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DFF" w:rsidRPr="00A4140C" w:rsidRDefault="0018500D" w:rsidP="0018500D">
      <w:pPr>
        <w:pStyle w:val="Heading1"/>
        <w:spacing w:before="0"/>
      </w:pPr>
      <w:bookmarkStart w:id="0" w:name="ChapterNumber"/>
      <w:bookmarkStart w:id="1" w:name="_GoBack"/>
      <w:bookmarkEnd w:id="1"/>
      <w:r>
        <w:t>14</w:t>
      </w:r>
      <w:bookmarkEnd w:id="0"/>
      <w:r>
        <w:tab/>
      </w:r>
      <w:bookmarkStart w:id="2" w:name="ChapterTitle"/>
      <w:r>
        <w:t>Services for people with disability</w:t>
      </w:r>
      <w:bookmarkEnd w:id="2"/>
    </w:p>
    <w:p w:rsidR="001F39F2" w:rsidRPr="00A4140C" w:rsidRDefault="001F39F2" w:rsidP="00585E2C">
      <w:pPr>
        <w:pStyle w:val="BodyText"/>
      </w:pPr>
      <w:bookmarkStart w:id="3" w:name="begin"/>
      <w:bookmarkEnd w:id="3"/>
      <w:r w:rsidRPr="00A4140C">
        <w:rPr>
          <w:b/>
        </w:rPr>
        <w:t>CONTENTS</w:t>
      </w:r>
    </w:p>
    <w:p w:rsidR="001F39F2" w:rsidRPr="00A4140C" w:rsidRDefault="001F39F2" w:rsidP="00585E2C">
      <w:pPr>
        <w:pStyle w:val="TOC2"/>
        <w:rPr>
          <w:b w:val="0"/>
          <w:noProof/>
          <w:sz w:val="24"/>
          <w:szCs w:val="24"/>
        </w:rPr>
      </w:pPr>
      <w:r w:rsidRPr="00A410B0">
        <w:rPr>
          <w:noProof/>
        </w:rPr>
        <w:t>14.1</w:t>
      </w:r>
      <w:r w:rsidRPr="00A4140C">
        <w:rPr>
          <w:b w:val="0"/>
          <w:noProof/>
          <w:sz w:val="24"/>
          <w:szCs w:val="24"/>
        </w:rPr>
        <w:tab/>
      </w:r>
      <w:r w:rsidRPr="00A410B0">
        <w:rPr>
          <w:noProof/>
        </w:rPr>
        <w:t>Profile of disability services</w:t>
      </w:r>
      <w:r w:rsidRPr="00A4140C">
        <w:rPr>
          <w:noProof/>
          <w:webHidden/>
        </w:rPr>
        <w:tab/>
        <w:t>14.</w:t>
      </w:r>
      <w:r w:rsidR="00100632">
        <w:rPr>
          <w:noProof/>
          <w:webHidden/>
        </w:rPr>
        <w:t>3</w:t>
      </w:r>
    </w:p>
    <w:p w:rsidR="001F39F2" w:rsidRPr="00A4140C" w:rsidRDefault="001F39F2" w:rsidP="00585E2C">
      <w:pPr>
        <w:pStyle w:val="TOC2"/>
        <w:rPr>
          <w:b w:val="0"/>
          <w:noProof/>
          <w:sz w:val="24"/>
          <w:szCs w:val="24"/>
        </w:rPr>
      </w:pPr>
      <w:r w:rsidRPr="00A410B0">
        <w:rPr>
          <w:noProof/>
        </w:rPr>
        <w:t>14.2</w:t>
      </w:r>
      <w:r w:rsidRPr="00A4140C">
        <w:rPr>
          <w:b w:val="0"/>
          <w:noProof/>
          <w:sz w:val="24"/>
          <w:szCs w:val="24"/>
        </w:rPr>
        <w:tab/>
      </w:r>
      <w:r w:rsidRPr="00A410B0">
        <w:rPr>
          <w:noProof/>
        </w:rPr>
        <w:t>Framework of performance indicators</w:t>
      </w:r>
      <w:r w:rsidRPr="00A4140C">
        <w:rPr>
          <w:noProof/>
          <w:webHidden/>
        </w:rPr>
        <w:tab/>
        <w:t>14.</w:t>
      </w:r>
      <w:r w:rsidR="00100632">
        <w:rPr>
          <w:noProof/>
          <w:webHidden/>
        </w:rPr>
        <w:t>20</w:t>
      </w:r>
    </w:p>
    <w:p w:rsidR="001F39F2" w:rsidRPr="00A4140C" w:rsidRDefault="001F39F2" w:rsidP="00585E2C">
      <w:pPr>
        <w:pStyle w:val="TOC2"/>
        <w:rPr>
          <w:b w:val="0"/>
          <w:noProof/>
          <w:sz w:val="24"/>
          <w:szCs w:val="24"/>
        </w:rPr>
      </w:pPr>
      <w:r w:rsidRPr="00A410B0">
        <w:rPr>
          <w:noProof/>
        </w:rPr>
        <w:t>14.3</w:t>
      </w:r>
      <w:r w:rsidRPr="00A4140C">
        <w:rPr>
          <w:b w:val="0"/>
          <w:noProof/>
          <w:sz w:val="24"/>
          <w:szCs w:val="24"/>
        </w:rPr>
        <w:tab/>
      </w:r>
      <w:r w:rsidRPr="00A410B0">
        <w:rPr>
          <w:noProof/>
        </w:rPr>
        <w:t>Key performance indicator results</w:t>
      </w:r>
      <w:r w:rsidRPr="00A4140C">
        <w:rPr>
          <w:noProof/>
          <w:webHidden/>
        </w:rPr>
        <w:tab/>
        <w:t>14.</w:t>
      </w:r>
      <w:r w:rsidR="00100632">
        <w:rPr>
          <w:noProof/>
          <w:webHidden/>
        </w:rPr>
        <w:t>24</w:t>
      </w:r>
    </w:p>
    <w:p w:rsidR="001F39F2" w:rsidRPr="00A4140C" w:rsidRDefault="001F39F2" w:rsidP="00585E2C">
      <w:pPr>
        <w:pStyle w:val="TOC2"/>
        <w:rPr>
          <w:b w:val="0"/>
          <w:noProof/>
          <w:sz w:val="24"/>
          <w:szCs w:val="24"/>
        </w:rPr>
      </w:pPr>
      <w:r w:rsidRPr="00A410B0">
        <w:rPr>
          <w:noProof/>
        </w:rPr>
        <w:t>14.4</w:t>
      </w:r>
      <w:r w:rsidRPr="00A4140C">
        <w:rPr>
          <w:b w:val="0"/>
          <w:noProof/>
          <w:sz w:val="24"/>
          <w:szCs w:val="24"/>
        </w:rPr>
        <w:tab/>
      </w:r>
      <w:r w:rsidRPr="00A410B0">
        <w:rPr>
          <w:noProof/>
        </w:rPr>
        <w:t>Future directions in performance reporting</w:t>
      </w:r>
      <w:r w:rsidRPr="00A4140C">
        <w:rPr>
          <w:noProof/>
          <w:webHidden/>
        </w:rPr>
        <w:tab/>
        <w:t>14.</w:t>
      </w:r>
      <w:r w:rsidR="00100632">
        <w:rPr>
          <w:noProof/>
          <w:webHidden/>
        </w:rPr>
        <w:t>82</w:t>
      </w:r>
    </w:p>
    <w:p w:rsidR="001F39F2" w:rsidRPr="00A4140C" w:rsidRDefault="001F39F2" w:rsidP="00585E2C">
      <w:pPr>
        <w:pStyle w:val="TOC2"/>
        <w:rPr>
          <w:b w:val="0"/>
          <w:noProof/>
          <w:sz w:val="24"/>
          <w:szCs w:val="24"/>
        </w:rPr>
      </w:pPr>
      <w:r w:rsidRPr="00A410B0">
        <w:rPr>
          <w:noProof/>
        </w:rPr>
        <w:t>14.5</w:t>
      </w:r>
      <w:r w:rsidRPr="00A4140C">
        <w:rPr>
          <w:b w:val="0"/>
          <w:noProof/>
          <w:sz w:val="24"/>
          <w:szCs w:val="24"/>
        </w:rPr>
        <w:tab/>
      </w:r>
      <w:r w:rsidRPr="00A410B0">
        <w:rPr>
          <w:noProof/>
        </w:rPr>
        <w:t>Jurisdictions’ comments</w:t>
      </w:r>
      <w:r w:rsidRPr="00A4140C">
        <w:rPr>
          <w:noProof/>
          <w:webHidden/>
        </w:rPr>
        <w:tab/>
        <w:t>14.</w:t>
      </w:r>
      <w:r w:rsidR="00100632">
        <w:rPr>
          <w:noProof/>
          <w:webHidden/>
        </w:rPr>
        <w:t>84</w:t>
      </w:r>
    </w:p>
    <w:p w:rsidR="001F39F2" w:rsidRPr="00A4140C" w:rsidRDefault="001F39F2" w:rsidP="00585E2C">
      <w:pPr>
        <w:pStyle w:val="TOC2"/>
        <w:rPr>
          <w:b w:val="0"/>
          <w:noProof/>
          <w:sz w:val="24"/>
          <w:szCs w:val="24"/>
        </w:rPr>
      </w:pPr>
      <w:r w:rsidRPr="00A410B0">
        <w:rPr>
          <w:noProof/>
        </w:rPr>
        <w:t>14.6</w:t>
      </w:r>
      <w:r w:rsidRPr="00A4140C">
        <w:rPr>
          <w:b w:val="0"/>
          <w:noProof/>
          <w:sz w:val="24"/>
          <w:szCs w:val="24"/>
        </w:rPr>
        <w:tab/>
      </w:r>
      <w:r w:rsidRPr="00A410B0">
        <w:rPr>
          <w:noProof/>
        </w:rPr>
        <w:t>Service user data quality and other issues</w:t>
      </w:r>
      <w:r w:rsidRPr="00A4140C">
        <w:rPr>
          <w:noProof/>
          <w:webHidden/>
        </w:rPr>
        <w:tab/>
        <w:t>14.</w:t>
      </w:r>
      <w:r w:rsidR="00100632">
        <w:rPr>
          <w:noProof/>
          <w:webHidden/>
        </w:rPr>
        <w:t>94</w:t>
      </w:r>
    </w:p>
    <w:p w:rsidR="001F39F2" w:rsidRPr="00A4140C" w:rsidRDefault="001F39F2" w:rsidP="00585E2C">
      <w:pPr>
        <w:pStyle w:val="TOC2"/>
        <w:rPr>
          <w:b w:val="0"/>
          <w:noProof/>
          <w:sz w:val="24"/>
          <w:szCs w:val="24"/>
        </w:rPr>
      </w:pPr>
      <w:r w:rsidRPr="00A410B0">
        <w:rPr>
          <w:noProof/>
        </w:rPr>
        <w:t>14.7</w:t>
      </w:r>
      <w:r w:rsidRPr="00A4140C">
        <w:rPr>
          <w:b w:val="0"/>
          <w:noProof/>
          <w:sz w:val="24"/>
          <w:szCs w:val="24"/>
        </w:rPr>
        <w:tab/>
      </w:r>
      <w:r w:rsidRPr="00A410B0">
        <w:rPr>
          <w:noProof/>
        </w:rPr>
        <w:t>Definitions of key terms</w:t>
      </w:r>
      <w:r w:rsidRPr="00A4140C">
        <w:rPr>
          <w:noProof/>
          <w:webHidden/>
        </w:rPr>
        <w:tab/>
        <w:t>14.</w:t>
      </w:r>
      <w:r w:rsidR="00100632">
        <w:rPr>
          <w:noProof/>
          <w:webHidden/>
        </w:rPr>
        <w:t>99</w:t>
      </w:r>
    </w:p>
    <w:p w:rsidR="001F39F2" w:rsidRPr="00A4140C" w:rsidRDefault="001F39F2" w:rsidP="00585E2C">
      <w:pPr>
        <w:pStyle w:val="TOC2"/>
        <w:rPr>
          <w:b w:val="0"/>
          <w:noProof/>
          <w:sz w:val="24"/>
          <w:szCs w:val="24"/>
        </w:rPr>
      </w:pPr>
      <w:r w:rsidRPr="00A410B0">
        <w:rPr>
          <w:bCs/>
          <w:noProof/>
        </w:rPr>
        <w:t>14.8</w:t>
      </w:r>
      <w:r w:rsidRPr="00A4140C">
        <w:rPr>
          <w:noProof/>
          <w:sz w:val="24"/>
          <w:szCs w:val="24"/>
        </w:rPr>
        <w:tab/>
      </w:r>
      <w:r w:rsidRPr="00A4140C">
        <w:rPr>
          <w:noProof/>
          <w:szCs w:val="26"/>
        </w:rPr>
        <w:t>List of a</w:t>
      </w:r>
      <w:r w:rsidRPr="00A410B0">
        <w:rPr>
          <w:noProof/>
        </w:rPr>
        <w:t>ttachment tables</w:t>
      </w:r>
      <w:r w:rsidRPr="00A4140C">
        <w:rPr>
          <w:noProof/>
          <w:webHidden/>
        </w:rPr>
        <w:tab/>
        <w:t>14.</w:t>
      </w:r>
      <w:r w:rsidR="00100632">
        <w:rPr>
          <w:noProof/>
          <w:webHidden/>
        </w:rPr>
        <w:t>107</w:t>
      </w:r>
    </w:p>
    <w:p w:rsidR="001F39F2" w:rsidRPr="00A4140C" w:rsidRDefault="001F39F2" w:rsidP="00585E2C">
      <w:pPr>
        <w:pStyle w:val="TOC2"/>
        <w:rPr>
          <w:b w:val="0"/>
          <w:noProof/>
          <w:sz w:val="24"/>
          <w:szCs w:val="24"/>
        </w:rPr>
      </w:pPr>
      <w:r w:rsidRPr="00A410B0">
        <w:rPr>
          <w:noProof/>
        </w:rPr>
        <w:t>14.9</w:t>
      </w:r>
      <w:r w:rsidRPr="00A4140C">
        <w:rPr>
          <w:b w:val="0"/>
          <w:noProof/>
          <w:sz w:val="24"/>
          <w:szCs w:val="24"/>
        </w:rPr>
        <w:tab/>
      </w:r>
      <w:r w:rsidRPr="00A410B0">
        <w:rPr>
          <w:noProof/>
        </w:rPr>
        <w:t>References</w:t>
      </w:r>
      <w:r w:rsidRPr="00A4140C">
        <w:rPr>
          <w:noProof/>
          <w:webHidden/>
        </w:rPr>
        <w:tab/>
        <w:t>14.</w:t>
      </w:r>
      <w:r w:rsidR="00100632">
        <w:rPr>
          <w:noProof/>
          <w:webHidden/>
        </w:rPr>
        <w:t>114</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shd w:val="clear" w:color="auto" w:fill="E6E6E6"/>
          </w:tcPr>
          <w:p w:rsidR="001F39F2" w:rsidRPr="00A4140C" w:rsidRDefault="001F39F2" w:rsidP="00585E2C">
            <w:pPr>
              <w:pStyle w:val="BoxTitle"/>
            </w:pPr>
            <w:r w:rsidRPr="00A4140C">
              <w:t>Attachment tables</w:t>
            </w:r>
          </w:p>
        </w:tc>
      </w:tr>
      <w:tr w:rsidR="001F39F2" w:rsidRPr="00A4140C" w:rsidTr="00CE6379">
        <w:trPr>
          <w:cantSplit/>
        </w:trPr>
        <w:tc>
          <w:tcPr>
            <w:tcW w:w="8771" w:type="dxa"/>
            <w:tcBorders>
              <w:top w:val="nil"/>
              <w:left w:val="single" w:sz="6" w:space="0" w:color="auto"/>
              <w:bottom w:val="nil"/>
              <w:right w:val="single" w:sz="6" w:space="0" w:color="auto"/>
            </w:tcBorders>
            <w:shd w:val="clear" w:color="auto" w:fill="E6E6E6"/>
          </w:tcPr>
          <w:p w:rsidR="001F39F2" w:rsidRPr="00A4140C" w:rsidRDefault="001F39F2" w:rsidP="00585E2C">
            <w:pPr>
              <w:pStyle w:val="Box"/>
            </w:pPr>
            <w:r w:rsidRPr="00A4140C">
              <w:t>Attachment tables are identified in references throughout this chapter by a ‘</w:t>
            </w:r>
            <w:proofErr w:type="spellStart"/>
            <w:r w:rsidRPr="00A4140C">
              <w:t>14A</w:t>
            </w:r>
            <w:proofErr w:type="spellEnd"/>
            <w:r w:rsidRPr="00A4140C">
              <w:t xml:space="preserve">’ prefix (for example, table </w:t>
            </w:r>
            <w:proofErr w:type="spellStart"/>
            <w:r w:rsidRPr="00A4140C">
              <w:t>14A.1</w:t>
            </w:r>
            <w:proofErr w:type="spellEnd"/>
            <w:r w:rsidRPr="00A4140C">
              <w:t xml:space="preserve">). A full list of attachment tables is provided at the end of this chapter, and the attachment tables are available from the Review website at </w:t>
            </w:r>
            <w:proofErr w:type="spellStart"/>
            <w:r w:rsidRPr="00A4140C">
              <w:t>www.pc.gov.au</w:t>
            </w:r>
            <w:proofErr w:type="spellEnd"/>
            <w:r w:rsidRPr="00A4140C">
              <w:t>/</w:t>
            </w:r>
            <w:proofErr w:type="spellStart"/>
            <w:r w:rsidRPr="00A4140C">
              <w:t>gsp</w:t>
            </w:r>
            <w:proofErr w:type="spellEnd"/>
            <w:r w:rsidRPr="00A4140C">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shd w:val="clear" w:color="auto" w:fill="E6E6E6"/>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pPr>
          </w:p>
        </w:tc>
      </w:tr>
    </w:tbl>
    <w:p w:rsidR="001F39F2" w:rsidRPr="00A4140C" w:rsidRDefault="001F39F2" w:rsidP="00585E2C">
      <w:pPr>
        <w:pStyle w:val="BodyText"/>
      </w:pPr>
      <w:r w:rsidRPr="00A4140C">
        <w:t xml:space="preserve">The Australian, State and Territory governments aim to ensure that people with disability and their </w:t>
      </w:r>
      <w:proofErr w:type="spellStart"/>
      <w:r w:rsidRPr="00A4140C">
        <w:t>carers</w:t>
      </w:r>
      <w:proofErr w:type="spellEnd"/>
      <w:r w:rsidRPr="00A4140C">
        <w:t xml:space="preserve"> have an enhanced quality of life and participate as valued members of the community. The </w:t>
      </w:r>
      <w:r w:rsidRPr="00A4140C">
        <w:rPr>
          <w:i/>
        </w:rPr>
        <w:t>National Disability Agreement</w:t>
      </w:r>
      <w:r w:rsidRPr="00A4140C">
        <w:t xml:space="preserve"> (NDA), effective from 1 January 2009, provides the national framework and key areas of reform for the provision of government support and services for people with disability. Box 14.1 provides an overview of the NDA. The NDA replaced the third </w:t>
      </w:r>
      <w:r w:rsidRPr="00A4140C">
        <w:rPr>
          <w:i/>
        </w:rPr>
        <w:t>Commonweal</w:t>
      </w:r>
      <w:r w:rsidR="00482102" w:rsidRPr="00A4140C">
        <w:rPr>
          <w:i/>
        </w:rPr>
        <w:t>t</w:t>
      </w:r>
      <w:r w:rsidRPr="00A4140C">
        <w:rPr>
          <w:i/>
        </w:rPr>
        <w:t>h</w:t>
      </w:r>
      <w:r w:rsidR="00482102" w:rsidRPr="00A4140C">
        <w:rPr>
          <w:i/>
        </w:rPr>
        <w:t>,</w:t>
      </w:r>
      <w:r w:rsidRPr="00A4140C">
        <w:rPr>
          <w:i/>
        </w:rPr>
        <w:t xml:space="preserve"> State</w:t>
      </w:r>
      <w:r w:rsidR="00482102" w:rsidRPr="00A4140C">
        <w:rPr>
          <w:i/>
        </w:rPr>
        <w:t xml:space="preserve"> and</w:t>
      </w:r>
      <w:r w:rsidRPr="00A4140C">
        <w:rPr>
          <w:i/>
        </w:rPr>
        <w:t xml:space="preserve"> Territory Disability Agreement</w:t>
      </w:r>
      <w:r w:rsidRPr="00A4140C">
        <w:t xml:space="preserve"> (</w:t>
      </w:r>
      <w:proofErr w:type="spellStart"/>
      <w:r w:rsidRPr="00A4140C">
        <w:t>CSTDA</w:t>
      </w:r>
      <w:proofErr w:type="spellEnd"/>
      <w:r w:rsidRPr="00A4140C">
        <w:t xml:space="preserve">), which was due to expire on 30 June 2007 but was extended to 31 December 2008. Funding to the State and Territory governments is provided through the National Disability Services Specific Purpose Payment (ND </w:t>
      </w:r>
      <w:proofErr w:type="spellStart"/>
      <w:r w:rsidRPr="00A4140C">
        <w:t>SPP</w:t>
      </w:r>
      <w:proofErr w:type="spellEnd"/>
      <w:r w:rsidRPr="00A4140C">
        <w:t>), not the NDA.</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4" w:space="0" w:color="auto"/>
              <w:left w:val="single" w:sz="4" w:space="0" w:color="auto"/>
              <w:bottom w:val="nil"/>
              <w:right w:val="single" w:sz="4" w:space="0" w:color="auto"/>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1</w:t>
            </w:r>
            <w:r w:rsidRPr="00A4140C">
              <w:tab/>
              <w:t>National Disability Agreement and the National Disability Services Specific Purpose Payment</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
            </w:pPr>
            <w:r w:rsidRPr="00A4140C">
              <w:t xml:space="preserve">Funding to the State and Territory governments is provided through the National Disability Services Specific Purpose Payment (ND </w:t>
            </w:r>
            <w:proofErr w:type="spellStart"/>
            <w:r w:rsidRPr="00A4140C">
              <w:t>SPP</w:t>
            </w:r>
            <w:proofErr w:type="spellEnd"/>
            <w:r w:rsidRPr="00A4140C">
              <w:t xml:space="preserve">), associated with the </w:t>
            </w:r>
            <w:r w:rsidRPr="00A4140C">
              <w:rPr>
                <w:i/>
              </w:rPr>
              <w:t>National Disability Agreement</w:t>
            </w:r>
            <w:r w:rsidRPr="00A4140C">
              <w:t xml:space="preserve"> (NDA). The focus of the NDA is on the provision of specialist disability services. However, the NDA acknowledges that specialist disability services are complemented by mainstream services and income support measures. </w:t>
            </w:r>
          </w:p>
          <w:p w:rsidR="001F39F2" w:rsidRPr="00A4140C" w:rsidRDefault="001F39F2" w:rsidP="00585E2C">
            <w:pPr>
              <w:pStyle w:val="Box"/>
            </w:pPr>
            <w:r w:rsidRPr="00A4140C">
              <w:t>Reforms under the NDA are directed at creating a disability services system that is effective, efficient and equitable, and has a focus on: early intervention; timely, person</w:t>
            </w:r>
            <w:r w:rsidRPr="00A4140C">
              <w:noBreakHyphen/>
              <w:t xml:space="preserve">centred approaches; and lifelong planning. </w:t>
            </w:r>
            <w:r w:rsidR="00A30952" w:rsidRPr="00A4140C">
              <w:t xml:space="preserve">Five </w:t>
            </w:r>
            <w:r w:rsidRPr="00A4140C">
              <w:t>priority areas to underpin the policy directions and achieve these reforms</w:t>
            </w:r>
            <w:r w:rsidR="00A30952" w:rsidRPr="00A4140C">
              <w:t xml:space="preserve"> are</w:t>
            </w:r>
            <w:r w:rsidRPr="00A4140C">
              <w:t>:</w:t>
            </w:r>
          </w:p>
          <w:p w:rsidR="001F39F2" w:rsidRPr="00A4140C" w:rsidRDefault="00A30952" w:rsidP="00585E2C">
            <w:pPr>
              <w:pStyle w:val="BoxListBullet"/>
            </w:pPr>
            <w:r w:rsidRPr="00A4140C">
              <w:t xml:space="preserve">build the evidence base for disability policies and strategies </w:t>
            </w:r>
          </w:p>
          <w:p w:rsidR="001F39F2" w:rsidRPr="00A4140C" w:rsidRDefault="00A30952" w:rsidP="00585E2C">
            <w:pPr>
              <w:pStyle w:val="BoxListBullet"/>
            </w:pPr>
            <w:r w:rsidRPr="00A4140C">
              <w:t>enhanc</w:t>
            </w:r>
            <w:r w:rsidR="000A77A8" w:rsidRPr="00A4140C">
              <w:t>e</w:t>
            </w:r>
            <w:r w:rsidRPr="00A4140C">
              <w:t xml:space="preserve"> family and carer capacity</w:t>
            </w:r>
          </w:p>
          <w:p w:rsidR="001F39F2" w:rsidRPr="00A4140C" w:rsidRDefault="000A77A8" w:rsidP="00585E2C">
            <w:pPr>
              <w:pStyle w:val="BoxListBullet"/>
            </w:pPr>
            <w:r w:rsidRPr="00A4140C">
              <w:t xml:space="preserve">develop </w:t>
            </w:r>
            <w:r w:rsidR="00A30952" w:rsidRPr="00A4140C">
              <w:t xml:space="preserve">strategies for increased choice, control and </w:t>
            </w:r>
            <w:r w:rsidR="00EB53CC" w:rsidRPr="00A4140C">
              <w:t>self-directed</w:t>
            </w:r>
            <w:r w:rsidR="00A30952" w:rsidRPr="00A4140C">
              <w:t xml:space="preserve"> decision making</w:t>
            </w:r>
          </w:p>
          <w:p w:rsidR="001F39F2" w:rsidRPr="00A4140C" w:rsidRDefault="00A30952" w:rsidP="00585E2C">
            <w:pPr>
              <w:pStyle w:val="BoxListBullet"/>
            </w:pPr>
            <w:r w:rsidRPr="00A4140C">
              <w:t>maintain innovative and flexible support models for people with high and complex needs</w:t>
            </w:r>
            <w:r w:rsidR="001F39F2" w:rsidRPr="00A4140C">
              <w:t xml:space="preserve"> </w:t>
            </w:r>
          </w:p>
          <w:p w:rsidR="001F39F2" w:rsidRPr="00A4140C" w:rsidRDefault="00A30952" w:rsidP="00585E2C">
            <w:pPr>
              <w:pStyle w:val="BoxListBullet"/>
            </w:pPr>
            <w:r w:rsidRPr="00A4140C">
              <w:t>develop employment opportunities for people with disability.</w:t>
            </w:r>
          </w:p>
          <w:p w:rsidR="001F39F2" w:rsidRPr="00A4140C" w:rsidRDefault="001F39F2" w:rsidP="00585E2C">
            <w:pPr>
              <w:pStyle w:val="Box"/>
            </w:pPr>
            <w:r w:rsidRPr="00A4140C">
              <w:t>Other specific details relating to the NDA (such as roles and responsibilities of different governments) are provided throughout th</w:t>
            </w:r>
            <w:r w:rsidR="000A77A8" w:rsidRPr="00A4140C">
              <w:t>is</w:t>
            </w:r>
            <w:r w:rsidRPr="00A4140C">
              <w:t xml:space="preserve"> chapter.</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7F5716">
            <w:pPr>
              <w:pStyle w:val="Continued"/>
              <w:jc w:val="left"/>
            </w:pPr>
            <w:r w:rsidRPr="00A4140C">
              <w:rPr>
                <w:i/>
              </w:rPr>
              <w:t>Source</w:t>
            </w:r>
            <w:r w:rsidRPr="00A4140C">
              <w:t>: COAG (20</w:t>
            </w:r>
            <w:r w:rsidR="007F5716">
              <w:t>12</w:t>
            </w:r>
            <w:r w:rsidRPr="00A4140C">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BodyText"/>
      </w:pPr>
      <w:r w:rsidRPr="00A4140C">
        <w:t xml:space="preserve">This chapter provides information on the assistance provided by governments to people with disability and their </w:t>
      </w:r>
      <w:proofErr w:type="spellStart"/>
      <w:r w:rsidRPr="00A4140C">
        <w:t>carers</w:t>
      </w:r>
      <w:proofErr w:type="spellEnd"/>
      <w:r w:rsidRPr="00A4140C">
        <w:t xml:space="preserve">, focusing on specialist disability services provided under the NDA and funded by the ND SPP. The chapter reports NDA and ND </w:t>
      </w:r>
      <w:proofErr w:type="spellStart"/>
      <w:r w:rsidRPr="00A4140C">
        <w:t>SPP</w:t>
      </w:r>
      <w:proofErr w:type="spellEnd"/>
      <w:r w:rsidRPr="00A4140C">
        <w:t xml:space="preserve"> data </w:t>
      </w:r>
      <w:r w:rsidR="00937D91" w:rsidRPr="00A4140C">
        <w:t>f</w:t>
      </w:r>
      <w:r w:rsidR="00937D91">
        <w:t xml:space="preserve">rom 2009-10 to </w:t>
      </w:r>
      <w:r w:rsidR="00E93087" w:rsidRPr="00A4140C">
        <w:t>201</w:t>
      </w:r>
      <w:r w:rsidR="00937D91">
        <w:t>1</w:t>
      </w:r>
      <w:r w:rsidR="00E93087" w:rsidRPr="00A4140C">
        <w:t>-1</w:t>
      </w:r>
      <w:r w:rsidR="00937D91">
        <w:t>2</w:t>
      </w:r>
      <w:r w:rsidRPr="00A4140C">
        <w:t xml:space="preserve">, a combination of NDA and </w:t>
      </w:r>
      <w:proofErr w:type="spellStart"/>
      <w:r w:rsidRPr="00A4140C">
        <w:t>CSTDA</w:t>
      </w:r>
      <w:proofErr w:type="spellEnd"/>
      <w:r w:rsidRPr="00A4140C">
        <w:t xml:space="preserve"> data for 2008</w:t>
      </w:r>
      <w:r w:rsidR="008F2226" w:rsidRPr="00A4140C">
        <w:t>-</w:t>
      </w:r>
      <w:r w:rsidRPr="00A4140C">
        <w:t>09</w:t>
      </w:r>
      <w:r w:rsidR="000A77A8" w:rsidRPr="00A4140C">
        <w:t>,</w:t>
      </w:r>
      <w:r w:rsidRPr="00A4140C">
        <w:t xml:space="preserve"> and </w:t>
      </w:r>
      <w:proofErr w:type="spellStart"/>
      <w:r w:rsidRPr="00A4140C">
        <w:t>CSTDA</w:t>
      </w:r>
      <w:proofErr w:type="spellEnd"/>
      <w:r w:rsidRPr="00A4140C">
        <w:t xml:space="preserve"> data for earlier years</w:t>
      </w:r>
      <w:r w:rsidR="000A77A8" w:rsidRPr="00A4140C">
        <w:t>.</w:t>
      </w:r>
      <w:r w:rsidRPr="00A4140C">
        <w:t xml:space="preserve"> </w:t>
      </w:r>
    </w:p>
    <w:p w:rsidR="001F39F2" w:rsidRPr="00A4140C" w:rsidRDefault="001F39F2" w:rsidP="00585E2C">
      <w:pPr>
        <w:pStyle w:val="ListBullet"/>
      </w:pPr>
      <w:r w:rsidRPr="00A4140C">
        <w:t xml:space="preserve">Specialist psychiatric disability services are excluded to improve data comparability across jurisdictions. </w:t>
      </w:r>
      <w:r w:rsidR="00652860" w:rsidRPr="00A4140C">
        <w:t xml:space="preserve">Further information regarding specialist psychiatric services are reported in </w:t>
      </w:r>
      <w:r w:rsidR="004071BF" w:rsidRPr="00A4140C">
        <w:t>c</w:t>
      </w:r>
      <w:r w:rsidR="00652860" w:rsidRPr="00A4140C">
        <w:t xml:space="preserve">hapter 12, Mental </w:t>
      </w:r>
      <w:r w:rsidR="002E6026" w:rsidRPr="00A4140C">
        <w:t>h</w:t>
      </w:r>
      <w:r w:rsidR="00652860" w:rsidRPr="00A4140C">
        <w:t xml:space="preserve">ealth </w:t>
      </w:r>
      <w:r w:rsidR="002E6026" w:rsidRPr="00A4140C">
        <w:t>m</w:t>
      </w:r>
      <w:r w:rsidR="00652860" w:rsidRPr="00A4140C">
        <w:t>anagement.</w:t>
      </w:r>
    </w:p>
    <w:p w:rsidR="001F39F2" w:rsidRPr="00A4140C" w:rsidRDefault="001F39F2" w:rsidP="00585E2C">
      <w:pPr>
        <w:pStyle w:val="ListBullet"/>
      </w:pPr>
      <w:r w:rsidRPr="00A4140C">
        <w:t>Performance information on access by people with disability to mainstream services is excluded. Further information on access by people with disability to mainstream services is included elsewhere in this Report — for example, School education (chapter</w:t>
      </w:r>
      <w:r w:rsidR="008F2226" w:rsidRPr="00A4140C">
        <w:t> </w:t>
      </w:r>
      <w:r w:rsidRPr="00A4140C">
        <w:t>4), Vocational education and training (VET) (chapter</w:t>
      </w:r>
      <w:r w:rsidR="008F2226" w:rsidRPr="00A4140C">
        <w:t> </w:t>
      </w:r>
      <w:r w:rsidRPr="00A4140C">
        <w:t>5), Public hospitals (chapter</w:t>
      </w:r>
      <w:r w:rsidR="008F2226" w:rsidRPr="00A4140C">
        <w:t> </w:t>
      </w:r>
      <w:r w:rsidRPr="00A4140C">
        <w:t xml:space="preserve">10), Mental health management (chapter 12) and </w:t>
      </w:r>
      <w:r w:rsidR="00647033">
        <w:t>H</w:t>
      </w:r>
      <w:r w:rsidRPr="00A4140C">
        <w:t>ousing (chapter 1</w:t>
      </w:r>
      <w:r w:rsidR="00B3738B">
        <w:t>7</w:t>
      </w:r>
      <w:r w:rsidRPr="00A4140C">
        <w:t xml:space="preserve">). Other mainstream services and supports provided to people with disability — such as transport and utility services at concessional rates — are outside the scope of this Report. </w:t>
      </w:r>
    </w:p>
    <w:p w:rsidR="001F39F2" w:rsidRPr="00A4140C" w:rsidRDefault="001F39F2" w:rsidP="00585E2C">
      <w:pPr>
        <w:pStyle w:val="ListBullet"/>
      </w:pPr>
      <w:r w:rsidRPr="00A4140C">
        <w:lastRenderedPageBreak/>
        <w:t>Descriptive information on income support to people with disability and their carers is included, for context. This Report generally does not include performance information on income support.</w:t>
      </w:r>
    </w:p>
    <w:p w:rsidR="007336AA" w:rsidRPr="00C801A6" w:rsidRDefault="001F39F2" w:rsidP="00F657DF">
      <w:pPr>
        <w:pStyle w:val="BodyText"/>
      </w:pPr>
      <w:r w:rsidRPr="00F2619B">
        <w:t xml:space="preserve">Major improvements in the reporting of services for people with disability </w:t>
      </w:r>
      <w:r w:rsidR="00E6086E" w:rsidRPr="00F2619B">
        <w:t xml:space="preserve">in </w:t>
      </w:r>
      <w:r w:rsidRPr="00F2619B">
        <w:t xml:space="preserve">this </w:t>
      </w:r>
      <w:r w:rsidR="00E6086E" w:rsidRPr="00F2619B">
        <w:t xml:space="preserve">edition </w:t>
      </w:r>
      <w:r w:rsidRPr="00F2619B">
        <w:t>include</w:t>
      </w:r>
      <w:r w:rsidR="00F657DF">
        <w:t xml:space="preserve"> </w:t>
      </w:r>
      <w:r w:rsidR="000C5659" w:rsidRPr="00F2619B">
        <w:t>reporting data for the ‘</w:t>
      </w:r>
      <w:r w:rsidR="00177211" w:rsidRPr="00EA2E7B">
        <w:t>q</w:t>
      </w:r>
      <w:r w:rsidR="007336AA" w:rsidRPr="00EA2E7B">
        <w:t>uality assurance</w:t>
      </w:r>
      <w:r w:rsidR="000C5659" w:rsidRPr="00677397">
        <w:t xml:space="preserve"> processes</w:t>
      </w:r>
      <w:r w:rsidR="000A1E0C">
        <w:t>’</w:t>
      </w:r>
      <w:r w:rsidR="000C5659" w:rsidRPr="00677397">
        <w:t xml:space="preserve"> indicator </w:t>
      </w:r>
      <w:r w:rsidR="00533FE6" w:rsidRPr="00741A9B">
        <w:t>for the NT for the first time</w:t>
      </w:r>
      <w:r w:rsidR="00F2619B" w:rsidRPr="0028249F">
        <w:t>.</w:t>
      </w:r>
    </w:p>
    <w:p w:rsidR="001F39F2" w:rsidRPr="00A4140C" w:rsidRDefault="004271D8" w:rsidP="00585E2C">
      <w:pPr>
        <w:pStyle w:val="Heading2"/>
      </w:pPr>
      <w:bookmarkStart w:id="4" w:name="_Toc248563902"/>
      <w:r>
        <w:t>14.</w:t>
      </w:r>
      <w:r w:rsidR="00100632">
        <w:rPr>
          <w:noProof/>
        </w:rPr>
        <w:t>1</w:t>
      </w:r>
      <w:r w:rsidR="001F39F2" w:rsidRPr="00A4140C">
        <w:tab/>
        <w:t>Profile of disability services</w:t>
      </w:r>
      <w:bookmarkEnd w:id="4"/>
    </w:p>
    <w:p w:rsidR="001F39F2" w:rsidRPr="00A4140C" w:rsidRDefault="001F39F2" w:rsidP="00585E2C">
      <w:pPr>
        <w:pStyle w:val="Heading3"/>
      </w:pPr>
      <w:r w:rsidRPr="00A4140C">
        <w:t>Service overview</w:t>
      </w:r>
    </w:p>
    <w:p w:rsidR="001F39F2" w:rsidRPr="00A4140C" w:rsidRDefault="001F39F2" w:rsidP="00585E2C">
      <w:pPr>
        <w:pStyle w:val="BodyText"/>
      </w:pPr>
      <w:r w:rsidRPr="00A4140C">
        <w:t>Government assistance for people with disability and their carers comprises provision of specialist disability services, access to mainstream services and provision of income support. Definitions of disability are provided in box 14.2.</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5" w:name="OLE_LINK5"/>
            <w:r w:rsidR="004271D8">
              <w:rPr>
                <w:b w:val="0"/>
              </w:rPr>
              <w:t>14.</w:t>
            </w:r>
            <w:r w:rsidR="00100632">
              <w:rPr>
                <w:b w:val="0"/>
                <w:noProof/>
              </w:rPr>
              <w:t>2</w:t>
            </w:r>
            <w:bookmarkEnd w:id="5"/>
            <w:r w:rsidRPr="00A4140C">
              <w:tab/>
              <w:t>Definitions of disability</w:t>
            </w:r>
            <w:r w:rsidRPr="00A4140C">
              <w:rPr>
                <w:b w:val="0"/>
              </w:rPr>
              <w:t xml:space="preserve"> </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
            </w:pPr>
            <w:r w:rsidRPr="00A4140C">
              <w:t xml:space="preserve">The United Nation’s </w:t>
            </w:r>
            <w:r w:rsidRPr="00A4140C">
              <w:rPr>
                <w:i/>
              </w:rPr>
              <w:t>Convention on the Rights of Persons with Disabilities,</w:t>
            </w:r>
            <w:r w:rsidRPr="00A4140C">
              <w:t xml:space="preserve"> ratified by Australia on </w:t>
            </w:r>
            <w:r w:rsidRPr="00A4140C">
              <w:rPr>
                <w:rFonts w:cs="Arial"/>
                <w:lang w:val="en"/>
              </w:rPr>
              <w:t>17 July 2008, defines ‘p</w:t>
            </w:r>
            <w:proofErr w:type="spellStart"/>
            <w:r w:rsidRPr="00A4140C">
              <w:t>ersons</w:t>
            </w:r>
            <w:proofErr w:type="spellEnd"/>
            <w:r w:rsidRPr="00A4140C">
              <w:t xml:space="preserve"> with disabilities’ as those who have </w:t>
            </w:r>
            <w:r w:rsidRPr="00A4140C">
              <w:br/>
              <w:t>long-term physical, mental, intellectual or sensory impairments which</w:t>
            </w:r>
            <w:r w:rsidR="000A77A8" w:rsidRPr="00A4140C">
              <w:t>,</w:t>
            </w:r>
            <w:r w:rsidRPr="00A4140C">
              <w:t xml:space="preserve"> in interaction with various barriers</w:t>
            </w:r>
            <w:r w:rsidR="000A77A8" w:rsidRPr="00A4140C">
              <w:t>,</w:t>
            </w:r>
            <w:r w:rsidRPr="00A4140C">
              <w:t xml:space="preserve"> may hinder their full and effective participation in society on an equal basis with others. </w:t>
            </w:r>
          </w:p>
          <w:p w:rsidR="001F39F2" w:rsidRPr="00A4140C" w:rsidRDefault="001F39F2" w:rsidP="00585E2C">
            <w:pPr>
              <w:pStyle w:val="Box"/>
            </w:pPr>
            <w:r w:rsidRPr="00A4140C">
              <w:t xml:space="preserve">The World Health Organisation (WHO) defines ‘disabilities’ as impairments, activity limitations and participation restrictions: an impairment is a problem in body function or structure; an activity limitation is a difficulty encountered by an individual in executing a task or action; and a participation restriction is a problem experienced by an individual in involvement in life situations. Disability is a complex phenomenon, reflecting an interaction between features of a person’s body and features of the society in which he or she lives (WHO 2009). </w:t>
            </w:r>
          </w:p>
          <w:p w:rsidR="001F39F2" w:rsidRPr="00A4140C" w:rsidRDefault="001F39F2" w:rsidP="00585E2C">
            <w:pPr>
              <w:pStyle w:val="Box"/>
            </w:pPr>
            <w:r w:rsidRPr="00A4140C">
              <w:t>The third Commonwealth</w:t>
            </w:r>
            <w:r w:rsidR="000A77A8" w:rsidRPr="00A4140C">
              <w:t>,</w:t>
            </w:r>
            <w:r w:rsidRPr="00A4140C">
              <w:t xml:space="preserve"> State and Territory Disability Agreement ([</w:t>
            </w:r>
            <w:proofErr w:type="spellStart"/>
            <w:r w:rsidRPr="00A4140C">
              <w:t>CSTDA</w:t>
            </w:r>
            <w:proofErr w:type="spellEnd"/>
            <w:r w:rsidRPr="00A4140C">
              <w:t>]</w:t>
            </w:r>
            <w:r w:rsidR="000A77A8" w:rsidRPr="00A4140C">
              <w:t> </w:t>
            </w:r>
            <w:r w:rsidRPr="00A4140C">
              <w:t>2003,</w:t>
            </w:r>
            <w:r w:rsidR="000A77A8" w:rsidRPr="00A4140C">
              <w:t> </w:t>
            </w:r>
            <w:proofErr w:type="spellStart"/>
            <w:r w:rsidRPr="00A4140C">
              <w:t>p</w:t>
            </w:r>
            <w:r w:rsidR="000A77A8" w:rsidRPr="00A4140C">
              <w:t>.</w:t>
            </w:r>
            <w:r w:rsidRPr="00A4140C">
              <w:t>9</w:t>
            </w:r>
            <w:proofErr w:type="spellEnd"/>
            <w:r w:rsidRPr="00A4140C">
              <w:t>) define</w:t>
            </w:r>
            <w:r w:rsidR="00057D00">
              <w:t>d</w:t>
            </w:r>
            <w:r w:rsidRPr="00A4140C">
              <w:t xml:space="preserve"> ‘people with disabilities’ as those whose disability manifests itself before the age of 65 years and for which they require significant ongoing and/or long</w:t>
            </w:r>
            <w:r w:rsidRPr="00A4140C">
              <w:noBreakHyphen/>
              <w:t>term episodic support. For these people, the disability will be attributable to an intellectual, psychiatric, sensory, physical or neurological impairment or acquired brain injury (or some combination of these) which is likely to be permanent and results in substantially reduced capacity in at least one of the following:</w:t>
            </w:r>
          </w:p>
          <w:p w:rsidR="001F39F2" w:rsidRPr="00A4140C" w:rsidRDefault="001F39F2" w:rsidP="00585E2C">
            <w:pPr>
              <w:pStyle w:val="BoxListBullet"/>
            </w:pPr>
            <w:proofErr w:type="spellStart"/>
            <w:r w:rsidRPr="00A4140C">
              <w:t>self care</w:t>
            </w:r>
            <w:proofErr w:type="spellEnd"/>
            <w:r w:rsidRPr="00A4140C">
              <w:t>/management</w:t>
            </w:r>
          </w:p>
          <w:p w:rsidR="001F39F2" w:rsidRPr="00A4140C" w:rsidRDefault="001F39F2" w:rsidP="00585E2C">
            <w:pPr>
              <w:pStyle w:val="BoxListBullet"/>
            </w:pPr>
            <w:r w:rsidRPr="00A4140C">
              <w:t>mobility</w:t>
            </w:r>
          </w:p>
          <w:p w:rsidR="001F39F2" w:rsidRPr="00A4140C" w:rsidRDefault="001F39F2" w:rsidP="00585E2C">
            <w:pPr>
              <w:pStyle w:val="BoxListBullet"/>
            </w:pPr>
            <w:r w:rsidRPr="00A4140C">
              <w:t>communication.</w:t>
            </w:r>
          </w:p>
          <w:p w:rsidR="00A21D67" w:rsidRPr="00A4140C" w:rsidRDefault="00A21D67" w:rsidP="00585E2C">
            <w:pPr>
              <w:pStyle w:val="Box"/>
            </w:pPr>
            <w:r w:rsidRPr="00A4140C">
              <w:t xml:space="preserve">The NDA does not </w:t>
            </w:r>
            <w:r w:rsidR="000A77A8" w:rsidRPr="00A4140C">
              <w:t>include</w:t>
            </w:r>
            <w:r w:rsidRPr="00A4140C">
              <w:t xml:space="preserve"> a specific definition of ‘people with disability’.</w:t>
            </w:r>
          </w:p>
          <w:p w:rsidR="00A21D67" w:rsidRPr="00A4140C" w:rsidRDefault="00A21D67" w:rsidP="00585E2C">
            <w:pPr>
              <w:pStyle w:val="Box"/>
            </w:pPr>
            <w:r w:rsidRPr="00A4140C">
              <w:t xml:space="preserve">The Australian Bureau of Statistics (ABS) </w:t>
            </w:r>
            <w:r w:rsidRPr="00A4140C">
              <w:rPr>
                <w:i/>
              </w:rPr>
              <w:t>Survey of Disability, Ageing and Carers</w:t>
            </w:r>
            <w:r w:rsidRPr="00A4140C">
              <w:t xml:space="preserve"> (</w:t>
            </w:r>
            <w:proofErr w:type="spellStart"/>
            <w:r w:rsidRPr="00A4140C">
              <w:t>SDAC</w:t>
            </w:r>
            <w:proofErr w:type="spellEnd"/>
            <w:r w:rsidRPr="00A4140C">
              <w:t>) 20</w:t>
            </w:r>
            <w:r w:rsidR="00B3738B">
              <w:t>12</w:t>
            </w:r>
            <w:r w:rsidRPr="00A4140C">
              <w:t xml:space="preserve"> defines ‘disability’ as a limitation, restriction or impairment, which has lasted, or is likely to last, for at least 6 months and restricts everyday activities. Examples range from hearing loss that requires the use of a hearing aid, to difficulty dressing due to arthritis, to advanced dementia requiring constant help and supervision. The </w:t>
            </w:r>
            <w:proofErr w:type="spellStart"/>
            <w:r w:rsidRPr="00A4140C">
              <w:t>SDAC</w:t>
            </w:r>
            <w:proofErr w:type="spellEnd"/>
            <w:r w:rsidRPr="00A4140C">
              <w:t xml:space="preserve"> reports on the spectrum of disability experiences using three main ‘categories’ of disability</w:t>
            </w:r>
            <w:r w:rsidR="00100632">
              <w:t>:</w:t>
            </w:r>
          </w:p>
          <w:p w:rsidR="00A21D67" w:rsidRPr="00A4140C" w:rsidRDefault="00A21D67" w:rsidP="00585E2C">
            <w:pPr>
              <w:pStyle w:val="BoxListBullet"/>
            </w:pPr>
            <w:r w:rsidRPr="00A4140C">
              <w:t>with a specific core activity limitation (mild, moderate, severe and profound)</w:t>
            </w:r>
          </w:p>
          <w:p w:rsidR="00A21D67" w:rsidRPr="00A4140C" w:rsidRDefault="00A21D67" w:rsidP="00585E2C">
            <w:pPr>
              <w:pStyle w:val="BoxListBullet"/>
            </w:pPr>
            <w:r w:rsidRPr="00A4140C">
              <w:t xml:space="preserve">with a schooling or employment restriction </w:t>
            </w:r>
          </w:p>
          <w:p w:rsidR="00A21D67" w:rsidRPr="00A4140C" w:rsidRDefault="00A21D67" w:rsidP="00585E2C">
            <w:pPr>
              <w:pStyle w:val="BoxListBullet"/>
            </w:pPr>
            <w:r w:rsidRPr="00A4140C">
              <w:t>with a disability, but without a specific limitation or restriction — includes people who need assistance with health care, cognition and emotion, paperwork, transport, housework, property maintenance or meal preparation.</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Continued"/>
            </w:pPr>
            <w:r w:rsidRPr="00A4140C">
              <w:t>(Continued on next page)</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A21D67" w:rsidRPr="00A4140C">
              <w:rPr>
                <w:b w:val="0"/>
              </w:rPr>
              <w:t>14.2</w:t>
            </w:r>
            <w:r w:rsidRPr="00A4140C">
              <w:tab/>
            </w:r>
            <w:r w:rsidRPr="00A4140C">
              <w:rPr>
                <w:sz w:val="18"/>
                <w:szCs w:val="18"/>
              </w:rPr>
              <w:t>(Continued)</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proofErr w:type="spellStart"/>
            <w:r w:rsidRPr="00A4140C">
              <w:t>Self care</w:t>
            </w:r>
            <w:proofErr w:type="spellEnd"/>
            <w:r w:rsidRPr="00A4140C">
              <w:t>, mobility and communication are defined as core activities. The ABS defines levels of core activity limitation as:</w:t>
            </w:r>
          </w:p>
          <w:p w:rsidR="001F39F2" w:rsidRPr="00A4140C" w:rsidRDefault="001F39F2" w:rsidP="00585E2C">
            <w:pPr>
              <w:pStyle w:val="BoxListBullet"/>
            </w:pPr>
            <w:r w:rsidRPr="00A4140C">
              <w:t xml:space="preserve">mild — where a person does not need assistance and has no difficulty with </w:t>
            </w:r>
            <w:proofErr w:type="spellStart"/>
            <w:r w:rsidRPr="00A4140C">
              <w:t>self care</w:t>
            </w:r>
            <w:proofErr w:type="spellEnd"/>
            <w:r w:rsidRPr="00A4140C">
              <w:t xml:space="preserve">, mobility and/or communication, but uses aids or equipment. They may also not be able to easily walk </w:t>
            </w:r>
            <w:proofErr w:type="spellStart"/>
            <w:r w:rsidRPr="00A4140C">
              <w:t>200m</w:t>
            </w:r>
            <w:proofErr w:type="spellEnd"/>
            <w:r w:rsidRPr="00A4140C">
              <w:t xml:space="preserve">, walk up and down stairs without a handrail, bend to pick up objects from the floor or use public transport easily or without help or supervision </w:t>
            </w:r>
          </w:p>
          <w:p w:rsidR="001F39F2" w:rsidRPr="00A4140C" w:rsidRDefault="001F39F2" w:rsidP="00585E2C">
            <w:pPr>
              <w:pStyle w:val="BoxListBullet"/>
            </w:pPr>
            <w:r w:rsidRPr="00A4140C">
              <w:t xml:space="preserve">moderate — where a person does not need assistance, but has difficulty with </w:t>
            </w:r>
            <w:proofErr w:type="spellStart"/>
            <w:r w:rsidRPr="00A4140C">
              <w:t>self care</w:t>
            </w:r>
            <w:proofErr w:type="spellEnd"/>
            <w:r w:rsidRPr="00A4140C">
              <w:t xml:space="preserve">, mobility and/or communication </w:t>
            </w:r>
          </w:p>
          <w:p w:rsidR="001F39F2" w:rsidRPr="00A4140C" w:rsidRDefault="001F39F2" w:rsidP="00585E2C">
            <w:pPr>
              <w:pStyle w:val="BoxListBullet"/>
            </w:pPr>
            <w:r w:rsidRPr="00A4140C">
              <w:t xml:space="preserve">severe — where a person sometimes needs assistance with </w:t>
            </w:r>
            <w:proofErr w:type="spellStart"/>
            <w:r w:rsidRPr="00A4140C">
              <w:t>self care</w:t>
            </w:r>
            <w:proofErr w:type="spellEnd"/>
            <w:r w:rsidRPr="00A4140C">
              <w:t xml:space="preserve">, mobility and/or communication tasks; has difficulty understanding or being understood by family or friends; or can communicate more easily using sign language or other </w:t>
            </w:r>
            <w:r w:rsidRPr="00A4140C">
              <w:br/>
              <w:t>non</w:t>
            </w:r>
            <w:r w:rsidRPr="00A4140C">
              <w:noBreakHyphen/>
              <w:t xml:space="preserve">spoken forms of communication </w:t>
            </w:r>
          </w:p>
          <w:p w:rsidR="001F39F2" w:rsidRPr="00A4140C" w:rsidRDefault="001F39F2" w:rsidP="00146B50">
            <w:pPr>
              <w:pStyle w:val="BoxListBullet"/>
            </w:pPr>
            <w:r w:rsidRPr="00A4140C">
              <w:t xml:space="preserve">profound — where a person is unable, or always needs assistance, to perform </w:t>
            </w:r>
            <w:proofErr w:type="spellStart"/>
            <w:r w:rsidRPr="00A4140C">
              <w:t>self care</w:t>
            </w:r>
            <w:proofErr w:type="spellEnd"/>
            <w:r w:rsidRPr="00A4140C">
              <w:t>, mobility and/or communication tasks.</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1459E8">
            <w:pPr>
              <w:pStyle w:val="BoxSource"/>
            </w:pPr>
            <w:r w:rsidRPr="00A4140C">
              <w:rPr>
                <w:i/>
              </w:rPr>
              <w:t>Source</w:t>
            </w:r>
            <w:r w:rsidRPr="00A4140C">
              <w:t xml:space="preserve">: </w:t>
            </w:r>
            <w:proofErr w:type="spellStart"/>
            <w:r w:rsidR="001459E8">
              <w:t>CSTDA</w:t>
            </w:r>
            <w:proofErr w:type="spellEnd"/>
            <w:r w:rsidR="001459E8">
              <w:t xml:space="preserve"> (2003); </w:t>
            </w:r>
            <w:r w:rsidRPr="00A4140C">
              <w:t>WHO (2009);</w:t>
            </w:r>
            <w:r w:rsidR="001459E8">
              <w:t xml:space="preserve"> </w:t>
            </w:r>
            <w:r w:rsidR="001459E8" w:rsidRPr="00A4140C">
              <w:t>ABS (201</w:t>
            </w:r>
            <w:r w:rsidR="001459E8">
              <w:t>3).</w:t>
            </w:r>
            <w:r w:rsidRPr="00A4140C">
              <w:t xml:space="preserve"> </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Heading4"/>
      </w:pPr>
      <w:r w:rsidRPr="00A4140C">
        <w:t xml:space="preserve">Specialist disability services </w:t>
      </w:r>
    </w:p>
    <w:p w:rsidR="001F39F2" w:rsidRPr="00A4140C" w:rsidRDefault="001F39F2" w:rsidP="00585E2C">
      <w:pPr>
        <w:pStyle w:val="BodyText"/>
      </w:pPr>
      <w:r w:rsidRPr="00A4140C">
        <w:t xml:space="preserve">Specialist disability services are services designed to meet the needs of people with disability. These services tend to be targeted at those who have profound or severe </w:t>
      </w:r>
      <w:r w:rsidR="000A77A8" w:rsidRPr="00A4140C">
        <w:t>core activity limitations. The</w:t>
      </w:r>
      <w:r w:rsidRPr="00A4140C">
        <w:t xml:space="preserve"> seven broad categories of specialist disability services </w:t>
      </w:r>
      <w:r w:rsidR="000A77A8" w:rsidRPr="00A4140C">
        <w:t xml:space="preserve">are </w:t>
      </w:r>
      <w:r w:rsidRPr="00A4140C">
        <w:t>outlined below. These categories underpin the collection of the Disability Services National Minimum Data Set (DS</w:t>
      </w:r>
      <w:r w:rsidR="008F2226" w:rsidRPr="00A4140C">
        <w:t> </w:t>
      </w:r>
      <w:proofErr w:type="spellStart"/>
      <w:r w:rsidRPr="00A4140C">
        <w:t>NMDS</w:t>
      </w:r>
      <w:proofErr w:type="spellEnd"/>
      <w:r w:rsidRPr="00A4140C">
        <w:t xml:space="preserve">) and expenditure data on specialist disability services: </w:t>
      </w:r>
    </w:p>
    <w:p w:rsidR="001F39F2" w:rsidRPr="00A4140C" w:rsidRDefault="001F39F2" w:rsidP="00585E2C">
      <w:pPr>
        <w:pStyle w:val="ListBullet"/>
      </w:pPr>
      <w:r w:rsidRPr="00A4140C">
        <w:rPr>
          <w:i/>
        </w:rPr>
        <w:t>accommodation support services</w:t>
      </w:r>
      <w:r w:rsidR="00B2421E" w:rsidRPr="00A4140C">
        <w:t xml:space="preserve">, which </w:t>
      </w:r>
      <w:r w:rsidRPr="00A4140C">
        <w:t>provide support to people with disability in accommodation settings (hostels, institutions and group homes) and in their own home</w:t>
      </w:r>
      <w:r w:rsidR="009A4249" w:rsidRPr="00A4140C">
        <w:t>s</w:t>
      </w:r>
      <w:r w:rsidRPr="00A4140C">
        <w:t xml:space="preserve"> (including attendant/personal care, in home support and alternative family placements)</w:t>
      </w:r>
    </w:p>
    <w:p w:rsidR="001F39F2" w:rsidRPr="00A4140C" w:rsidRDefault="001F39F2" w:rsidP="00585E2C">
      <w:pPr>
        <w:pStyle w:val="ListBullet"/>
      </w:pPr>
      <w:r w:rsidRPr="00A4140C">
        <w:rPr>
          <w:i/>
        </w:rPr>
        <w:t>community support services</w:t>
      </w:r>
      <w:r w:rsidR="00B2421E" w:rsidRPr="00A4140C">
        <w:t>, which</w:t>
      </w:r>
      <w:r w:rsidRPr="00A4140C">
        <w:t xml:space="preserve"> provide the support needed for a person with disability to live in a non-institutional setting — including therapy support, counselling and early childhood intervention </w:t>
      </w:r>
    </w:p>
    <w:p w:rsidR="001F39F2" w:rsidRPr="00A4140C" w:rsidRDefault="001F39F2" w:rsidP="00585E2C">
      <w:pPr>
        <w:pStyle w:val="ListBullet"/>
      </w:pPr>
      <w:r w:rsidRPr="00A4140C">
        <w:rPr>
          <w:i/>
        </w:rPr>
        <w:t>community access services</w:t>
      </w:r>
      <w:r w:rsidR="00B2421E" w:rsidRPr="00A4140C">
        <w:t>, which</w:t>
      </w:r>
      <w:r w:rsidRPr="00A4140C">
        <w:t xml:space="preserve"> provide opportunities for people with disability to gain and use their abilities to enjoy their full potential for social independence — including learning and life skills development and recreation/holiday programs</w:t>
      </w:r>
    </w:p>
    <w:p w:rsidR="001F39F2" w:rsidRPr="00A4140C" w:rsidRDefault="001F39F2" w:rsidP="00585E2C">
      <w:pPr>
        <w:pStyle w:val="ListBullet"/>
      </w:pPr>
      <w:r w:rsidRPr="00A4140C">
        <w:rPr>
          <w:i/>
        </w:rPr>
        <w:lastRenderedPageBreak/>
        <w:t>respite care services</w:t>
      </w:r>
      <w:r w:rsidR="00B2421E" w:rsidRPr="00A4140C">
        <w:t>, which</w:t>
      </w:r>
      <w:r w:rsidRPr="00A4140C">
        <w:t xml:space="preserve"> provide a short-term and time-limited break for families and other voluntary caregivers of people with disability, to assist in supporting and maintaining the primary care-giving relationship, while providing a positive experience for the person with disability </w:t>
      </w:r>
    </w:p>
    <w:p w:rsidR="001F39F2" w:rsidRPr="00A4140C" w:rsidRDefault="001F39F2" w:rsidP="00585E2C">
      <w:pPr>
        <w:pStyle w:val="ListBullet"/>
      </w:pPr>
      <w:r w:rsidRPr="00A4140C">
        <w:rPr>
          <w:i/>
        </w:rPr>
        <w:t>employment services</w:t>
      </w:r>
      <w:r w:rsidR="00B2421E" w:rsidRPr="00A4140C">
        <w:t xml:space="preserve"> for people with disability, which </w:t>
      </w:r>
      <w:r w:rsidRPr="00A4140C">
        <w:t>provide:</w:t>
      </w:r>
      <w:r w:rsidR="001A2F72">
        <w:t xml:space="preserve"> </w:t>
      </w:r>
    </w:p>
    <w:p w:rsidR="001F39F2" w:rsidRPr="00A4140C" w:rsidRDefault="001F39F2" w:rsidP="00585E2C">
      <w:pPr>
        <w:pStyle w:val="ListBullet2"/>
      </w:pPr>
      <w:r w:rsidRPr="00A4140C">
        <w:t xml:space="preserve">open employment services — assistance in obtaining and/or retaining paid employment in the open labour market </w:t>
      </w:r>
    </w:p>
    <w:p w:rsidR="001F39F2" w:rsidRPr="00A4140C" w:rsidRDefault="001F39F2" w:rsidP="00585E2C">
      <w:pPr>
        <w:pStyle w:val="ListBullet2"/>
      </w:pPr>
      <w:r w:rsidRPr="00A4140C">
        <w:t xml:space="preserve">supported employment services — support and employment within the same organisation </w:t>
      </w:r>
    </w:p>
    <w:p w:rsidR="001F39F2" w:rsidRPr="00A4140C" w:rsidRDefault="001F39F2" w:rsidP="00585E2C">
      <w:pPr>
        <w:pStyle w:val="ListBullet"/>
        <w:rPr>
          <w:i/>
        </w:rPr>
      </w:pPr>
      <w:r w:rsidRPr="00A4140C">
        <w:rPr>
          <w:i/>
        </w:rPr>
        <w:t>advocacy, information and alternative forms of communication</w:t>
      </w:r>
      <w:r w:rsidR="00B2421E" w:rsidRPr="00A4140C">
        <w:t>, which provide</w:t>
      </w:r>
      <w:r w:rsidR="0071748B">
        <w:t>:</w:t>
      </w:r>
    </w:p>
    <w:p w:rsidR="001F39F2" w:rsidRPr="00A4140C" w:rsidRDefault="001F39F2" w:rsidP="00585E2C">
      <w:pPr>
        <w:pStyle w:val="ListBullet2"/>
      </w:pPr>
      <w:r w:rsidRPr="00A4140C">
        <w:t>advocacy services</w:t>
      </w:r>
      <w:r w:rsidR="00B2421E" w:rsidRPr="00A4140C">
        <w:t xml:space="preserve"> to</w:t>
      </w:r>
      <w:r w:rsidRPr="00A4140C">
        <w:t xml:space="preserve"> enable people with disability to increase their control over their lives by representing their interests and views in the community</w:t>
      </w:r>
    </w:p>
    <w:p w:rsidR="001F39F2" w:rsidRPr="00A4140C" w:rsidRDefault="001F39F2" w:rsidP="00585E2C">
      <w:pPr>
        <w:pStyle w:val="ListBullet2"/>
      </w:pPr>
      <w:r w:rsidRPr="00A4140C">
        <w:t>information services</w:t>
      </w:r>
      <w:r w:rsidR="00B2421E" w:rsidRPr="00A4140C">
        <w:t xml:space="preserve"> </w:t>
      </w:r>
      <w:r w:rsidR="00B36BA4">
        <w:t xml:space="preserve">to assist </w:t>
      </w:r>
      <w:r w:rsidRPr="00A4140C">
        <w:t xml:space="preserve">people with disability, their </w:t>
      </w:r>
      <w:proofErr w:type="spellStart"/>
      <w:r w:rsidRPr="00A4140C">
        <w:t>carers</w:t>
      </w:r>
      <w:proofErr w:type="spellEnd"/>
      <w:r w:rsidRPr="00A4140C">
        <w:t xml:space="preserve">, families and related professionals </w:t>
      </w:r>
      <w:r w:rsidR="00B36BA4" w:rsidRPr="00A4140C">
        <w:t>accessi</w:t>
      </w:r>
      <w:r w:rsidR="00B36BA4">
        <w:t>ng</w:t>
      </w:r>
      <w:r w:rsidR="00B36BA4" w:rsidRPr="00A4140C">
        <w:t xml:space="preserve"> information </w:t>
      </w:r>
      <w:r w:rsidRPr="00A4140C">
        <w:t>about disabilities, specific and mainstream services and equipment; and promote the development of community awareness</w:t>
      </w:r>
    </w:p>
    <w:p w:rsidR="001F39F2" w:rsidRPr="00A4140C" w:rsidRDefault="001F39F2" w:rsidP="00585E2C">
      <w:pPr>
        <w:pStyle w:val="ListBullet2"/>
      </w:pPr>
      <w:r w:rsidRPr="00A4140C">
        <w:t>alternative forms of communication for people who are</w:t>
      </w:r>
      <w:r w:rsidR="007265EE" w:rsidRPr="00A4140C">
        <w:t>,</w:t>
      </w:r>
      <w:r w:rsidRPr="00A4140C">
        <w:t xml:space="preserve"> by reason of their disability, unable to access information provided in </w:t>
      </w:r>
      <w:r w:rsidR="009A4249" w:rsidRPr="00A4140C">
        <w:t>standard format</w:t>
      </w:r>
      <w:r w:rsidR="007265EE" w:rsidRPr="00A4140C">
        <w:t>s</w:t>
      </w:r>
    </w:p>
    <w:p w:rsidR="001F39F2" w:rsidRPr="00A4140C" w:rsidRDefault="001F39F2" w:rsidP="00585E2C">
      <w:pPr>
        <w:pStyle w:val="ListBullet"/>
      </w:pPr>
      <w:r w:rsidRPr="00A4140C">
        <w:rPr>
          <w:i/>
        </w:rPr>
        <w:t>other support services</w:t>
      </w:r>
      <w:r w:rsidR="00B2421E" w:rsidRPr="00A4140C">
        <w:t>, which</w:t>
      </w:r>
      <w:r w:rsidRPr="00A4140C">
        <w:t xml:space="preserve"> include research and evaluation, and training and development projects.</w:t>
      </w:r>
    </w:p>
    <w:p w:rsidR="001F39F2" w:rsidRPr="00A4140C" w:rsidRDefault="001F39F2" w:rsidP="00585E2C">
      <w:pPr>
        <w:pStyle w:val="Heading4"/>
      </w:pPr>
      <w:r w:rsidRPr="00A4140C">
        <w:t>Mainstream services</w:t>
      </w:r>
    </w:p>
    <w:p w:rsidR="001F39F2" w:rsidRPr="00A4140C" w:rsidRDefault="001F39F2" w:rsidP="00585E2C">
      <w:pPr>
        <w:pStyle w:val="BodyText"/>
      </w:pPr>
      <w:r w:rsidRPr="00A4140C">
        <w:t xml:space="preserve">Mainstream services are services provided to the community as a whole. Governments acknowledge that specialist disability services are complemented by mainstream services. Under the NDA, all Australian governments have agreed to strive to ensure that all people with disability have access to mainstream government services within their jurisdictions. It is recognised that improved outcomes for people with disability, their families and their </w:t>
      </w:r>
      <w:proofErr w:type="spellStart"/>
      <w:r w:rsidRPr="00A4140C">
        <w:t>carers</w:t>
      </w:r>
      <w:proofErr w:type="spellEnd"/>
      <w:r w:rsidRPr="00A4140C">
        <w:t>, are contingent upon the effective coordination of efforts across government services. Some mainstream services give priority to people with disability (for example, public housing) or have programs to meet the special needs of people with disability (for example, school education).</w:t>
      </w:r>
    </w:p>
    <w:p w:rsidR="001F39F2" w:rsidRPr="00A4140C" w:rsidRDefault="001F39F2" w:rsidP="00585E2C">
      <w:pPr>
        <w:pStyle w:val="Heading4"/>
      </w:pPr>
      <w:r w:rsidRPr="00A4140C">
        <w:t xml:space="preserve">Income support and allowances </w:t>
      </w:r>
    </w:p>
    <w:p w:rsidR="001F39F2" w:rsidRPr="00A4140C" w:rsidRDefault="001F39F2" w:rsidP="00585E2C">
      <w:pPr>
        <w:pStyle w:val="BodyText"/>
      </w:pPr>
      <w:r w:rsidRPr="00A4140C">
        <w:t xml:space="preserve">Income support for people with disability and their carers contributes to the outcomes of the NDA. The Australian Government is responsible for the provision </w:t>
      </w:r>
      <w:r w:rsidRPr="00A4140C">
        <w:lastRenderedPageBreak/>
        <w:t xml:space="preserve">of income support targeted to the needs of people with disability, their families and carers (box 14.3). Income support is provided to those who meet the relevant eligibility criteria. Income support payments and allowances include the Disability Support Pension, Carer Payment, Carer Allowance, Sickness Allowance, Mobility Allowance, Child Disability Assistance Payment and Carer Supplement. </w:t>
      </w:r>
    </w:p>
    <w:p w:rsidR="001F39F2" w:rsidRPr="00A4140C" w:rsidRDefault="001F39F2" w:rsidP="00585E2C">
      <w:pPr>
        <w:pStyle w:val="BodyText"/>
      </w:pPr>
      <w:r w:rsidRPr="00A4140C">
        <w:t xml:space="preserve">Details of the roles and responsibilities of the Australian, State and Territory governments in relation to assistance for people with disability are outlined in the following section.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D2716E">
        <w:tc>
          <w:tcPr>
            <w:tcW w:w="8771" w:type="dxa"/>
            <w:tcBorders>
              <w:top w:val="single" w:sz="6" w:space="0" w:color="auto"/>
              <w:bottom w:val="nil"/>
              <w:right w:val="single" w:sz="4" w:space="0" w:color="auto"/>
            </w:tcBorders>
          </w:tcPr>
          <w:p w:rsidR="001F39F2" w:rsidRPr="00A4140C" w:rsidRDefault="001F39F2" w:rsidP="00585E2C">
            <w:pPr>
              <w:pStyle w:val="BoxTitle"/>
              <w:rPr>
                <w:rStyle w:val="DraftingNote"/>
                <w:color w:val="auto"/>
              </w:rPr>
            </w:pPr>
            <w:r w:rsidRPr="00A4140C">
              <w:rPr>
                <w:b w:val="0"/>
              </w:rPr>
              <w:t xml:space="preserve">Box </w:t>
            </w:r>
            <w:r w:rsidR="004271D8">
              <w:rPr>
                <w:b w:val="0"/>
              </w:rPr>
              <w:t>14.</w:t>
            </w:r>
            <w:r w:rsidR="00100632">
              <w:rPr>
                <w:b w:val="0"/>
                <w:noProof/>
              </w:rPr>
              <w:t>3</w:t>
            </w:r>
            <w:r w:rsidRPr="00A4140C">
              <w:tab/>
              <w:t>Australian Government supplementary and income support arrangements</w:t>
            </w:r>
            <w:r w:rsidR="006C0C0A" w:rsidRPr="00A4140C">
              <w:rPr>
                <w:rStyle w:val="DraftingNote"/>
                <w:color w:val="auto"/>
              </w:rPr>
              <w:t xml:space="preserve"> </w:t>
            </w:r>
          </w:p>
        </w:tc>
      </w:tr>
      <w:tr w:rsidR="001F39F2" w:rsidRPr="00A4140C" w:rsidTr="00D2716E">
        <w:trPr>
          <w:cantSplit/>
        </w:trPr>
        <w:tc>
          <w:tcPr>
            <w:tcW w:w="8771" w:type="dxa"/>
            <w:tcBorders>
              <w:top w:val="nil"/>
              <w:left w:val="single" w:sz="4" w:space="0" w:color="auto"/>
              <w:bottom w:val="nil"/>
              <w:right w:val="single" w:sz="4" w:space="0" w:color="auto"/>
            </w:tcBorders>
          </w:tcPr>
          <w:p w:rsidR="001F39F2" w:rsidRPr="00A4140C" w:rsidRDefault="001F39F2" w:rsidP="00585E2C">
            <w:pPr>
              <w:pStyle w:val="Box"/>
            </w:pPr>
            <w:r w:rsidRPr="00A4140C">
              <w:t xml:space="preserve">Under the NDA, provision of income support for people with disability, their families and carers is a key responsibility of the Australian Government (see ‘roles and responsibilities’ section). Outlays on income support payments and allowances to people with disability and their </w:t>
            </w:r>
            <w:proofErr w:type="spellStart"/>
            <w:r w:rsidRPr="00A4140C">
              <w:t>carers</w:t>
            </w:r>
            <w:proofErr w:type="spellEnd"/>
            <w:r w:rsidRPr="00A4140C">
              <w:t xml:space="preserve"> in 201</w:t>
            </w:r>
            <w:r w:rsidR="00985857">
              <w:t>2</w:t>
            </w:r>
            <w:r w:rsidR="008F2226" w:rsidRPr="00A4140C">
              <w:t>-</w:t>
            </w:r>
            <w:r w:rsidRPr="00A4140C">
              <w:t>1</w:t>
            </w:r>
            <w:r w:rsidR="00985857">
              <w:t>3</w:t>
            </w:r>
            <w:r w:rsidRPr="00A4140C">
              <w:t xml:space="preserve"> (on an accrual basis</w:t>
            </w:r>
            <w:r w:rsidRPr="00585E2C">
              <w:t xml:space="preserve">) amounted to </w:t>
            </w:r>
            <w:r w:rsidR="00C67F44" w:rsidRPr="00585E2C">
              <w:t>$</w:t>
            </w:r>
            <w:r w:rsidR="00C05EAF">
              <w:t>21.3</w:t>
            </w:r>
            <w:r w:rsidR="00C67F44" w:rsidRPr="00585E2C">
              <w:t xml:space="preserve"> billion</w:t>
            </w:r>
            <w:r w:rsidR="002977EB">
              <w:t>,</w:t>
            </w:r>
            <w:r w:rsidR="00A73AF6">
              <w:t xml:space="preserve"> </w:t>
            </w:r>
            <w:r w:rsidR="00C67F44" w:rsidRPr="00585E2C">
              <w:t xml:space="preserve">comprising </w:t>
            </w:r>
            <w:r w:rsidRPr="00585E2C">
              <w:t>$</w:t>
            </w:r>
            <w:r w:rsidR="00C05EAF">
              <w:t>15.0</w:t>
            </w:r>
            <w:r w:rsidRPr="00585E2C">
              <w:t> billion for the Disability Support Pension, $</w:t>
            </w:r>
            <w:r w:rsidR="00C05EAF">
              <w:t>3.6</w:t>
            </w:r>
            <w:r w:rsidRPr="00585E2C">
              <w:t xml:space="preserve"> billion for the Carer </w:t>
            </w:r>
            <w:r w:rsidRPr="00A50B78">
              <w:t>Payment, $</w:t>
            </w:r>
            <w:r w:rsidR="00D2716E" w:rsidRPr="00A50B78">
              <w:t>1.</w:t>
            </w:r>
            <w:r w:rsidR="00C05EAF" w:rsidRPr="00A50B78">
              <w:t>9 </w:t>
            </w:r>
            <w:r w:rsidRPr="00A50B78">
              <w:t>billion for the Carer Allowance, $</w:t>
            </w:r>
            <w:r w:rsidR="00D2716E" w:rsidRPr="00A50B78">
              <w:t>9</w:t>
            </w:r>
            <w:r w:rsidR="00C05EAF" w:rsidRPr="00A50B78">
              <w:t>8.7</w:t>
            </w:r>
            <w:r w:rsidRPr="00A50B78">
              <w:t xml:space="preserve"> million for the Sickness Allowance, $</w:t>
            </w:r>
            <w:r w:rsidR="00C05EAF" w:rsidRPr="00A50B78">
              <w:t>144.7</w:t>
            </w:r>
            <w:r w:rsidRPr="00A50B78">
              <w:t xml:space="preserve"> million for the Mobility Allowance, $</w:t>
            </w:r>
            <w:r w:rsidR="00D2716E" w:rsidRPr="00A50B78">
              <w:t>16</w:t>
            </w:r>
            <w:r w:rsidR="00A50B78" w:rsidRPr="00A50B78">
              <w:t>5.2</w:t>
            </w:r>
            <w:r w:rsidRPr="00A50B78">
              <w:t xml:space="preserve"> million for the Child Disability Assistance</w:t>
            </w:r>
            <w:r w:rsidRPr="00A4140C">
              <w:t xml:space="preserve"> Payment and $</w:t>
            </w:r>
            <w:r w:rsidR="00A50B78">
              <w:t>506.2</w:t>
            </w:r>
            <w:r w:rsidRPr="00A4140C">
              <w:t xml:space="preserve"> million for </w:t>
            </w:r>
            <w:r w:rsidR="00D973F8">
              <w:t xml:space="preserve">the </w:t>
            </w:r>
            <w:r w:rsidRPr="00A4140C">
              <w:t>Carer Supplement (Australian Government unpublished).</w:t>
            </w:r>
          </w:p>
          <w:p w:rsidR="001F39F2" w:rsidRPr="00A4140C" w:rsidRDefault="001F39F2" w:rsidP="00A55082">
            <w:pPr>
              <w:pStyle w:val="Box"/>
            </w:pPr>
            <w:r w:rsidRPr="00A4140C">
              <w:t>At 30 June 201</w:t>
            </w:r>
            <w:r w:rsidR="00985857">
              <w:t>3</w:t>
            </w:r>
            <w:r w:rsidRPr="00A4140C">
              <w:t xml:space="preserve">, there were </w:t>
            </w:r>
            <w:r w:rsidRPr="00A55082">
              <w:t xml:space="preserve">around </w:t>
            </w:r>
            <w:r w:rsidR="00A55082" w:rsidRPr="00A55082">
              <w:t>821 7</w:t>
            </w:r>
            <w:r w:rsidR="004E1123" w:rsidRPr="00A55082">
              <w:t>00</w:t>
            </w:r>
            <w:r w:rsidRPr="00A55082">
              <w:t xml:space="preserve"> recipients of the Disability Support Pension, </w:t>
            </w:r>
            <w:r w:rsidR="004E1123" w:rsidRPr="00A55082">
              <w:t>2</w:t>
            </w:r>
            <w:r w:rsidR="00A55082" w:rsidRPr="00A55082">
              <w:t>22</w:t>
            </w:r>
            <w:r w:rsidR="008F2226" w:rsidRPr="00A55082">
              <w:t> </w:t>
            </w:r>
            <w:r w:rsidR="00A55082" w:rsidRPr="00A55082">
              <w:t>0</w:t>
            </w:r>
            <w:r w:rsidRPr="00A55082">
              <w:t xml:space="preserve">00 recipients of the Carer Payment, </w:t>
            </w:r>
            <w:r w:rsidR="004E1123" w:rsidRPr="00A55082">
              <w:t>5</w:t>
            </w:r>
            <w:r w:rsidR="00A55082" w:rsidRPr="00A55082">
              <w:t>86</w:t>
            </w:r>
            <w:r w:rsidR="008F2226" w:rsidRPr="00A55082">
              <w:t> </w:t>
            </w:r>
            <w:r w:rsidR="00A55082" w:rsidRPr="00A55082">
              <w:t>0</w:t>
            </w:r>
            <w:r w:rsidR="004E1123" w:rsidRPr="00A55082">
              <w:t>00</w:t>
            </w:r>
            <w:r w:rsidRPr="00A55082">
              <w:t xml:space="preserve"> recipients of the Carer Allowance (including Health Care Card only recipients), </w:t>
            </w:r>
            <w:r w:rsidR="004E1123" w:rsidRPr="00A55082">
              <w:t>6</w:t>
            </w:r>
            <w:r w:rsidR="00A55082" w:rsidRPr="00A55082">
              <w:t>3</w:t>
            </w:r>
            <w:r w:rsidR="008F2226" w:rsidRPr="00A55082">
              <w:t> </w:t>
            </w:r>
            <w:r w:rsidR="00A55082" w:rsidRPr="00A55082">
              <w:t>2</w:t>
            </w:r>
            <w:r w:rsidRPr="00A55082">
              <w:t xml:space="preserve">00 recipients of the Mobility Allowance, </w:t>
            </w:r>
            <w:r w:rsidR="004E1123" w:rsidRPr="00A55082">
              <w:t>7</w:t>
            </w:r>
            <w:r w:rsidR="00B72006" w:rsidRPr="00A55082">
              <w:t> </w:t>
            </w:r>
            <w:r w:rsidR="00A55082" w:rsidRPr="00A55082">
              <w:t>5</w:t>
            </w:r>
            <w:r w:rsidR="004E1123" w:rsidRPr="00A55082">
              <w:t>00</w:t>
            </w:r>
            <w:r w:rsidRPr="00A55082">
              <w:t xml:space="preserve"> recipients of the Sickness Allowance, </w:t>
            </w:r>
            <w:r w:rsidR="004E1123" w:rsidRPr="00A55082">
              <w:t>14</w:t>
            </w:r>
            <w:r w:rsidR="00A55082" w:rsidRPr="00A55082">
              <w:t>6</w:t>
            </w:r>
            <w:r w:rsidR="008F2226" w:rsidRPr="00A55082">
              <w:t> </w:t>
            </w:r>
            <w:r w:rsidR="00A55082" w:rsidRPr="00A55082">
              <w:t>7</w:t>
            </w:r>
            <w:r w:rsidRPr="00A55082">
              <w:t>00 recipients of the Child Disability Assistance Payment and 5</w:t>
            </w:r>
            <w:r w:rsidR="00A55082" w:rsidRPr="00A55082">
              <w:t>7</w:t>
            </w:r>
            <w:r w:rsidR="004E1123" w:rsidRPr="00A55082">
              <w:t>7</w:t>
            </w:r>
            <w:r w:rsidR="008F2226" w:rsidRPr="00A55082">
              <w:t> </w:t>
            </w:r>
            <w:r w:rsidR="00A55082" w:rsidRPr="00A55082">
              <w:t>7</w:t>
            </w:r>
            <w:r w:rsidRPr="00A55082">
              <w:t>00</w:t>
            </w:r>
            <w:r w:rsidRPr="00A4140C">
              <w:t xml:space="preserve"> recipients of </w:t>
            </w:r>
            <w:r w:rsidR="00D973F8">
              <w:t xml:space="preserve">the </w:t>
            </w:r>
            <w:r w:rsidRPr="00A4140C">
              <w:t>Carer Supplement (table </w:t>
            </w:r>
            <w:proofErr w:type="spellStart"/>
            <w:r w:rsidRPr="00A4140C">
              <w:t>14A.1</w:t>
            </w:r>
            <w:proofErr w:type="spellEnd"/>
            <w:r w:rsidRPr="00A4140C">
              <w:t xml:space="preserve">). </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Source"/>
            </w:pPr>
            <w:r w:rsidRPr="00A4140C">
              <w:rPr>
                <w:i/>
              </w:rPr>
              <w:t>Source</w:t>
            </w:r>
            <w:r w:rsidRPr="00A4140C">
              <w:t xml:space="preserve">: Australian Government (unpublished); table </w:t>
            </w:r>
            <w:proofErr w:type="spellStart"/>
            <w:r w:rsidRPr="00A4140C">
              <w:t>14A.1</w:t>
            </w:r>
            <w:proofErr w:type="spellEnd"/>
            <w:r w:rsidRPr="00A4140C">
              <w:t xml:space="preserve">. </w:t>
            </w:r>
          </w:p>
        </w:tc>
      </w:tr>
      <w:tr w:rsidR="001F39F2" w:rsidRPr="00A4140C" w:rsidTr="00CE6379">
        <w:trPr>
          <w:cantSplit/>
          <w:trHeight w:val="96"/>
        </w:trPr>
        <w:tc>
          <w:tcPr>
            <w:tcW w:w="8771" w:type="dxa"/>
            <w:tcBorders>
              <w:top w:val="nil"/>
              <w:left w:val="single" w:sz="6" w:space="0" w:color="auto"/>
              <w:bottom w:val="single" w:sz="4" w:space="0" w:color="auto"/>
              <w:right w:val="single" w:sz="4" w:space="0" w:color="auto"/>
            </w:tcBorders>
          </w:tcPr>
          <w:p w:rsidR="001F39F2" w:rsidRPr="00A4140C" w:rsidRDefault="001F39F2" w:rsidP="00585E2C">
            <w:pPr>
              <w:pStyle w:val="Box"/>
              <w:spacing w:before="0" w:line="120" w:lineRule="exact"/>
            </w:pPr>
          </w:p>
        </w:tc>
      </w:tr>
      <w:tr w:rsidR="001F39F2" w:rsidRPr="00A4140C" w:rsidTr="00CE6379">
        <w:trPr>
          <w:trHeight w:val="65"/>
        </w:trPr>
        <w:tc>
          <w:tcPr>
            <w:tcW w:w="8771" w:type="dxa"/>
            <w:tcBorders>
              <w:top w:val="single" w:sz="4" w:space="0" w:color="auto"/>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Heading3"/>
      </w:pPr>
      <w:r w:rsidRPr="00A4140C">
        <w:t xml:space="preserve">Roles and responsibilities </w:t>
      </w:r>
    </w:p>
    <w:p w:rsidR="001F39F2" w:rsidRPr="00A4140C" w:rsidRDefault="001F39F2" w:rsidP="00585E2C">
      <w:pPr>
        <w:pStyle w:val="Heading4"/>
      </w:pPr>
      <w:r w:rsidRPr="00A4140C">
        <w:t>Australian, State and Territory governments</w:t>
      </w:r>
    </w:p>
    <w:p w:rsidR="001F39F2" w:rsidRPr="00A4140C" w:rsidRDefault="001F39F2" w:rsidP="00585E2C">
      <w:pPr>
        <w:pStyle w:val="BodyText"/>
      </w:pPr>
      <w:r w:rsidRPr="00A4140C">
        <w:t xml:space="preserve">The NDA defines the roles and responsibilities of the Australian, State and Territory governments in the provision of services and supports to people with disability and their </w:t>
      </w:r>
      <w:proofErr w:type="spellStart"/>
      <w:r w:rsidRPr="00A4140C">
        <w:t>carers</w:t>
      </w:r>
      <w:proofErr w:type="spellEnd"/>
      <w:r w:rsidRPr="00A4140C">
        <w:t xml:space="preserve">. </w:t>
      </w:r>
    </w:p>
    <w:p w:rsidR="001F39F2" w:rsidRPr="00A4140C" w:rsidRDefault="001F39F2" w:rsidP="00585E2C">
      <w:pPr>
        <w:pStyle w:val="BodyText"/>
      </w:pPr>
      <w:r w:rsidRPr="00A4140C">
        <w:t>The Australian Government is responsible for:</w:t>
      </w:r>
    </w:p>
    <w:p w:rsidR="001F39F2" w:rsidRPr="00A4140C" w:rsidRDefault="001F39F2" w:rsidP="00585E2C">
      <w:pPr>
        <w:pStyle w:val="ListBullet"/>
      </w:pPr>
      <w:r w:rsidRPr="00A4140C">
        <w:t>provision of employment services for people with disability (which includes regulation, service quality and assurance, assessment, policy development</w:t>
      </w:r>
      <w:r w:rsidR="00D1603E" w:rsidRPr="00A4140C">
        <w:t>,</w:t>
      </w:r>
      <w:r w:rsidRPr="00A4140C">
        <w:t xml:space="preserve"> </w:t>
      </w:r>
      <w:r w:rsidRPr="00A4140C">
        <w:lastRenderedPageBreak/>
        <w:t>service planning, and workforce and sector development) in a manner that most effectively meets the needs of people with disability consistent with local needs and priorities</w:t>
      </w:r>
    </w:p>
    <w:p w:rsidR="001F39F2" w:rsidRPr="00A4140C" w:rsidRDefault="001F39F2" w:rsidP="00585E2C">
      <w:pPr>
        <w:pStyle w:val="ListBullet"/>
      </w:pPr>
      <w:r w:rsidRPr="00A4140C">
        <w:t>provision of income support targeted to the needs of people with disability, their families and carers</w:t>
      </w:r>
    </w:p>
    <w:p w:rsidR="001F39F2" w:rsidRPr="00A4140C" w:rsidRDefault="001F39F2" w:rsidP="00585E2C">
      <w:pPr>
        <w:pStyle w:val="ListBullet"/>
      </w:pPr>
      <w:r w:rsidRPr="00A4140C">
        <w:t>provision of funds to states and territories to contribute to the achievement of the NDA objective</w:t>
      </w:r>
      <w:r w:rsidR="008A6C71">
        <w:t>s</w:t>
      </w:r>
      <w:r w:rsidRPr="00A4140C">
        <w:t xml:space="preserve"> and outcomes</w:t>
      </w:r>
    </w:p>
    <w:p w:rsidR="001F39F2" w:rsidRPr="00A4140C" w:rsidRDefault="001F39F2" w:rsidP="00585E2C">
      <w:pPr>
        <w:pStyle w:val="ListBullet"/>
      </w:pPr>
      <w:r w:rsidRPr="00A4140C">
        <w:t>where appropriate, investing in initiatives to support nationally agreed policy priorities, in consultation with State and Territory governments</w:t>
      </w:r>
    </w:p>
    <w:p w:rsidR="001F39F2" w:rsidRPr="00A4140C" w:rsidRDefault="001F39F2" w:rsidP="00585E2C">
      <w:pPr>
        <w:pStyle w:val="ListBullet"/>
      </w:pPr>
      <w:r w:rsidRPr="00A4140C">
        <w:t xml:space="preserve">ensuring that Commonwealth legislation and regulations are aligned with the national policy reform directions and the </w:t>
      </w:r>
      <w:r w:rsidRPr="00A4140C">
        <w:rPr>
          <w:i/>
        </w:rPr>
        <w:t>United Nations Convention on the Rights of Persons with Disabilities</w:t>
      </w:r>
      <w:r w:rsidRPr="00A4140C">
        <w:t xml:space="preserve">. </w:t>
      </w:r>
    </w:p>
    <w:p w:rsidR="001F39F2" w:rsidRPr="00A4140C" w:rsidRDefault="001F39F2" w:rsidP="00585E2C">
      <w:pPr>
        <w:pStyle w:val="BodyText"/>
      </w:pPr>
      <w:r w:rsidRPr="00A4140C">
        <w:t>State and Territory governments are responsible for:</w:t>
      </w:r>
    </w:p>
    <w:p w:rsidR="001F39F2" w:rsidRPr="00A4140C" w:rsidRDefault="001F39F2" w:rsidP="00585E2C">
      <w:pPr>
        <w:pStyle w:val="ListBullet"/>
      </w:pPr>
      <w:r w:rsidRPr="00A4140C">
        <w:t xml:space="preserve">the provision of specialist disability services, except disability employment services </w:t>
      </w:r>
    </w:p>
    <w:p w:rsidR="001F39F2" w:rsidRPr="00A4140C" w:rsidRDefault="001F39F2" w:rsidP="00585E2C">
      <w:pPr>
        <w:pStyle w:val="ListBullet"/>
      </w:pPr>
      <w:r w:rsidRPr="00A4140C">
        <w:t>ensuring that State and Territory legislation and regulations are aligned with the national policy and reform directions</w:t>
      </w:r>
    </w:p>
    <w:p w:rsidR="001F39F2" w:rsidRPr="00A4140C" w:rsidRDefault="001F39F2" w:rsidP="00585E2C">
      <w:pPr>
        <w:pStyle w:val="ListBullet"/>
      </w:pPr>
      <w:r w:rsidRPr="00A4140C">
        <w:t>where appropriate, investing in initiatives to support nationally agreed policy priorities, in consultation with the Australian Government.</w:t>
      </w:r>
    </w:p>
    <w:p w:rsidR="001F39F2" w:rsidRPr="00A4140C" w:rsidRDefault="001F39F2" w:rsidP="00585E2C">
      <w:pPr>
        <w:pStyle w:val="BodyText"/>
      </w:pPr>
      <w:r w:rsidRPr="00A4140C">
        <w:t>Australian, State and Territory governments are jointly responsible for:</w:t>
      </w:r>
    </w:p>
    <w:p w:rsidR="001F39F2" w:rsidRPr="00A4140C" w:rsidRDefault="001F39F2" w:rsidP="00585E2C">
      <w:pPr>
        <w:pStyle w:val="ListBullet"/>
      </w:pPr>
      <w:r w:rsidRPr="00A4140C">
        <w:t>development of national policy and reform directions to meet the agreed objectives and outcomes of the NDA</w:t>
      </w:r>
    </w:p>
    <w:p w:rsidR="001F39F2" w:rsidRPr="00A4140C" w:rsidRDefault="001F39F2" w:rsidP="00585E2C">
      <w:pPr>
        <w:pStyle w:val="ListBullet"/>
      </w:pPr>
      <w:r w:rsidRPr="00A4140C">
        <w:t>funding and pursuing research that provides an evidence base for national policy and reform directions</w:t>
      </w:r>
    </w:p>
    <w:p w:rsidR="001F39F2" w:rsidRPr="00A4140C" w:rsidRDefault="001F39F2" w:rsidP="00585E2C">
      <w:pPr>
        <w:pStyle w:val="ListBullet"/>
      </w:pPr>
      <w:r w:rsidRPr="00A4140C">
        <w:t xml:space="preserve">developing and implementing reforms to improve outcomes for </w:t>
      </w:r>
      <w:r w:rsidR="000F5B6E" w:rsidRPr="00A4140C">
        <w:t>Indigenous Australians</w:t>
      </w:r>
      <w:r w:rsidRPr="00A4140C">
        <w:t xml:space="preserve"> with disability</w:t>
      </w:r>
    </w:p>
    <w:p w:rsidR="001F39F2" w:rsidRPr="00A4140C" w:rsidRDefault="001F39F2" w:rsidP="00585E2C">
      <w:pPr>
        <w:pStyle w:val="ListBullet"/>
      </w:pPr>
      <w:r w:rsidRPr="00A4140C">
        <w:t>the provision of data, including a commitment to providing data for the DS </w:t>
      </w:r>
      <w:proofErr w:type="spellStart"/>
      <w:r w:rsidRPr="00A4140C">
        <w:t>NMDS</w:t>
      </w:r>
      <w:proofErr w:type="spellEnd"/>
      <w:r w:rsidRPr="00A4140C">
        <w:t xml:space="preserve"> and a commitment to the improvement of data</w:t>
      </w:r>
      <w:r w:rsidR="00920E50">
        <w:t xml:space="preserve"> quality</w:t>
      </w:r>
      <w:r w:rsidRPr="00A4140C">
        <w:t>.</w:t>
      </w:r>
    </w:p>
    <w:p w:rsidR="001F39F2" w:rsidRPr="00A4140C" w:rsidRDefault="001F39F2" w:rsidP="00585E2C">
      <w:pPr>
        <w:pStyle w:val="Heading3"/>
        <w:rPr>
          <w:rStyle w:val="DraftingNote"/>
          <w:color w:val="auto"/>
        </w:rPr>
      </w:pPr>
      <w:r w:rsidRPr="00A4140C">
        <w:t xml:space="preserve">Funding </w:t>
      </w:r>
    </w:p>
    <w:p w:rsidR="001F39F2" w:rsidRPr="004878A1" w:rsidRDefault="001F39F2" w:rsidP="00626A1F">
      <w:pPr>
        <w:pStyle w:val="BodyText"/>
        <w:tabs>
          <w:tab w:val="left" w:pos="2835"/>
        </w:tabs>
      </w:pPr>
      <w:r w:rsidRPr="00A4140C">
        <w:t>Australian and State and Territory governments fund both government and non</w:t>
      </w:r>
      <w:r w:rsidRPr="00A4140C">
        <w:noBreakHyphen/>
        <w:t>government providers of specialist disability services under the NDA</w:t>
      </w:r>
      <w:r w:rsidR="00F83D9E">
        <w:t xml:space="preserve"> </w:t>
      </w:r>
      <w:r w:rsidR="00F83D9E" w:rsidRPr="00626A1F">
        <w:t>including employment services</w:t>
      </w:r>
      <w:r w:rsidRPr="00A4140C">
        <w:t xml:space="preserve">. Total government </w:t>
      </w:r>
      <w:r w:rsidRPr="009257D7">
        <w:t>expenditure on these services was $</w:t>
      </w:r>
      <w:r w:rsidR="004843D8" w:rsidRPr="009257D7">
        <w:t>7.</w:t>
      </w:r>
      <w:r w:rsidR="000E41C8" w:rsidRPr="009257D7">
        <w:t>2 </w:t>
      </w:r>
      <w:r w:rsidRPr="009257D7">
        <w:t>billion in 201</w:t>
      </w:r>
      <w:r w:rsidR="00310FA7" w:rsidRPr="009257D7">
        <w:t>2</w:t>
      </w:r>
      <w:r w:rsidRPr="009257D7">
        <w:t>-1</w:t>
      </w:r>
      <w:r w:rsidR="00310FA7" w:rsidRPr="009257D7">
        <w:t>3</w:t>
      </w:r>
      <w:r w:rsidR="003457C2" w:rsidRPr="009257D7">
        <w:t xml:space="preserve"> — a real increase of </w:t>
      </w:r>
      <w:r w:rsidR="004843D8" w:rsidRPr="009257D7">
        <w:t>3.</w:t>
      </w:r>
      <w:r w:rsidR="000E41C8" w:rsidRPr="009257D7">
        <w:t>7</w:t>
      </w:r>
      <w:r w:rsidR="004843D8" w:rsidRPr="009257D7">
        <w:t xml:space="preserve"> </w:t>
      </w:r>
      <w:r w:rsidRPr="009257D7">
        <w:t xml:space="preserve">per cent on the expenditure in </w:t>
      </w:r>
      <w:r w:rsidRPr="009257D7">
        <w:lastRenderedPageBreak/>
        <w:t>20</w:t>
      </w:r>
      <w:r w:rsidR="00A26514" w:rsidRPr="009257D7">
        <w:t>1</w:t>
      </w:r>
      <w:r w:rsidR="00310FA7" w:rsidRPr="009257D7">
        <w:t>1</w:t>
      </w:r>
      <w:r w:rsidR="000E41C8" w:rsidRPr="009257D7">
        <w:noBreakHyphen/>
      </w:r>
      <w:r w:rsidRPr="009257D7">
        <w:t>1</w:t>
      </w:r>
      <w:r w:rsidR="00310FA7" w:rsidRPr="009257D7">
        <w:t>2</w:t>
      </w:r>
      <w:r w:rsidRPr="009257D7">
        <w:t xml:space="preserve"> ($</w:t>
      </w:r>
      <w:r w:rsidR="000E41C8" w:rsidRPr="009257D7">
        <w:t>6.9</w:t>
      </w:r>
      <w:r w:rsidRPr="009257D7">
        <w:t xml:space="preserve"> billion) (table </w:t>
      </w:r>
      <w:proofErr w:type="spellStart"/>
      <w:r w:rsidRPr="009257D7">
        <w:t>14A.4</w:t>
      </w:r>
      <w:proofErr w:type="spellEnd"/>
      <w:r w:rsidRPr="009257D7">
        <w:t>). State and Territory governments funded the majority of this expenditure in 201</w:t>
      </w:r>
      <w:r w:rsidR="000A29DF" w:rsidRPr="009257D7">
        <w:t>2</w:t>
      </w:r>
      <w:r w:rsidRPr="009257D7">
        <w:t>-1</w:t>
      </w:r>
      <w:r w:rsidR="000A29DF" w:rsidRPr="009257D7">
        <w:t>3</w:t>
      </w:r>
      <w:r w:rsidRPr="009257D7">
        <w:t xml:space="preserve"> (</w:t>
      </w:r>
      <w:r w:rsidR="004878A1" w:rsidRPr="009257D7">
        <w:t>69.4</w:t>
      </w:r>
      <w:r w:rsidRPr="009257D7">
        <w:t xml:space="preserve"> per cent, or $</w:t>
      </w:r>
      <w:r w:rsidR="00EE483D" w:rsidRPr="009257D7">
        <w:t>5.</w:t>
      </w:r>
      <w:r w:rsidR="004878A1" w:rsidRPr="009257D7">
        <w:t>0</w:t>
      </w:r>
      <w:r w:rsidRPr="009257D7">
        <w:t xml:space="preserve"> billion). The Australian Government funded the remainder (</w:t>
      </w:r>
      <w:r w:rsidR="004878A1" w:rsidRPr="009257D7">
        <w:t>30.</w:t>
      </w:r>
      <w:r w:rsidR="00E8167B" w:rsidRPr="009257D7">
        <w:t>6</w:t>
      </w:r>
      <w:r w:rsidRPr="009257D7">
        <w:t xml:space="preserve"> per cent, or $</w:t>
      </w:r>
      <w:r w:rsidR="00DE741C" w:rsidRPr="009257D7">
        <w:t>2</w:t>
      </w:r>
      <w:r w:rsidRPr="009257D7">
        <w:t>.</w:t>
      </w:r>
      <w:r w:rsidR="00A26514" w:rsidRPr="009257D7">
        <w:t>2</w:t>
      </w:r>
      <w:r w:rsidRPr="009257D7">
        <w:t xml:space="preserve"> billion), which included $1.</w:t>
      </w:r>
      <w:r w:rsidR="001A6949" w:rsidRPr="009257D7">
        <w:t>3</w:t>
      </w:r>
      <w:r w:rsidRPr="009257D7">
        <w:t xml:space="preserve"> billion in transfer payments to states and territories</w:t>
      </w:r>
      <w:r w:rsidRPr="004878A1">
        <w:t xml:space="preserve"> </w:t>
      </w:r>
      <w:r w:rsidR="00D34CCC" w:rsidRPr="004878A1">
        <w:t xml:space="preserve">and $0.9 billion for disability employment serves and other disability services </w:t>
      </w:r>
      <w:r w:rsidRPr="004878A1">
        <w:t xml:space="preserve">(tables </w:t>
      </w:r>
      <w:proofErr w:type="spellStart"/>
      <w:r w:rsidRPr="004878A1">
        <w:t>14A.5</w:t>
      </w:r>
      <w:proofErr w:type="spellEnd"/>
      <w:r w:rsidRPr="004878A1">
        <w:t xml:space="preserve"> and </w:t>
      </w:r>
      <w:proofErr w:type="spellStart"/>
      <w:r w:rsidRPr="004878A1">
        <w:t>14A.6</w:t>
      </w:r>
      <w:proofErr w:type="spellEnd"/>
      <w:r w:rsidRPr="004878A1">
        <w:t xml:space="preserve">). Table </w:t>
      </w:r>
      <w:proofErr w:type="spellStart"/>
      <w:r w:rsidRPr="004878A1">
        <w:t>14A.7</w:t>
      </w:r>
      <w:proofErr w:type="spellEnd"/>
      <w:r w:rsidRPr="004878A1">
        <w:t xml:space="preserve"> provides data on total government expenditure including and excluding payroll tax.</w:t>
      </w:r>
    </w:p>
    <w:p w:rsidR="001F39F2" w:rsidRPr="00A4140C" w:rsidRDefault="001F39F2" w:rsidP="00626A1F">
      <w:pPr>
        <w:pStyle w:val="BodyText"/>
        <w:tabs>
          <w:tab w:val="left" w:pos="2835"/>
        </w:tabs>
      </w:pPr>
      <w:r w:rsidRPr="004878A1">
        <w:t xml:space="preserve">Direct government expenditure on specialist disability services </w:t>
      </w:r>
      <w:r w:rsidR="009D46E6" w:rsidRPr="004878A1">
        <w:t xml:space="preserve">under the NDA </w:t>
      </w:r>
      <w:r w:rsidRPr="004878A1">
        <w:t>(excluding expenditure on administration) was $</w:t>
      </w:r>
      <w:r w:rsidR="00DE741C" w:rsidRPr="004878A1">
        <w:t>6.</w:t>
      </w:r>
      <w:r w:rsidR="001B0183" w:rsidRPr="004878A1">
        <w:t>7</w:t>
      </w:r>
      <w:r w:rsidRPr="004878A1">
        <w:t xml:space="preserve"> billion in </w:t>
      </w:r>
      <w:r w:rsidR="00CC4A67" w:rsidRPr="004878A1">
        <w:t>2012</w:t>
      </w:r>
      <w:r w:rsidRPr="004878A1">
        <w:t>-1</w:t>
      </w:r>
      <w:r w:rsidR="00CC4A67" w:rsidRPr="004878A1">
        <w:t>3</w:t>
      </w:r>
      <w:r w:rsidRPr="004878A1">
        <w:t xml:space="preserve"> (table </w:t>
      </w:r>
      <w:proofErr w:type="spellStart"/>
      <w:r w:rsidRPr="004878A1">
        <w:t>14A.8</w:t>
      </w:r>
      <w:proofErr w:type="spellEnd"/>
      <w:r w:rsidRPr="004878A1">
        <w:t>). The distribution of direct government expenditure varied across jurisdictions. The main areas of government expenditure were accommodation support services (</w:t>
      </w:r>
      <w:r w:rsidR="001B0183" w:rsidRPr="004878A1">
        <w:t>50.1</w:t>
      </w:r>
      <w:r w:rsidRPr="004878A1">
        <w:t xml:space="preserve"> per cent of total direct service expenditure) and community support (</w:t>
      </w:r>
      <w:r w:rsidR="001B0183" w:rsidRPr="004878A1">
        <w:t>18.8</w:t>
      </w:r>
      <w:r w:rsidRPr="004878A1">
        <w:t xml:space="preserve"> per cent of total direct service expenditure). Employment services were the main area</w:t>
      </w:r>
      <w:r w:rsidRPr="007733FA">
        <w:t xml:space="preserve"> of Australian Government expenditure in 201</w:t>
      </w:r>
      <w:r w:rsidR="00CC4A67" w:rsidRPr="007733FA">
        <w:t>2</w:t>
      </w:r>
      <w:r w:rsidRPr="007733FA">
        <w:t>-1</w:t>
      </w:r>
      <w:r w:rsidR="00CC4A67" w:rsidRPr="007733FA">
        <w:t>3</w:t>
      </w:r>
      <w:r w:rsidRPr="007733FA">
        <w:t xml:space="preserve"> (</w:t>
      </w:r>
      <w:r w:rsidR="007733FA" w:rsidRPr="007733FA">
        <w:t>79.7</w:t>
      </w:r>
      <w:r w:rsidRPr="007733FA">
        <w:t> per cent of Australian Government direct service</w:t>
      </w:r>
      <w:r w:rsidRPr="00A4140C">
        <w:t xml:space="preserve"> expenditure) </w:t>
      </w:r>
      <w:r w:rsidR="00245596" w:rsidRPr="007733FA">
        <w:t>(figure 14.1)</w:t>
      </w:r>
      <w:r w:rsidRPr="00A4140C">
        <w:t>.</w:t>
      </w:r>
    </w:p>
    <w:p w:rsidR="001F39F2" w:rsidRPr="00442223" w:rsidRDefault="001F39F2" w:rsidP="00585E2C">
      <w:pPr>
        <w:pStyle w:val="FigureTitle"/>
        <w:spacing w:before="280"/>
        <w:rPr>
          <w:rStyle w:val="NoteLabel"/>
          <w:b/>
          <w:szCs w:val="20"/>
        </w:rPr>
      </w:pPr>
      <w:r w:rsidRPr="00442223">
        <w:rPr>
          <w:b w:val="0"/>
        </w:rPr>
        <w:t xml:space="preserve">Figure </w:t>
      </w:r>
      <w:bookmarkStart w:id="6" w:name="OLE_LINK4"/>
      <w:r w:rsidR="004271D8" w:rsidRPr="00442223">
        <w:rPr>
          <w:b w:val="0"/>
        </w:rPr>
        <w:t>14.</w:t>
      </w:r>
      <w:r w:rsidR="00100632">
        <w:rPr>
          <w:b w:val="0"/>
          <w:noProof/>
        </w:rPr>
        <w:t>1</w:t>
      </w:r>
      <w:bookmarkEnd w:id="6"/>
      <w:r w:rsidRPr="00442223">
        <w:tab/>
        <w:t>Direct expenditure on NDA specialist disability services, by service type</w:t>
      </w:r>
      <w:r w:rsidR="00E512BB" w:rsidRPr="00442223">
        <w:t xml:space="preserve">, 2012-13 </w:t>
      </w:r>
      <w:r w:rsidRPr="00442223">
        <w:rPr>
          <w:rStyle w:val="NoteLabel"/>
          <w:b/>
        </w:rPr>
        <w:t>a</w:t>
      </w:r>
      <w:r w:rsidR="002D3153" w:rsidRPr="00442223">
        <w:rPr>
          <w:rStyle w:val="NoteLabel"/>
          <w:b/>
        </w:rPr>
        <w:t>, b</w:t>
      </w:r>
      <w:r w:rsidR="006C1D9D" w:rsidRPr="00442223">
        <w:rPr>
          <w:rStyle w:val="NoteLabel"/>
          <w:b/>
        </w:rPr>
        <w:t>,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442223" w:rsidTr="00955A61">
        <w:tc>
          <w:tcPr>
            <w:tcW w:w="8777" w:type="dxa"/>
            <w:tcBorders>
              <w:top w:val="single" w:sz="6" w:space="0" w:color="auto"/>
              <w:bottom w:val="single" w:sz="6" w:space="0" w:color="auto"/>
              <w:right w:val="nil"/>
            </w:tcBorders>
          </w:tcPr>
          <w:p w:rsidR="001F39F2" w:rsidRPr="00442223" w:rsidRDefault="007C4BB0" w:rsidP="00585E2C">
            <w:pPr>
              <w:pStyle w:val="Figure"/>
            </w:pPr>
            <w:r>
              <w:rPr>
                <w:noProof/>
              </w:rPr>
              <w:drawing>
                <wp:inline distT="0" distB="0" distL="0" distR="0">
                  <wp:extent cx="5391150" cy="2876550"/>
                  <wp:effectExtent l="0" t="0" r="0" b="0"/>
                  <wp:docPr id="4" name="Picture 4" descr="Figure 14.1 Direct expenditure on NDA specialist disability services, by service type, 2012-13&#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1F39F2" w:rsidRPr="00442223" w:rsidRDefault="001F39F2" w:rsidP="00626A1F">
      <w:pPr>
        <w:pStyle w:val="Note"/>
        <w:spacing w:before="0" w:line="240" w:lineRule="auto"/>
      </w:pPr>
      <w:proofErr w:type="spellStart"/>
      <w:r w:rsidRPr="00442223">
        <w:rPr>
          <w:rStyle w:val="NoteLabel"/>
        </w:rPr>
        <w:t>a</w:t>
      </w:r>
      <w:proofErr w:type="spellEnd"/>
      <w:r w:rsidRPr="00442223">
        <w:t xml:space="preserve"> </w:t>
      </w:r>
      <w:r w:rsidR="002D3153" w:rsidRPr="00442223">
        <w:t>Other support services includes Advocacy, information and print disability</w:t>
      </w:r>
      <w:r w:rsidRPr="00442223">
        <w:t xml:space="preserve">. </w:t>
      </w:r>
      <w:r w:rsidR="002D3153" w:rsidRPr="00442223">
        <w:rPr>
          <w:rStyle w:val="NoteLabel"/>
        </w:rPr>
        <w:t>b</w:t>
      </w:r>
      <w:r w:rsidR="002D3153" w:rsidRPr="00442223">
        <w:t xml:space="preserve"> </w:t>
      </w:r>
      <w:r w:rsidR="006C1D9D" w:rsidRPr="00442223">
        <w:t xml:space="preserve">State and Territory expenditure includes a contribution from the Australian Government. </w:t>
      </w:r>
      <w:r w:rsidR="006C1D9D" w:rsidRPr="00442223">
        <w:rPr>
          <w:rStyle w:val="NoteLabel"/>
        </w:rPr>
        <w:t>c</w:t>
      </w:r>
      <w:r w:rsidR="006C1D9D" w:rsidRPr="00442223">
        <w:t xml:space="preserve"> See table </w:t>
      </w:r>
      <w:proofErr w:type="spellStart"/>
      <w:r w:rsidR="006C1D9D" w:rsidRPr="00442223">
        <w:t>14A.8</w:t>
      </w:r>
      <w:proofErr w:type="spellEnd"/>
      <w:r w:rsidR="006C1D9D" w:rsidRPr="00442223">
        <w:t xml:space="preserve"> for detailed notes accompanying expenditure data. </w:t>
      </w:r>
      <w:r w:rsidR="006C1D9D" w:rsidRPr="00442223">
        <w:rPr>
          <w:rStyle w:val="NoteLabel"/>
        </w:rPr>
        <w:t>d</w:t>
      </w:r>
      <w:r w:rsidR="006C1D9D" w:rsidRPr="00442223">
        <w:t xml:space="preserve"> See tables </w:t>
      </w:r>
      <w:proofErr w:type="spellStart"/>
      <w:r w:rsidR="006C1D9D" w:rsidRPr="00442223">
        <w:t>14A.5</w:t>
      </w:r>
      <w:proofErr w:type="spellEnd"/>
      <w:r w:rsidR="006C1D9D" w:rsidRPr="00442223">
        <w:t xml:space="preserve"> and </w:t>
      </w:r>
      <w:proofErr w:type="spellStart"/>
      <w:r w:rsidR="006C1D9D" w:rsidRPr="00442223">
        <w:t>14A.6</w:t>
      </w:r>
      <w:proofErr w:type="spellEnd"/>
      <w:r w:rsidR="006C1D9D" w:rsidRPr="00442223">
        <w:t xml:space="preserve"> for expenditure by source of funding. </w:t>
      </w:r>
    </w:p>
    <w:p w:rsidR="001F39F2" w:rsidRPr="00A4140C" w:rsidRDefault="001F39F2" w:rsidP="00585E2C">
      <w:pPr>
        <w:pStyle w:val="Source"/>
        <w:spacing w:after="0"/>
      </w:pPr>
      <w:r w:rsidRPr="00442223">
        <w:rPr>
          <w:i/>
        </w:rPr>
        <w:t>Source</w:t>
      </w:r>
      <w:r w:rsidRPr="00442223">
        <w:t xml:space="preserve">: Australian, State and Territory governments (unpublished); table </w:t>
      </w:r>
      <w:proofErr w:type="spellStart"/>
      <w:r w:rsidRPr="00442223">
        <w:t>14A.9</w:t>
      </w:r>
      <w:proofErr w:type="spellEnd"/>
      <w:r w:rsidRPr="00442223">
        <w:t>.</w:t>
      </w:r>
    </w:p>
    <w:p w:rsidR="001F39F2" w:rsidRPr="00A4140C" w:rsidRDefault="001F39F2" w:rsidP="00585E2C">
      <w:pPr>
        <w:pStyle w:val="Heading3"/>
      </w:pPr>
      <w:bookmarkStart w:id="7" w:name="OLE_LINK1"/>
      <w:r w:rsidRPr="00A4140C">
        <w:lastRenderedPageBreak/>
        <w:t xml:space="preserve">Size and scope </w:t>
      </w:r>
    </w:p>
    <w:p w:rsidR="001F39F2" w:rsidRPr="00A4140C" w:rsidRDefault="001F39F2" w:rsidP="00585E2C">
      <w:pPr>
        <w:pStyle w:val="Heading4"/>
      </w:pPr>
      <w:r w:rsidRPr="00A4140C">
        <w:t>Disability prevalence</w:t>
      </w:r>
    </w:p>
    <w:p w:rsidR="001F39F2" w:rsidRPr="00A4140C" w:rsidRDefault="001F39F2" w:rsidP="00626A1F">
      <w:pPr>
        <w:pStyle w:val="BodyText"/>
      </w:pPr>
      <w:r w:rsidRPr="00A73AF6">
        <w:t xml:space="preserve">The ABS estimates that </w:t>
      </w:r>
      <w:r w:rsidR="00361EB7">
        <w:t>4.2 million Australians, or 18.5 per cent of the population had a disability</w:t>
      </w:r>
      <w:r w:rsidRPr="00A73AF6">
        <w:t xml:space="preserve"> in 20</w:t>
      </w:r>
      <w:r w:rsidR="00361EB7">
        <w:t>12</w:t>
      </w:r>
      <w:r w:rsidRPr="00A73AF6">
        <w:t xml:space="preserve"> (ABS 201</w:t>
      </w:r>
      <w:r w:rsidR="003A3D09">
        <w:t>3</w:t>
      </w:r>
      <w:r w:rsidRPr="00A73AF6">
        <w:t xml:space="preserve">), </w:t>
      </w:r>
      <w:r w:rsidR="00EA2E7B">
        <w:t>same</w:t>
      </w:r>
      <w:r w:rsidR="003A3D09">
        <w:t xml:space="preserve"> </w:t>
      </w:r>
      <w:r w:rsidR="00EA2E7B">
        <w:t xml:space="preserve">as in </w:t>
      </w:r>
      <w:r w:rsidR="003A3D09">
        <w:t>2009 where 18.5 per cent of the population had a disability (</w:t>
      </w:r>
      <w:r w:rsidR="00361EB7">
        <w:t>4.0 million</w:t>
      </w:r>
      <w:r w:rsidR="003A3D09">
        <w:t xml:space="preserve"> Austral</w:t>
      </w:r>
      <w:r w:rsidR="00EA2E7B">
        <w:t>i</w:t>
      </w:r>
      <w:r w:rsidR="003A3D09">
        <w:t>ans)</w:t>
      </w:r>
      <w:r w:rsidR="00361EB7">
        <w:t xml:space="preserve"> </w:t>
      </w:r>
      <w:r w:rsidRPr="00A73AF6">
        <w:t>(ABS 20</w:t>
      </w:r>
      <w:r w:rsidR="003A3D09">
        <w:t>11</w:t>
      </w:r>
      <w:r w:rsidRPr="00A73AF6">
        <w:t xml:space="preserve">). Of the </w:t>
      </w:r>
      <w:r w:rsidR="003A3D09">
        <w:t xml:space="preserve">total </w:t>
      </w:r>
      <w:r w:rsidRPr="00A73AF6">
        <w:t>population in 20</w:t>
      </w:r>
      <w:r w:rsidR="003A3D09">
        <w:t>12</w:t>
      </w:r>
      <w:r w:rsidR="009D46E6" w:rsidRPr="00A73AF6">
        <w:t>,</w:t>
      </w:r>
      <w:r w:rsidRPr="00A73AF6">
        <w:t xml:space="preserve"> an estimated </w:t>
      </w:r>
      <w:r w:rsidR="003A3D09">
        <w:t>6.1</w:t>
      </w:r>
      <w:r w:rsidRPr="00A73AF6">
        <w:t xml:space="preserve"> per cent had a </w:t>
      </w:r>
      <w:r w:rsidR="003A3D09">
        <w:t xml:space="preserve">profound or severe </w:t>
      </w:r>
      <w:r w:rsidRPr="00A73AF6">
        <w:t xml:space="preserve">core activity limitation </w:t>
      </w:r>
      <w:r w:rsidR="009D46E6" w:rsidRPr="00A73AF6">
        <w:t>(ABS 201</w:t>
      </w:r>
      <w:r w:rsidR="003A3D09">
        <w:t>3</w:t>
      </w:r>
      <w:r w:rsidR="009D46E6" w:rsidRPr="00A73AF6">
        <w:t xml:space="preserve">) </w:t>
      </w:r>
      <w:r w:rsidRPr="00A73AF6">
        <w:t xml:space="preserve">compared with </w:t>
      </w:r>
      <w:r w:rsidR="003A3D09">
        <w:t>5.8</w:t>
      </w:r>
      <w:r w:rsidRPr="00A73AF6">
        <w:t xml:space="preserve"> per cent in 200</w:t>
      </w:r>
      <w:r w:rsidR="003A3D09">
        <w:t>9</w:t>
      </w:r>
      <w:r w:rsidRPr="00A73AF6">
        <w:t xml:space="preserve"> (ABS 20</w:t>
      </w:r>
      <w:r w:rsidR="003A3D09">
        <w:t>11</w:t>
      </w:r>
      <w:r w:rsidRPr="00A73AF6">
        <w:t xml:space="preserve">). </w:t>
      </w:r>
      <w:r w:rsidRPr="00A4140C">
        <w:t xml:space="preserve">Tables </w:t>
      </w:r>
      <w:proofErr w:type="spellStart"/>
      <w:r w:rsidRPr="00A4140C">
        <w:t>14A.10</w:t>
      </w:r>
      <w:proofErr w:type="spellEnd"/>
      <w:r w:rsidRPr="00A4140C">
        <w:t xml:space="preserve"> and </w:t>
      </w:r>
      <w:proofErr w:type="spellStart"/>
      <w:r w:rsidRPr="00A4140C">
        <w:t>14A.11</w:t>
      </w:r>
      <w:proofErr w:type="spellEnd"/>
      <w:r w:rsidRPr="00A4140C">
        <w:t xml:space="preserve"> contain additional information on disability prevalence, and table </w:t>
      </w:r>
      <w:proofErr w:type="spellStart"/>
      <w:r w:rsidRPr="00A4140C">
        <w:t>14A.12</w:t>
      </w:r>
      <w:proofErr w:type="spellEnd"/>
      <w:r w:rsidRPr="00A4140C">
        <w:t xml:space="preserve"> contains information on the estimated number of people with a profound or severe core activity limitation who received help as a proportion of those who needed help.</w:t>
      </w:r>
    </w:p>
    <w:p w:rsidR="001F39F2" w:rsidRPr="00A4140C" w:rsidRDefault="001F39F2" w:rsidP="00585E2C">
      <w:pPr>
        <w:pStyle w:val="Heading5"/>
      </w:pPr>
      <w:r w:rsidRPr="00A4140C">
        <w:t>Aboriginal and Torres Strait Islander people</w:t>
      </w:r>
    </w:p>
    <w:p w:rsidR="001F39F2" w:rsidRPr="000A1FED" w:rsidRDefault="00465494" w:rsidP="00585E2C">
      <w:pPr>
        <w:pStyle w:val="BodyText"/>
      </w:pPr>
      <w:r w:rsidRPr="000A1FED">
        <w:rPr>
          <w:color w:val="000000"/>
        </w:rPr>
        <w:t>Indigenous Australians have significantly higher rates of disability than non</w:t>
      </w:r>
      <w:r w:rsidR="00C063B4" w:rsidRPr="000A1FED">
        <w:rPr>
          <w:color w:val="000000"/>
        </w:rPr>
        <w:noBreakHyphen/>
      </w:r>
      <w:r w:rsidRPr="000A1FED">
        <w:rPr>
          <w:color w:val="000000"/>
        </w:rPr>
        <w:t xml:space="preserve">Indigenous Australians. Data on disability status for Indigenous people are available from the ABS 2008 </w:t>
      </w:r>
      <w:r w:rsidR="008A6C71" w:rsidRPr="000A1FED">
        <w:rPr>
          <w:color w:val="000000"/>
        </w:rPr>
        <w:t>‘</w:t>
      </w:r>
      <w:r w:rsidRPr="000A1FED">
        <w:rPr>
          <w:color w:val="000000"/>
        </w:rPr>
        <w:t>National Aboriginal and Torres Strait Islander Social Survey</w:t>
      </w:r>
      <w:r w:rsidR="008A6C71" w:rsidRPr="000A1FED">
        <w:rPr>
          <w:color w:val="000000"/>
        </w:rPr>
        <w:t>’</w:t>
      </w:r>
      <w:r w:rsidRPr="000A1FED">
        <w:rPr>
          <w:color w:val="000000"/>
        </w:rPr>
        <w:t xml:space="preserve"> (</w:t>
      </w:r>
      <w:proofErr w:type="spellStart"/>
      <w:r w:rsidRPr="000A1FED">
        <w:rPr>
          <w:color w:val="000000"/>
        </w:rPr>
        <w:t>NATSISS</w:t>
      </w:r>
      <w:proofErr w:type="spellEnd"/>
      <w:r w:rsidRPr="000A1FED">
        <w:rPr>
          <w:color w:val="000000"/>
        </w:rPr>
        <w:t>). Data for non-Indigenous people with disability are from the ABS National Health Survey (</w:t>
      </w:r>
      <w:r w:rsidR="006B0045" w:rsidRPr="000A1FED">
        <w:rPr>
          <w:color w:val="000000"/>
        </w:rPr>
        <w:t xml:space="preserve">ABS </w:t>
      </w:r>
      <w:proofErr w:type="spellStart"/>
      <w:r w:rsidR="006B0045" w:rsidRPr="000A1FED">
        <w:rPr>
          <w:color w:val="000000"/>
        </w:rPr>
        <w:t>2009</w:t>
      </w:r>
      <w:r w:rsidR="005B409A" w:rsidRPr="000A1FED">
        <w:rPr>
          <w:color w:val="000000"/>
        </w:rPr>
        <w:t>a</w:t>
      </w:r>
      <w:proofErr w:type="spellEnd"/>
      <w:r w:rsidR="006B0045" w:rsidRPr="000A1FED">
        <w:rPr>
          <w:color w:val="000000"/>
        </w:rPr>
        <w:t>)</w:t>
      </w:r>
      <w:r w:rsidRPr="000A1FED">
        <w:rPr>
          <w:color w:val="000000"/>
        </w:rPr>
        <w:t xml:space="preserve">. There are differences in the scope of these surveys which affect </w:t>
      </w:r>
      <w:r w:rsidR="007265EE" w:rsidRPr="000A1FED">
        <w:rPr>
          <w:color w:val="000000"/>
        </w:rPr>
        <w:t xml:space="preserve">direct </w:t>
      </w:r>
      <w:r w:rsidRPr="000A1FED">
        <w:rPr>
          <w:color w:val="000000"/>
        </w:rPr>
        <w:t>comparability</w:t>
      </w:r>
      <w:r w:rsidR="00BD41A1" w:rsidRPr="000A1FED">
        <w:rPr>
          <w:color w:val="000000"/>
        </w:rPr>
        <w:t>.</w:t>
      </w:r>
      <w:r w:rsidR="00BD41A1" w:rsidRPr="000A1FED">
        <w:t xml:space="preserve"> </w:t>
      </w:r>
    </w:p>
    <w:p w:rsidR="001F39F2" w:rsidRPr="00A4140C" w:rsidRDefault="001F39F2" w:rsidP="00585E2C">
      <w:pPr>
        <w:pStyle w:val="BodyText"/>
        <w:rPr>
          <w:b/>
        </w:rPr>
      </w:pPr>
      <w:r w:rsidRPr="000A1FED">
        <w:t xml:space="preserve">Nationally, </w:t>
      </w:r>
      <w:r w:rsidRPr="000A1FED">
        <w:rPr>
          <w:color w:val="000000"/>
        </w:rPr>
        <w:t xml:space="preserve">10.3 per cent of </w:t>
      </w:r>
      <w:r w:rsidR="000F5B6E" w:rsidRPr="000A1FED">
        <w:rPr>
          <w:color w:val="000000"/>
        </w:rPr>
        <w:t>Indigenous Australians</w:t>
      </w:r>
      <w:r w:rsidRPr="000A1FED">
        <w:rPr>
          <w:color w:val="000000"/>
        </w:rPr>
        <w:t xml:space="preserve"> aged 18 years and over reported a profound or severe core activity restriction in 2008, around twice the rate for non</w:t>
      </w:r>
      <w:r w:rsidRPr="000A1FED">
        <w:rPr>
          <w:color w:val="000000"/>
        </w:rPr>
        <w:noBreakHyphen/>
      </w:r>
      <w:r w:rsidR="000F5B6E" w:rsidRPr="000A1FED">
        <w:rPr>
          <w:color w:val="000000"/>
        </w:rPr>
        <w:t>Indigenous Australians</w:t>
      </w:r>
      <w:r w:rsidRPr="000A1FED">
        <w:rPr>
          <w:color w:val="000000"/>
        </w:rPr>
        <w:t xml:space="preserve"> (4.7 per cent) </w:t>
      </w:r>
      <w:r w:rsidRPr="000A1FED">
        <w:t xml:space="preserve">(ABS </w:t>
      </w:r>
      <w:proofErr w:type="spellStart"/>
      <w:r w:rsidRPr="000A1FED">
        <w:t>2009</w:t>
      </w:r>
      <w:r w:rsidR="005B409A" w:rsidRPr="000A1FED">
        <w:t>b</w:t>
      </w:r>
      <w:proofErr w:type="spellEnd"/>
      <w:r w:rsidRPr="000A1FED">
        <w:t>). The disparity between Indigenous and non</w:t>
      </w:r>
      <w:r w:rsidRPr="000A1FED">
        <w:noBreakHyphen/>
      </w:r>
      <w:r w:rsidR="000F5B6E" w:rsidRPr="000A1FED">
        <w:t>Indigenous Australians</w:t>
      </w:r>
      <w:r w:rsidRPr="000A1FED">
        <w:t xml:space="preserve"> is consistent across ages or age groups (as applicable) (figure 14.2).</w:t>
      </w:r>
      <w:r w:rsidRPr="00A4140C">
        <w:t xml:space="preserve"> </w:t>
      </w:r>
    </w:p>
    <w:p w:rsidR="001F39F2" w:rsidRPr="00A4140C" w:rsidRDefault="001F39F2" w:rsidP="00585E2C">
      <w:pPr>
        <w:pStyle w:val="FigureTitle"/>
        <w:rPr>
          <w:b w:val="0"/>
        </w:rPr>
      </w:pPr>
      <w:r w:rsidRPr="00A4140C">
        <w:rPr>
          <w:b w:val="0"/>
        </w:rPr>
        <w:lastRenderedPageBreak/>
        <w:t xml:space="preserve">Figure </w:t>
      </w:r>
      <w:r w:rsidR="004271D8">
        <w:rPr>
          <w:b w:val="0"/>
        </w:rPr>
        <w:t>14.</w:t>
      </w:r>
      <w:r w:rsidR="00100632">
        <w:rPr>
          <w:b w:val="0"/>
          <w:noProof/>
        </w:rPr>
        <w:t>2</w:t>
      </w:r>
      <w:r w:rsidRPr="00A4140C">
        <w:tab/>
        <w:t>People with profound or severe core activity restrictions by age group and Indigenous status, non-remote areas of Australia, 2008</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955A61">
        <w:tc>
          <w:tcPr>
            <w:tcW w:w="8777" w:type="dxa"/>
          </w:tcPr>
          <w:p w:rsidR="001F39F2" w:rsidRPr="00A4140C" w:rsidRDefault="00955A61" w:rsidP="00585E2C">
            <w:pPr>
              <w:pStyle w:val="Figure"/>
              <w:keepLines/>
            </w:pPr>
            <w:r w:rsidRPr="00A4140C">
              <w:rPr>
                <w:noProof/>
              </w:rPr>
              <w:drawing>
                <wp:inline distT="0" distB="0" distL="0" distR="0" wp14:anchorId="3F2EF6B9" wp14:editId="07BBE2D0">
                  <wp:extent cx="5400000" cy="2700000"/>
                  <wp:effectExtent l="0" t="0" r="0" b="5715"/>
                  <wp:docPr id="18" name="Chart 18" descr="Figure 14.2 People with profound or severe core activity restrictions by age group and Indigenous status, non-remote areas of Australia, 2008&#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1F39F2" w:rsidRPr="00A4140C" w:rsidRDefault="001F39F2" w:rsidP="00585E2C">
      <w:pPr>
        <w:pStyle w:val="Source"/>
        <w:keepNext/>
      </w:pPr>
      <w:r w:rsidRPr="00A4140C">
        <w:rPr>
          <w:i/>
        </w:rPr>
        <w:t>Source</w:t>
      </w:r>
      <w:r w:rsidRPr="00A4140C">
        <w:t xml:space="preserve">: </w:t>
      </w:r>
      <w:proofErr w:type="spellStart"/>
      <w:r w:rsidRPr="00A4140C">
        <w:t>SCRGSP</w:t>
      </w:r>
      <w:proofErr w:type="spellEnd"/>
      <w:r w:rsidRPr="00A4140C">
        <w:t xml:space="preserve"> (2011) </w:t>
      </w:r>
      <w:r w:rsidRPr="00A4140C">
        <w:rPr>
          <w:i/>
        </w:rPr>
        <w:t>Overcoming Indigenous Disadvantage: Key Indicators 2011</w:t>
      </w:r>
      <w:r w:rsidRPr="00A4140C">
        <w:t>, Productivity Commission</w:t>
      </w:r>
      <w:r w:rsidR="00BA7BAE" w:rsidRPr="00A4140C">
        <w:t>;</w:t>
      </w:r>
      <w:r w:rsidR="00373248" w:rsidRPr="00A4140C">
        <w:t xml:space="preserve"> </w:t>
      </w:r>
      <w:r w:rsidR="00373248" w:rsidRPr="00A4140C">
        <w:rPr>
          <w:rFonts w:cs="Arial"/>
          <w:szCs w:val="18"/>
        </w:rPr>
        <w:t xml:space="preserve">ABS (unpublished) </w:t>
      </w:r>
      <w:proofErr w:type="spellStart"/>
      <w:r w:rsidR="00373248" w:rsidRPr="00A4140C">
        <w:rPr>
          <w:rFonts w:cs="Arial"/>
          <w:szCs w:val="18"/>
        </w:rPr>
        <w:t>NATSISS</w:t>
      </w:r>
      <w:proofErr w:type="spellEnd"/>
      <w:r w:rsidR="00373248" w:rsidRPr="00A4140C">
        <w:rPr>
          <w:rFonts w:cs="Arial"/>
          <w:szCs w:val="18"/>
        </w:rPr>
        <w:t xml:space="preserve"> 2008</w:t>
      </w:r>
      <w:r w:rsidR="001C512C">
        <w:rPr>
          <w:rFonts w:cs="Arial"/>
          <w:szCs w:val="18"/>
        </w:rPr>
        <w:t>, Cat 4714.0</w:t>
      </w:r>
      <w:r w:rsidR="00BA7BAE" w:rsidRPr="00A4140C">
        <w:rPr>
          <w:rFonts w:cs="Arial"/>
          <w:szCs w:val="18"/>
        </w:rPr>
        <w:t>.</w:t>
      </w:r>
      <w:r w:rsidR="00216270" w:rsidRPr="00A4140C">
        <w:rPr>
          <w:rFonts w:cs="Arial"/>
          <w:szCs w:val="18"/>
        </w:rPr>
        <w:t xml:space="preserve"> ABS (unpublished) National Health Survey 2007-08, Cat. 4364.0.</w:t>
      </w:r>
    </w:p>
    <w:p w:rsidR="00A21D67" w:rsidRPr="00A4140C" w:rsidRDefault="00A21D67" w:rsidP="00585E2C">
      <w:pPr>
        <w:pStyle w:val="Heading4"/>
      </w:pPr>
      <w:r w:rsidRPr="00A4140C">
        <w:t>Potential population</w:t>
      </w:r>
    </w:p>
    <w:p w:rsidR="005763EC" w:rsidRDefault="00F93C35" w:rsidP="00626A1F">
      <w:pPr>
        <w:pStyle w:val="BodyText"/>
      </w:pPr>
      <w:r w:rsidRPr="00A4140C">
        <w:t>The potential population is an estimate, derived using a range of data sources, of the number of people with the potential to require disability support services</w:t>
      </w:r>
      <w:r w:rsidR="002977EB">
        <w:t>,</w:t>
      </w:r>
      <w:r w:rsidRPr="00A4140C">
        <w:t xml:space="preserve"> including individuals who meet the service </w:t>
      </w:r>
      <w:r w:rsidRPr="00626A1F">
        <w:t xml:space="preserve">eligibility criteria but who do not demand the services. Results are reported </w:t>
      </w:r>
      <w:r w:rsidR="006E200B" w:rsidRPr="00626A1F">
        <w:t xml:space="preserve">as rates, which are percentages of users in a special needs group in the </w:t>
      </w:r>
      <w:r w:rsidRPr="00626A1F">
        <w:t xml:space="preserve">potential population </w:t>
      </w:r>
      <w:r w:rsidR="006E200B" w:rsidRPr="00626A1F">
        <w:t>of that group. This allows better comparison between people in special needs groups with people outside those groups.</w:t>
      </w:r>
      <w:r w:rsidRPr="00626A1F">
        <w:t xml:space="preserve"> </w:t>
      </w:r>
      <w:r w:rsidR="00B733A9" w:rsidRPr="00626A1F">
        <w:t xml:space="preserve">For open employment services, the potential population is not used; instead, an estimate of all people </w:t>
      </w:r>
      <w:r w:rsidR="002977EB" w:rsidRPr="00626A1F">
        <w:t xml:space="preserve">aged 15–64 years </w:t>
      </w:r>
      <w:r w:rsidR="00B733A9" w:rsidRPr="00626A1F">
        <w:t>with disability</w:t>
      </w:r>
      <w:r w:rsidR="00B733A9" w:rsidRPr="001C7410">
        <w:t xml:space="preserve"> and who have an employment restriction is used. </w:t>
      </w:r>
    </w:p>
    <w:p w:rsidR="008B6F83" w:rsidRDefault="00A21D67" w:rsidP="00037301">
      <w:pPr>
        <w:pStyle w:val="BodyText"/>
      </w:pPr>
      <w:r w:rsidRPr="001C7410">
        <w:t>A review of the scope and method for calculating the potential population for disability</w:t>
      </w:r>
      <w:r w:rsidR="00FA446A" w:rsidRPr="001C7410">
        <w:t xml:space="preserve"> services</w:t>
      </w:r>
      <w:r w:rsidRPr="001C7410">
        <w:t xml:space="preserve"> </w:t>
      </w:r>
      <w:r w:rsidR="00CC0977" w:rsidRPr="001C7410">
        <w:t>was undertaken in 2012</w:t>
      </w:r>
      <w:r w:rsidR="00177211">
        <w:t>, and reconsidered in 2013</w:t>
      </w:r>
      <w:r w:rsidR="00CC0977" w:rsidRPr="001C7410">
        <w:t xml:space="preserve"> (box 14.4)</w:t>
      </w:r>
      <w:r w:rsidR="00BA7BAE" w:rsidRPr="001C7410">
        <w:t xml:space="preserve">. </w:t>
      </w:r>
      <w:r w:rsidR="008B6F83">
        <w:t xml:space="preserve">Further information </w:t>
      </w:r>
      <w:r w:rsidR="002977EB">
        <w:t xml:space="preserve">on </w:t>
      </w:r>
      <w:r w:rsidR="009730EC">
        <w:t>d</w:t>
      </w:r>
      <w:r w:rsidR="009730EC" w:rsidRPr="00A4140C">
        <w:t>eriving potential populations for special needs groups</w:t>
      </w:r>
      <w:r w:rsidR="008B6F83">
        <w:t xml:space="preserve"> for the 2014 </w:t>
      </w:r>
      <w:r w:rsidR="00177211">
        <w:t>R</w:t>
      </w:r>
      <w:r w:rsidR="008B6F83">
        <w:t xml:space="preserve">eport </w:t>
      </w:r>
      <w:r w:rsidR="00CF50E4">
        <w:t xml:space="preserve">can be found in </w:t>
      </w:r>
      <w:r w:rsidR="008B6F83" w:rsidRPr="001C7410">
        <w:t>section 14.6.</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C0977" w:rsidRPr="001C7410">
        <w:tc>
          <w:tcPr>
            <w:tcW w:w="8771" w:type="dxa"/>
            <w:tcBorders>
              <w:top w:val="single" w:sz="6" w:space="0" w:color="auto"/>
              <w:bottom w:val="nil"/>
            </w:tcBorders>
          </w:tcPr>
          <w:p w:rsidR="00CC0977" w:rsidRPr="001C7410" w:rsidRDefault="00CC0977" w:rsidP="00585E2C">
            <w:pPr>
              <w:pStyle w:val="BoxTitle"/>
            </w:pPr>
            <w:r w:rsidRPr="001C7410">
              <w:rPr>
                <w:b w:val="0"/>
              </w:rPr>
              <w:lastRenderedPageBreak/>
              <w:t xml:space="preserve">Box </w:t>
            </w:r>
            <w:r w:rsidR="004271D8">
              <w:rPr>
                <w:b w:val="0"/>
              </w:rPr>
              <w:t>14.</w:t>
            </w:r>
            <w:r w:rsidR="00100632">
              <w:rPr>
                <w:b w:val="0"/>
                <w:noProof/>
              </w:rPr>
              <w:t>4</w:t>
            </w:r>
            <w:r w:rsidRPr="001C7410">
              <w:tab/>
            </w:r>
            <w:r w:rsidR="00341F3E" w:rsidRPr="001C7410">
              <w:t>Scope and c</w:t>
            </w:r>
            <w:r w:rsidR="00054363" w:rsidRPr="001C7410">
              <w:t xml:space="preserve">alculation of </w:t>
            </w:r>
            <w:r w:rsidR="0039529D" w:rsidRPr="001C7410">
              <w:t>potential population for disability services</w:t>
            </w:r>
          </w:p>
        </w:tc>
      </w:tr>
      <w:tr w:rsidR="00CC0977" w:rsidRPr="00A4140C">
        <w:trPr>
          <w:cantSplit/>
        </w:trPr>
        <w:tc>
          <w:tcPr>
            <w:tcW w:w="8771" w:type="dxa"/>
            <w:tcBorders>
              <w:top w:val="nil"/>
              <w:left w:val="single" w:sz="6" w:space="0" w:color="auto"/>
              <w:bottom w:val="nil"/>
              <w:right w:val="single" w:sz="6" w:space="0" w:color="auto"/>
            </w:tcBorders>
          </w:tcPr>
          <w:p w:rsidR="00054363" w:rsidRPr="001C7410" w:rsidRDefault="00054363" w:rsidP="00585E2C">
            <w:pPr>
              <w:pStyle w:val="Box"/>
            </w:pPr>
            <w:r w:rsidRPr="001C7410">
              <w:t>In 2012, the Disability Policy and Research Working Group (</w:t>
            </w:r>
            <w:proofErr w:type="spellStart"/>
            <w:r w:rsidRPr="001C7410">
              <w:t>DPRWG</w:t>
            </w:r>
            <w:proofErr w:type="spellEnd"/>
            <w:r w:rsidRPr="001C7410">
              <w:t xml:space="preserve">) formed a </w:t>
            </w:r>
            <w:proofErr w:type="spellStart"/>
            <w:r w:rsidRPr="001C7410">
              <w:t>sub</w:t>
            </w:r>
            <w:r w:rsidR="00C21626" w:rsidRPr="001C7410">
              <w:noBreakHyphen/>
            </w:r>
            <w:r w:rsidRPr="001C7410">
              <w:t>group</w:t>
            </w:r>
            <w:proofErr w:type="spellEnd"/>
            <w:r w:rsidRPr="001C7410">
              <w:t xml:space="preserve"> to determine </w:t>
            </w:r>
            <w:r w:rsidR="00341F3E" w:rsidRPr="001C7410">
              <w:t>a single, nationally agreed</w:t>
            </w:r>
            <w:r w:rsidRPr="001C7410">
              <w:t xml:space="preserve"> method for calculating potential population</w:t>
            </w:r>
            <w:r w:rsidR="001C512C">
              <w:t>s</w:t>
            </w:r>
            <w:r w:rsidRPr="001C7410">
              <w:t xml:space="preserve"> for disability</w:t>
            </w:r>
            <w:r w:rsidR="0039529D" w:rsidRPr="001C7410">
              <w:t xml:space="preserve"> services</w:t>
            </w:r>
            <w:r w:rsidR="00341F3E" w:rsidRPr="001C7410">
              <w:t>.</w:t>
            </w:r>
          </w:p>
          <w:p w:rsidR="00054363" w:rsidRPr="001C7410" w:rsidRDefault="00054363" w:rsidP="00585E2C">
            <w:pPr>
              <w:pStyle w:val="Box"/>
            </w:pPr>
            <w:r w:rsidRPr="001C7410">
              <w:t xml:space="preserve">The primary aim of this </w:t>
            </w:r>
            <w:r w:rsidR="00341F3E" w:rsidRPr="001C7410">
              <w:t>work</w:t>
            </w:r>
            <w:r w:rsidRPr="001C7410">
              <w:t xml:space="preserve"> was to </w:t>
            </w:r>
            <w:r w:rsidR="00B967FB" w:rsidRPr="001C7410">
              <w:t>re</w:t>
            </w:r>
            <w:r w:rsidRPr="001C7410">
              <w:t xml:space="preserve">define and </w:t>
            </w:r>
            <w:proofErr w:type="spellStart"/>
            <w:r w:rsidR="001C512C">
              <w:t>re</w:t>
            </w:r>
            <w:r w:rsidRPr="001C7410">
              <w:t>identify</w:t>
            </w:r>
            <w:proofErr w:type="spellEnd"/>
            <w:r w:rsidRPr="001C7410">
              <w:t xml:space="preserve"> the </w:t>
            </w:r>
            <w:r w:rsidR="00884173" w:rsidRPr="001C7410">
              <w:t xml:space="preserve">scope and method for calculating the </w:t>
            </w:r>
            <w:r w:rsidRPr="001C7410">
              <w:t xml:space="preserve">potential population </w:t>
            </w:r>
            <w:r w:rsidR="00C21626" w:rsidRPr="001C7410">
              <w:t xml:space="preserve">of people </w:t>
            </w:r>
            <w:r w:rsidRPr="001C7410">
              <w:t>most appropriately supported by, and/or eligible for, disability services</w:t>
            </w:r>
            <w:r w:rsidR="00341F3E" w:rsidRPr="001C7410">
              <w:t>.</w:t>
            </w:r>
            <w:r w:rsidR="001C512C">
              <w:t xml:space="preserve"> </w:t>
            </w:r>
            <w:r w:rsidR="00B967FB" w:rsidRPr="001C7410">
              <w:t>Re</w:t>
            </w:r>
            <w:r w:rsidR="000F5B6E" w:rsidRPr="001C7410">
              <w:t>-</w:t>
            </w:r>
            <w:r w:rsidRPr="001C7410">
              <w:t>identifying the</w:t>
            </w:r>
            <w:r w:rsidR="00884173" w:rsidRPr="001C7410">
              <w:t xml:space="preserve"> scope of the </w:t>
            </w:r>
            <w:r w:rsidRPr="001C7410">
              <w:t xml:space="preserve">potential population </w:t>
            </w:r>
            <w:r w:rsidR="00884173" w:rsidRPr="001C7410">
              <w:t>w</w:t>
            </w:r>
            <w:r w:rsidRPr="001C7410">
              <w:t xml:space="preserve">as based on a combination of interconnected components, including: </w:t>
            </w:r>
          </w:p>
          <w:p w:rsidR="00054363" w:rsidRPr="001C7410" w:rsidRDefault="00054363" w:rsidP="00585E2C">
            <w:pPr>
              <w:pStyle w:val="BoxListBullet"/>
            </w:pPr>
            <w:r w:rsidRPr="001C7410">
              <w:t xml:space="preserve">people with disability </w:t>
            </w:r>
            <w:r w:rsidR="00F0168F" w:rsidRPr="001C7410">
              <w:t xml:space="preserve">aged under </w:t>
            </w:r>
            <w:r w:rsidR="007F5716">
              <w:t>the age of 65 years</w:t>
            </w:r>
            <w:r w:rsidR="00057D00">
              <w:t xml:space="preserve"> </w:t>
            </w:r>
            <w:r w:rsidR="00F0168F" w:rsidRPr="001C7410">
              <w:t>who are</w:t>
            </w:r>
            <w:r w:rsidRPr="001C7410">
              <w:t xml:space="preserve"> Australian citizen</w:t>
            </w:r>
            <w:r w:rsidR="00C21626" w:rsidRPr="001C7410">
              <w:t>s</w:t>
            </w:r>
            <w:r w:rsidRPr="001C7410">
              <w:t xml:space="preserve"> or permanent resident</w:t>
            </w:r>
            <w:r w:rsidR="00C21626" w:rsidRPr="001C7410">
              <w:t>s</w:t>
            </w:r>
            <w:r w:rsidRPr="001C7410">
              <w:t xml:space="preserve"> </w:t>
            </w:r>
          </w:p>
          <w:p w:rsidR="00054363" w:rsidRPr="001C7410" w:rsidRDefault="00054363" w:rsidP="00585E2C">
            <w:pPr>
              <w:pStyle w:val="BoxListBullet"/>
            </w:pPr>
            <w:r w:rsidRPr="001C7410">
              <w:t xml:space="preserve">people who are most appropriately supported by disability services </w:t>
            </w:r>
          </w:p>
          <w:p w:rsidR="00054363" w:rsidRPr="001C7410" w:rsidRDefault="00054363" w:rsidP="00585E2C">
            <w:pPr>
              <w:pStyle w:val="BoxListBullet"/>
            </w:pPr>
            <w:r w:rsidRPr="001C7410">
              <w:t>people who require ongoing and/or long-term episodic support</w:t>
            </w:r>
          </w:p>
          <w:p w:rsidR="00054363" w:rsidRPr="001C7410" w:rsidRDefault="00054363" w:rsidP="00585E2C">
            <w:pPr>
              <w:pStyle w:val="BoxListBullet"/>
            </w:pPr>
            <w:r w:rsidRPr="001C7410">
              <w:t>people with a permanent/chronic impairment</w:t>
            </w:r>
          </w:p>
          <w:p w:rsidR="00C21626" w:rsidRPr="001C7410" w:rsidRDefault="00C21626" w:rsidP="00585E2C">
            <w:pPr>
              <w:pStyle w:val="BoxListBullet"/>
            </w:pPr>
            <w:r w:rsidRPr="001C7410">
              <w:t>people with substantially reduced capacity in one or more core activities.</w:t>
            </w:r>
          </w:p>
          <w:p w:rsidR="00054363" w:rsidRPr="001C7410" w:rsidRDefault="00341F3E" w:rsidP="00585E2C">
            <w:pPr>
              <w:pStyle w:val="Box"/>
            </w:pPr>
            <w:r w:rsidRPr="001C7410">
              <w:t>I</w:t>
            </w:r>
            <w:r w:rsidR="00884173" w:rsidRPr="001C7410">
              <w:t xml:space="preserve">dentifying people with disability who are potentially most appropriately supported by and/or </w:t>
            </w:r>
            <w:r w:rsidRPr="001C7410">
              <w:t xml:space="preserve">are </w:t>
            </w:r>
            <w:r w:rsidR="00884173" w:rsidRPr="001C7410">
              <w:t xml:space="preserve">eligible for disability services </w:t>
            </w:r>
            <w:r w:rsidRPr="001C7410">
              <w:t xml:space="preserve">significantly </w:t>
            </w:r>
            <w:r w:rsidR="00884173" w:rsidRPr="001C7410">
              <w:t>decreased the number of people previously included in the potential population.</w:t>
            </w:r>
            <w:r w:rsidRPr="001C7410">
              <w:t xml:space="preserve"> </w:t>
            </w:r>
            <w:r w:rsidR="00B967FB" w:rsidRPr="001C7410">
              <w:t xml:space="preserve">This is due to a narrowing of the definitions of the abovementioned components. </w:t>
            </w:r>
            <w:r w:rsidRPr="001C7410">
              <w:t xml:space="preserve">This has had the </w:t>
            </w:r>
            <w:r w:rsidR="000F5B6E" w:rsidRPr="001C7410">
              <w:t>e</w:t>
            </w:r>
            <w:r w:rsidRPr="001C7410">
              <w:t xml:space="preserve">ffect of </w:t>
            </w:r>
            <w:r w:rsidR="001C512C">
              <w:t>materially</w:t>
            </w:r>
            <w:r w:rsidRPr="001C7410">
              <w:t xml:space="preserve"> increasing reported rates of usage for specialist disability services.</w:t>
            </w:r>
          </w:p>
          <w:p w:rsidR="00D92707" w:rsidRPr="00626A1F" w:rsidRDefault="00884173" w:rsidP="00D92707">
            <w:pPr>
              <w:pStyle w:val="Box"/>
            </w:pPr>
            <w:r w:rsidRPr="001C7410">
              <w:t xml:space="preserve">The </w:t>
            </w:r>
            <w:r w:rsidR="00FD1608" w:rsidRPr="001C7410">
              <w:t xml:space="preserve">new </w:t>
            </w:r>
            <w:r w:rsidR="00341F3E" w:rsidRPr="001C7410">
              <w:t xml:space="preserve">nationally </w:t>
            </w:r>
            <w:r w:rsidRPr="001C7410">
              <w:t xml:space="preserve">agreed method adopted for calculating the potential population is outlined in section </w:t>
            </w:r>
            <w:r w:rsidRPr="00626A1F">
              <w:t>14.7</w:t>
            </w:r>
            <w:r w:rsidR="00341F3E" w:rsidRPr="00626A1F">
              <w:t>.</w:t>
            </w:r>
            <w:r w:rsidR="00D92707" w:rsidRPr="00626A1F">
              <w:t xml:space="preserve"> </w:t>
            </w:r>
            <w:r w:rsidR="00117A96" w:rsidRPr="00626A1F">
              <w:t>Note that this method does not apply to open employment services.</w:t>
            </w:r>
          </w:p>
          <w:p w:rsidR="00002B03" w:rsidRPr="00A4140C" w:rsidRDefault="00002B03" w:rsidP="002977EB">
            <w:pPr>
              <w:pStyle w:val="Box"/>
            </w:pPr>
            <w:r w:rsidRPr="00626A1F">
              <w:t xml:space="preserve">The potential population has been </w:t>
            </w:r>
            <w:proofErr w:type="spellStart"/>
            <w:r w:rsidRPr="00626A1F">
              <w:t>backcast</w:t>
            </w:r>
            <w:proofErr w:type="spellEnd"/>
            <w:r>
              <w:t xml:space="preserve"> to 2008</w:t>
            </w:r>
            <w:r w:rsidR="00271E5D">
              <w:t>-</w:t>
            </w:r>
            <w:r>
              <w:t>09</w:t>
            </w:r>
            <w:r w:rsidR="005C189D">
              <w:t xml:space="preserve"> for </w:t>
            </w:r>
            <w:r w:rsidR="002977EB">
              <w:t xml:space="preserve">this </w:t>
            </w:r>
            <w:r w:rsidR="00271E5D">
              <w:t>Report.</w:t>
            </w:r>
          </w:p>
        </w:tc>
      </w:tr>
      <w:tr w:rsidR="00CC0977" w:rsidRPr="00A4140C">
        <w:trPr>
          <w:cantSplit/>
        </w:trPr>
        <w:tc>
          <w:tcPr>
            <w:tcW w:w="8771" w:type="dxa"/>
            <w:tcBorders>
              <w:top w:val="nil"/>
              <w:left w:val="single" w:sz="6" w:space="0" w:color="auto"/>
              <w:bottom w:val="nil"/>
              <w:right w:val="single" w:sz="6" w:space="0" w:color="auto"/>
            </w:tcBorders>
          </w:tcPr>
          <w:p w:rsidR="00CC0977" w:rsidRPr="00A4140C" w:rsidRDefault="00CC0977" w:rsidP="00585E2C">
            <w:pPr>
              <w:pStyle w:val="BoxSource"/>
            </w:pPr>
            <w:r w:rsidRPr="00A4140C">
              <w:rPr>
                <w:i/>
              </w:rPr>
              <w:t>Source</w:t>
            </w:r>
            <w:r w:rsidRPr="00A4140C">
              <w:t>:</w:t>
            </w:r>
            <w:r w:rsidR="00341F3E" w:rsidRPr="00A4140C">
              <w:t xml:space="preserve"> Disability Policy and Research Working Group (</w:t>
            </w:r>
            <w:proofErr w:type="spellStart"/>
            <w:r w:rsidR="00341F3E" w:rsidRPr="00A4140C">
              <w:t>DPRWG</w:t>
            </w:r>
            <w:proofErr w:type="spellEnd"/>
            <w:r w:rsidR="00341F3E" w:rsidRPr="00A4140C">
              <w:t>) unpublished.</w:t>
            </w:r>
          </w:p>
        </w:tc>
      </w:tr>
      <w:tr w:rsidR="00CC0977" w:rsidRPr="00A4140C">
        <w:trPr>
          <w:cantSplit/>
        </w:trPr>
        <w:tc>
          <w:tcPr>
            <w:tcW w:w="8771" w:type="dxa"/>
            <w:tcBorders>
              <w:top w:val="nil"/>
              <w:left w:val="single" w:sz="6" w:space="0" w:color="auto"/>
              <w:bottom w:val="single" w:sz="6" w:space="0" w:color="auto"/>
              <w:right w:val="single" w:sz="6" w:space="0" w:color="auto"/>
            </w:tcBorders>
          </w:tcPr>
          <w:p w:rsidR="00CC0977" w:rsidRPr="00A4140C" w:rsidRDefault="00CC0977" w:rsidP="00585E2C">
            <w:pPr>
              <w:pStyle w:val="Box"/>
              <w:spacing w:before="0" w:line="120" w:lineRule="exact"/>
            </w:pPr>
          </w:p>
        </w:tc>
      </w:tr>
      <w:tr w:rsidR="00CC0977" w:rsidRPr="00A4140C">
        <w:tc>
          <w:tcPr>
            <w:tcW w:w="8771" w:type="dxa"/>
            <w:tcBorders>
              <w:top w:val="nil"/>
              <w:left w:val="nil"/>
              <w:bottom w:val="nil"/>
              <w:right w:val="nil"/>
            </w:tcBorders>
          </w:tcPr>
          <w:p w:rsidR="00CC0977" w:rsidRPr="00A4140C" w:rsidRDefault="00CC0977" w:rsidP="00585E2C">
            <w:pPr>
              <w:pStyle w:val="Box"/>
              <w:keepNext w:val="0"/>
              <w:spacing w:before="60" w:after="60" w:line="80" w:lineRule="exact"/>
              <w:rPr>
                <w:b/>
                <w:sz w:val="14"/>
              </w:rPr>
            </w:pPr>
          </w:p>
        </w:tc>
      </w:tr>
    </w:tbl>
    <w:p w:rsidR="001F39F2" w:rsidRPr="00A4140C" w:rsidRDefault="001F39F2" w:rsidP="00585E2C">
      <w:pPr>
        <w:pStyle w:val="Heading4"/>
      </w:pPr>
      <w:r w:rsidRPr="00A4140C">
        <w:t xml:space="preserve">Informal carers </w:t>
      </w:r>
    </w:p>
    <w:p w:rsidR="001F39F2" w:rsidRPr="00A4140C" w:rsidRDefault="001F39F2" w:rsidP="00585E2C">
      <w:pPr>
        <w:pStyle w:val="BodyText"/>
      </w:pPr>
      <w:r w:rsidRPr="00A4140C">
        <w:t>Family and friends provide most help and/or care assistance to people with disability. Information about informal carers enables governments to plan ahead for the future demand for services that support carers and the people they assist. Support services that assist people with disability to live in the community, such as in-home accommodation support and community support, often complement and are contingent on the availability of informal care. In turn, the provision of informal care may rely on access to formal support services</w:t>
      </w:r>
      <w:r w:rsidR="00C21626" w:rsidRPr="00A4140C">
        <w:t>,</w:t>
      </w:r>
      <w:r w:rsidRPr="00A4140C">
        <w:t xml:space="preserve"> including</w:t>
      </w:r>
      <w:r w:rsidR="00C21626" w:rsidRPr="00A4140C">
        <w:t xml:space="preserve"> carer</w:t>
      </w:r>
      <w:r w:rsidRPr="00A4140C">
        <w:t xml:space="preserve"> respite services and a range of services for the person with disability. </w:t>
      </w:r>
    </w:p>
    <w:p w:rsidR="001F39F2" w:rsidRPr="00A4140C" w:rsidRDefault="001F39F2" w:rsidP="00585E2C">
      <w:pPr>
        <w:pStyle w:val="BodyText"/>
      </w:pPr>
      <w:r w:rsidRPr="00A4140C">
        <w:t xml:space="preserve">Information on informal carers is available from the ABS </w:t>
      </w:r>
      <w:proofErr w:type="spellStart"/>
      <w:r w:rsidRPr="00A4140C">
        <w:t>SDAC</w:t>
      </w:r>
      <w:proofErr w:type="spellEnd"/>
      <w:r w:rsidRPr="00A4140C">
        <w:t xml:space="preserve"> and for NDA service users from the DS </w:t>
      </w:r>
      <w:proofErr w:type="spellStart"/>
      <w:r w:rsidRPr="00A4140C">
        <w:t>NMDS</w:t>
      </w:r>
      <w:proofErr w:type="spellEnd"/>
      <w:r w:rsidRPr="00A4140C">
        <w:t>. The definition of informal carers differs slightly across these data collections</w:t>
      </w:r>
      <w:r w:rsidR="001C512C">
        <w:t xml:space="preserve"> as</w:t>
      </w:r>
      <w:r w:rsidRPr="00A4140C">
        <w:t>:</w:t>
      </w:r>
    </w:p>
    <w:p w:rsidR="001F39F2" w:rsidRPr="00A4140C" w:rsidRDefault="00685AE1" w:rsidP="00585E2C">
      <w:pPr>
        <w:pStyle w:val="ListBullet"/>
      </w:pPr>
      <w:r w:rsidRPr="00A4140C">
        <w:lastRenderedPageBreak/>
        <w:t>t</w:t>
      </w:r>
      <w:r w:rsidR="001F39F2" w:rsidRPr="00A4140C">
        <w:t xml:space="preserve">he ABS </w:t>
      </w:r>
      <w:proofErr w:type="spellStart"/>
      <w:r w:rsidR="001F39F2" w:rsidRPr="00A4140C">
        <w:t>SDAC</w:t>
      </w:r>
      <w:proofErr w:type="spellEnd"/>
      <w:r w:rsidR="001F39F2" w:rsidRPr="00A4140C">
        <w:t xml:space="preserve"> defines an informal primary carer as a person who provides the most informal assistance, in terms of help or supervision, to a person with one or more disabilities. The assistance has to be ongoing, or likely to be ongoing, for at least six months and be provided for one or more of the core activities (communication, mobility and </w:t>
      </w:r>
      <w:proofErr w:type="spellStart"/>
      <w:r w:rsidR="001F39F2" w:rsidRPr="00A4140C">
        <w:t>self care</w:t>
      </w:r>
      <w:proofErr w:type="spellEnd"/>
      <w:r w:rsidR="001F39F2" w:rsidRPr="00A4140C">
        <w:t xml:space="preserve">) </w:t>
      </w:r>
    </w:p>
    <w:p w:rsidR="001F39F2" w:rsidRPr="00A4140C" w:rsidRDefault="00685AE1" w:rsidP="00585E2C">
      <w:pPr>
        <w:pStyle w:val="ListBullet"/>
      </w:pPr>
      <w:r w:rsidRPr="00A4140C">
        <w:t>t</w:t>
      </w:r>
      <w:r w:rsidR="001F39F2" w:rsidRPr="00A4140C">
        <w:t xml:space="preserve">he DS </w:t>
      </w:r>
      <w:proofErr w:type="spellStart"/>
      <w:r w:rsidR="001F39F2" w:rsidRPr="00A4140C">
        <w:t>NMDS</w:t>
      </w:r>
      <w:proofErr w:type="spellEnd"/>
      <w:r w:rsidR="001F39F2" w:rsidRPr="00A4140C">
        <w:t xml:space="preserve"> defines an informal carer as someone</w:t>
      </w:r>
      <w:r w:rsidR="00C21626" w:rsidRPr="00A4140C">
        <w:t>,</w:t>
      </w:r>
      <w:r w:rsidR="001F39F2" w:rsidRPr="00A4140C">
        <w:t xml:space="preserve"> such as a family member, friend or neighbour, who is identified as providing regular and sustained care and assistance to a person with disability (see section 14.7 for further details). Informal carers who provide assistance with core activities (</w:t>
      </w:r>
      <w:proofErr w:type="spellStart"/>
      <w:r w:rsidR="001F39F2" w:rsidRPr="00A4140C">
        <w:t>self care</w:t>
      </w:r>
      <w:proofErr w:type="spellEnd"/>
      <w:r w:rsidR="001F39F2" w:rsidRPr="00A4140C">
        <w:t>, mobility and communication) are defined as primary carers.</w:t>
      </w:r>
    </w:p>
    <w:p w:rsidR="001F39F2" w:rsidRPr="00A4140C" w:rsidRDefault="001F39F2" w:rsidP="00626A1F">
      <w:pPr>
        <w:pStyle w:val="BodyText"/>
      </w:pPr>
      <w:r w:rsidRPr="00A4140C">
        <w:t>An estimated 57</w:t>
      </w:r>
      <w:r w:rsidR="00286A86">
        <w:t>6</w:t>
      </w:r>
      <w:r w:rsidR="008F2226" w:rsidRPr="00A4140C">
        <w:t> </w:t>
      </w:r>
      <w:r w:rsidR="00286A86">
        <w:t>4</w:t>
      </w:r>
      <w:r w:rsidRPr="00A4140C">
        <w:t>00 informal primary carers aged 15</w:t>
      </w:r>
      <w:r w:rsidR="008F2226" w:rsidRPr="00A4140C">
        <w:t>–</w:t>
      </w:r>
      <w:r w:rsidRPr="00A4140C">
        <w:t xml:space="preserve">64 years provided the majority of assistance with </w:t>
      </w:r>
      <w:proofErr w:type="spellStart"/>
      <w:r w:rsidRPr="00A4140C">
        <w:t>self care</w:t>
      </w:r>
      <w:proofErr w:type="spellEnd"/>
      <w:r w:rsidRPr="00A4140C">
        <w:t>, mobility and communication for people with disability, including older people in 20</w:t>
      </w:r>
      <w:r w:rsidR="00286A86">
        <w:t>12</w:t>
      </w:r>
      <w:r w:rsidRPr="00A4140C">
        <w:t xml:space="preserve"> (ABS 201</w:t>
      </w:r>
      <w:r w:rsidR="00286A86">
        <w:t>3</w:t>
      </w:r>
      <w:r w:rsidRPr="00A4140C">
        <w:t>).</w:t>
      </w:r>
      <w:r w:rsidR="00286A86">
        <w:t xml:space="preserve"> This </w:t>
      </w:r>
      <w:r w:rsidR="005266D2">
        <w:t>is similar</w:t>
      </w:r>
      <w:r w:rsidR="00286A86">
        <w:t xml:space="preserve"> to </w:t>
      </w:r>
      <w:r w:rsidR="005266D2">
        <w:t>2009</w:t>
      </w:r>
      <w:r w:rsidR="00961CD5">
        <w:t>,</w:t>
      </w:r>
      <w:r w:rsidR="005266D2">
        <w:t xml:space="preserve"> where there were </w:t>
      </w:r>
      <w:r w:rsidR="00286A86">
        <w:t>575</w:t>
      </w:r>
      <w:r w:rsidR="005266D2">
        <w:t> </w:t>
      </w:r>
      <w:r w:rsidR="00286A86">
        <w:t>500 informal primary carers aged 15</w:t>
      </w:r>
      <w:r w:rsidR="00961CD5" w:rsidRPr="00A4140C">
        <w:t>–</w:t>
      </w:r>
      <w:r w:rsidR="00286A86">
        <w:t>64 years (</w:t>
      </w:r>
      <w:r w:rsidR="00286A86" w:rsidRPr="00A4140C">
        <w:t>ABS 2011).</w:t>
      </w:r>
      <w:r w:rsidRPr="00A4140C">
        <w:t xml:space="preserve"> Of</w:t>
      </w:r>
      <w:r w:rsidR="005266D2">
        <w:t> </w:t>
      </w:r>
      <w:r w:rsidR="00117EFA">
        <w:t>130</w:t>
      </w:r>
      <w:r w:rsidR="005266D2">
        <w:t> </w:t>
      </w:r>
      <w:r w:rsidR="00EA2E7B">
        <w:t>475</w:t>
      </w:r>
      <w:r w:rsidR="00EA2E7B" w:rsidRPr="00A4140C">
        <w:t xml:space="preserve"> </w:t>
      </w:r>
      <w:r w:rsidRPr="00A4140C">
        <w:t xml:space="preserve">people with disability who accessed NDA specialist disability services in </w:t>
      </w:r>
      <w:r w:rsidR="00140388" w:rsidRPr="00A4140C">
        <w:t>201</w:t>
      </w:r>
      <w:r w:rsidR="00140388">
        <w:t>1</w:t>
      </w:r>
      <w:r w:rsidRPr="00A4140C">
        <w:t>-1</w:t>
      </w:r>
      <w:r w:rsidR="00140388">
        <w:t>2</w:t>
      </w:r>
      <w:r w:rsidRPr="00A4140C">
        <w:t xml:space="preserve">, </w:t>
      </w:r>
      <w:r w:rsidR="00117EFA">
        <w:t>42.6</w:t>
      </w:r>
      <w:r w:rsidRPr="00A4140C">
        <w:t xml:space="preserve"> per cent reported having an informal carer and </w:t>
      </w:r>
      <w:r w:rsidR="00117EFA">
        <w:t>31.9</w:t>
      </w:r>
      <w:r w:rsidRPr="00A4140C">
        <w:t xml:space="preserve"> per cent reported having an informal carer who was a primary carer. Service users in remote or very remote locations were more likely to report having an informal carer th</w:t>
      </w:r>
      <w:r w:rsidR="00A67259" w:rsidRPr="00A4140C">
        <w:t>an those in other areas</w:t>
      </w:r>
      <w:r w:rsidR="00117EFA">
        <w:t xml:space="preserve"> </w:t>
      </w:r>
      <w:r w:rsidR="00117EFA" w:rsidRPr="00A4140C">
        <w:t>(figure 14.3)</w:t>
      </w:r>
      <w:r w:rsidR="00A67259" w:rsidRPr="00A4140C">
        <w:t>. Figure </w:t>
      </w:r>
      <w:r w:rsidRPr="00A4140C">
        <w:t>14.4 shows the proportions of informal primary carers who are in different age groups, by location.</w:t>
      </w:r>
    </w:p>
    <w:p w:rsidR="001F39F2" w:rsidRPr="00A4140C" w:rsidRDefault="001F39F2" w:rsidP="00585E2C">
      <w:pPr>
        <w:pStyle w:val="FigureTitle"/>
      </w:pPr>
      <w:r w:rsidRPr="00A4140C">
        <w:br w:type="page"/>
      </w:r>
      <w:r w:rsidRPr="00A4140C">
        <w:rPr>
          <w:b w:val="0"/>
        </w:rPr>
        <w:lastRenderedPageBreak/>
        <w:t xml:space="preserve">Figure </w:t>
      </w:r>
      <w:r w:rsidR="004271D8">
        <w:rPr>
          <w:b w:val="0"/>
        </w:rPr>
        <w:t>14.</w:t>
      </w:r>
      <w:r w:rsidR="00100632">
        <w:rPr>
          <w:b w:val="0"/>
          <w:noProof/>
        </w:rPr>
        <w:t>3</w:t>
      </w:r>
      <w:r w:rsidRPr="00A4140C">
        <w:rPr>
          <w:b w:val="0"/>
        </w:rPr>
        <w:tab/>
      </w:r>
      <w:r w:rsidRPr="00A4140C">
        <w:t xml:space="preserve">Users of NDA specialist disability services, by whether they had an informal carer and geographic location, </w:t>
      </w:r>
      <w:r w:rsidR="00140388" w:rsidRPr="00A4140C">
        <w:t>201</w:t>
      </w:r>
      <w:r w:rsidR="00140388">
        <w:t>1</w:t>
      </w:r>
      <w:r w:rsidRPr="00A4140C">
        <w:noBreakHyphen/>
      </w:r>
      <w:r w:rsidR="00140388" w:rsidRPr="00A4140C">
        <w:t>1</w:t>
      </w:r>
      <w:r w:rsidR="00140388">
        <w:t>2</w:t>
      </w:r>
      <w:r w:rsidR="00140388" w:rsidRPr="00A4140C">
        <w:rPr>
          <w:rStyle w:val="NoteLabel"/>
          <w:b/>
        </w:rPr>
        <w:t>a</w:t>
      </w:r>
      <w:r w:rsidRPr="00A4140C">
        <w:rPr>
          <w:rStyle w:val="NoteLabel"/>
          <w:b/>
        </w:rPr>
        <w:t xml:space="preserve">, b, c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1F39F2" w:rsidRPr="00A4140C" w:rsidTr="00955A61">
        <w:trPr>
          <w:trHeight w:val="4565"/>
        </w:trPr>
        <w:tc>
          <w:tcPr>
            <w:tcW w:w="8778" w:type="dxa"/>
            <w:tcBorders>
              <w:top w:val="single" w:sz="6" w:space="0" w:color="auto"/>
              <w:bottom w:val="single" w:sz="6" w:space="0" w:color="auto"/>
              <w:right w:val="nil"/>
            </w:tcBorders>
          </w:tcPr>
          <w:p w:rsidR="001F39F2" w:rsidRPr="00A4140C" w:rsidRDefault="007C4BB0" w:rsidP="00585E2C">
            <w:pPr>
              <w:pStyle w:val="Figure"/>
              <w:keepNext w:val="0"/>
              <w:keepLines/>
            </w:pPr>
            <w:r>
              <w:rPr>
                <w:noProof/>
              </w:rPr>
              <w:drawing>
                <wp:inline distT="0" distB="0" distL="0" distR="0">
                  <wp:extent cx="5400675" cy="2695575"/>
                  <wp:effectExtent l="0" t="0" r="9525" b="9525"/>
                  <wp:docPr id="5" name="Picture 5" descr="Figure 14.3 Users of NDA specialist disability services, by whether they had an informal carer and geographic location, 2011 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sym w:font="Symbol" w:char="F020"/>
      </w:r>
      <w:r w:rsidRPr="00A4140C">
        <w:t xml:space="preserve"> Total includes data for service users whose location was not collected/identified. </w:t>
      </w:r>
      <w:r w:rsidRPr="00A4140C">
        <w:rPr>
          <w:rStyle w:val="NoteLabel"/>
        </w:rPr>
        <w:t>b</w:t>
      </w:r>
      <w:r w:rsidRPr="00A4140C">
        <w:t xml:space="preserve"> Data need to be interpreted with care due to a number of factors affecting data quality. Section 14.6 contains further information on </w:t>
      </w:r>
      <w:r w:rsidR="00117EFA">
        <w:t>data</w:t>
      </w:r>
      <w:r w:rsidRPr="00A4140C">
        <w:t xml:space="preserve"> quality issues. </w:t>
      </w:r>
      <w:r w:rsidRPr="00A4140C">
        <w:rPr>
          <w:rStyle w:val="NoteLabel"/>
        </w:rPr>
        <w:t>c</w:t>
      </w:r>
      <w:r w:rsidRPr="00A4140C">
        <w:t xml:space="preserve"> Data relating to primary carers are not reported for all service users. Some service types are not required to collect all service user data items. For example, employment services are not required to collect selected informal carer information, including primary status. </w:t>
      </w:r>
    </w:p>
    <w:p w:rsidR="001F39F2" w:rsidRPr="00A4140C" w:rsidRDefault="001F39F2" w:rsidP="00585E2C">
      <w:pPr>
        <w:pStyle w:val="Source"/>
      </w:pPr>
      <w:r w:rsidRPr="00A4140C">
        <w:rPr>
          <w:i/>
        </w:rPr>
        <w:t>Source</w:t>
      </w:r>
      <w:r w:rsidRPr="00A4140C">
        <w:t>: Australian Institute of Health and Welfare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table </w:t>
      </w:r>
      <w:proofErr w:type="spellStart"/>
      <w:r w:rsidRPr="00A4140C">
        <w:t>14A.2</w:t>
      </w:r>
      <w:proofErr w:type="spellEnd"/>
      <w:r w:rsidRPr="00A4140C">
        <w:t>.</w:t>
      </w:r>
    </w:p>
    <w:p w:rsidR="001F39F2" w:rsidRPr="001C7410" w:rsidRDefault="001F39F2" w:rsidP="00585E2C">
      <w:pPr>
        <w:pStyle w:val="FigureTitle"/>
      </w:pPr>
      <w:r w:rsidRPr="001C7410">
        <w:rPr>
          <w:b w:val="0"/>
        </w:rPr>
        <w:lastRenderedPageBreak/>
        <w:t xml:space="preserve">Figure </w:t>
      </w:r>
      <w:bookmarkStart w:id="8" w:name="OLE_LINK13"/>
      <w:r w:rsidR="004271D8">
        <w:rPr>
          <w:b w:val="0"/>
        </w:rPr>
        <w:t>14.</w:t>
      </w:r>
      <w:r w:rsidR="00100632">
        <w:rPr>
          <w:b w:val="0"/>
          <w:noProof/>
        </w:rPr>
        <w:t>4</w:t>
      </w:r>
      <w:bookmarkEnd w:id="8"/>
      <w:r w:rsidRPr="001C7410">
        <w:tab/>
        <w:t xml:space="preserve">Age distribution of primary carers of people accessing NDA specialist disability services, by location, </w:t>
      </w:r>
      <w:r w:rsidR="00140388" w:rsidRPr="001C7410">
        <w:t>201</w:t>
      </w:r>
      <w:r w:rsidR="00140388">
        <w:t>1</w:t>
      </w:r>
      <w:r w:rsidRPr="001C7410">
        <w:t>-</w:t>
      </w:r>
      <w:r w:rsidR="00140388" w:rsidRPr="001C7410">
        <w:t>1</w:t>
      </w:r>
      <w:r w:rsidR="00140388">
        <w:t>2</w:t>
      </w:r>
      <w:r w:rsidR="00140388" w:rsidRPr="001C7410">
        <w:rPr>
          <w:rStyle w:val="NoteLabel"/>
          <w:b/>
        </w:rPr>
        <w:t>a</w:t>
      </w:r>
      <w:r w:rsidRPr="001C7410">
        <w:rPr>
          <w:rStyle w:val="NoteLabel"/>
          <w:b/>
        </w:rPr>
        <w:t>, b</w:t>
      </w:r>
      <w:r w:rsidR="001C512C">
        <w:rPr>
          <w:rStyle w:val="NoteLabel"/>
          <w:b/>
        </w:rPr>
        <w:t>,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1C7410" w:rsidTr="00074A53">
        <w:trPr>
          <w:trHeight w:val="4503"/>
        </w:trPr>
        <w:tc>
          <w:tcPr>
            <w:tcW w:w="8777" w:type="dxa"/>
          </w:tcPr>
          <w:p w:rsidR="001F39F2" w:rsidRPr="001C7410" w:rsidRDefault="007C4BB0" w:rsidP="00585E2C">
            <w:pPr>
              <w:pStyle w:val="Figure"/>
            </w:pPr>
            <w:r>
              <w:rPr>
                <w:noProof/>
              </w:rPr>
              <w:drawing>
                <wp:inline distT="0" distB="0" distL="0" distR="0">
                  <wp:extent cx="5400675" cy="2695575"/>
                  <wp:effectExtent l="0" t="0" r="9525" b="9525"/>
                  <wp:docPr id="6" name="Picture 6" descr="Figure 14.4 Age distribution of primary carers of people accessing NDA specialist disability services, by location, 2011-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1C7410" w:rsidRDefault="001F39F2" w:rsidP="00585E2C">
      <w:pPr>
        <w:pStyle w:val="Note"/>
      </w:pPr>
      <w:r w:rsidRPr="001C7410">
        <w:rPr>
          <w:rStyle w:val="NoteLabel"/>
        </w:rPr>
        <w:t>a</w:t>
      </w:r>
      <w:r w:rsidRPr="001C7410">
        <w:sym w:font="Symbol" w:char="F020"/>
      </w:r>
      <w:r w:rsidRPr="001C7410">
        <w:sym w:font="Symbol" w:char="F020"/>
      </w:r>
      <w:r w:rsidRPr="001C7410">
        <w:t xml:space="preserve">Total includes data for service users whose location was not collected/identified. </w:t>
      </w:r>
      <w:r w:rsidRPr="001C7410">
        <w:rPr>
          <w:rStyle w:val="NoteLabel"/>
        </w:rPr>
        <w:t>b</w:t>
      </w:r>
      <w:r w:rsidRPr="001C7410">
        <w:t xml:space="preserve"> Data need to be interpreted with care due to a number of factors affecting data quality. Section 14.6 contains further information on </w:t>
      </w:r>
      <w:r w:rsidR="002C2225">
        <w:t>data</w:t>
      </w:r>
      <w:r w:rsidRPr="001C7410">
        <w:t xml:space="preserve"> quality issues. </w:t>
      </w:r>
      <w:r w:rsidR="001C512C" w:rsidRPr="00A4140C">
        <w:rPr>
          <w:rStyle w:val="NoteLabel"/>
        </w:rPr>
        <w:t>c</w:t>
      </w:r>
      <w:r w:rsidR="001C512C" w:rsidRPr="00A4140C">
        <w:t xml:space="preserve"> Data relating to primary carers are not reported for all service users. Some service types are not required to collect all service user data items. For example, employment services are not required to collect selected informal carer information, including primary status.</w:t>
      </w:r>
    </w:p>
    <w:p w:rsidR="001F39F2" w:rsidRPr="001C7410" w:rsidRDefault="001F39F2" w:rsidP="00585E2C">
      <w:pPr>
        <w:pStyle w:val="Source"/>
      </w:pPr>
      <w:r w:rsidRPr="001C7410">
        <w:rPr>
          <w:i/>
        </w:rPr>
        <w:t>Source</w:t>
      </w:r>
      <w:r w:rsidRPr="001C7410">
        <w:t xml:space="preserve">: </w:t>
      </w:r>
      <w:proofErr w:type="spellStart"/>
      <w:r w:rsidRPr="001C7410">
        <w:t>AIHW</w:t>
      </w:r>
      <w:proofErr w:type="spellEnd"/>
      <w:r w:rsidRPr="001C7410">
        <w:t xml:space="preserve"> (unpublished) </w:t>
      </w:r>
      <w:r w:rsidRPr="001C7410">
        <w:rPr>
          <w:i/>
        </w:rPr>
        <w:t xml:space="preserve">DS </w:t>
      </w:r>
      <w:proofErr w:type="spellStart"/>
      <w:r w:rsidRPr="001C7410">
        <w:rPr>
          <w:i/>
        </w:rPr>
        <w:t>NMDS</w:t>
      </w:r>
      <w:proofErr w:type="spellEnd"/>
      <w:r w:rsidRPr="001C7410">
        <w:t xml:space="preserve">; table </w:t>
      </w:r>
      <w:proofErr w:type="spellStart"/>
      <w:r w:rsidRPr="001C7410">
        <w:t>14A.3</w:t>
      </w:r>
      <w:proofErr w:type="spellEnd"/>
      <w:r w:rsidRPr="001C7410">
        <w:t>.</w:t>
      </w:r>
    </w:p>
    <w:p w:rsidR="001F39F2" w:rsidRPr="001C7410" w:rsidRDefault="001F39F2" w:rsidP="00585E2C">
      <w:pPr>
        <w:pStyle w:val="Heading4"/>
      </w:pPr>
      <w:bookmarkStart w:id="9" w:name="OLE_LINK2"/>
      <w:bookmarkEnd w:id="7"/>
      <w:r w:rsidRPr="001C7410">
        <w:t>Use of NDA specialist disability services</w:t>
      </w:r>
    </w:p>
    <w:p w:rsidR="002A3F57" w:rsidRPr="006D5A49" w:rsidRDefault="001F39F2" w:rsidP="00585E2C">
      <w:pPr>
        <w:pStyle w:val="BodyText"/>
      </w:pPr>
      <w:r w:rsidRPr="006D5A49">
        <w:t xml:space="preserve">In </w:t>
      </w:r>
      <w:r w:rsidR="00140388" w:rsidRPr="006D5A49">
        <w:t>2011</w:t>
      </w:r>
      <w:r w:rsidRPr="006D5A49">
        <w:t>-</w:t>
      </w:r>
      <w:r w:rsidR="00140388" w:rsidRPr="006D5A49">
        <w:t>12</w:t>
      </w:r>
      <w:r w:rsidR="000C3E40" w:rsidRPr="006D5A49">
        <w:t>,</w:t>
      </w:r>
      <w:r w:rsidRPr="006D5A49">
        <w:t xml:space="preserve"> </w:t>
      </w:r>
      <w:r w:rsidR="002A3F57" w:rsidRPr="006D5A49">
        <w:t>190</w:t>
      </w:r>
      <w:r w:rsidR="008F2226" w:rsidRPr="006D5A49">
        <w:t> </w:t>
      </w:r>
      <w:r w:rsidR="002A3F57" w:rsidRPr="006D5A49">
        <w:t>328</w:t>
      </w:r>
      <w:r w:rsidRPr="006D5A49">
        <w:t xml:space="preserve"> people were reported as using specialist disability services </w:t>
      </w:r>
      <w:r w:rsidR="002A3F57" w:rsidRPr="006D5A49">
        <w:t>administered by State and Territory governments’</w:t>
      </w:r>
      <w:r w:rsidRPr="006D5A49">
        <w:t xml:space="preserve"> under the NDA (excluding service users who received specialist psychiatric disability services only) </w:t>
      </w:r>
      <w:r w:rsidR="002A3F57" w:rsidRPr="006D5A49">
        <w:t xml:space="preserve">Nationally, </w:t>
      </w:r>
      <w:r w:rsidR="006D5A49" w:rsidRPr="006D5A49">
        <w:t xml:space="preserve">this is </w:t>
      </w:r>
      <w:r w:rsidR="002A3F57" w:rsidRPr="006D5A49">
        <w:t>38.3 per cent of the estimated potential population (see section 14.7 for information on how the potential population is defined) (figure 14.5).</w:t>
      </w:r>
    </w:p>
    <w:p w:rsidR="001F39F2" w:rsidRPr="00A4140C" w:rsidRDefault="001F39F2" w:rsidP="00585E2C">
      <w:pPr>
        <w:pStyle w:val="FigureTitle"/>
      </w:pPr>
      <w:r w:rsidRPr="001A3A75">
        <w:rPr>
          <w:b w:val="0"/>
        </w:rPr>
        <w:lastRenderedPageBreak/>
        <w:t>Figu</w:t>
      </w:r>
      <w:r w:rsidRPr="00A4140C">
        <w:rPr>
          <w:b w:val="0"/>
        </w:rPr>
        <w:t xml:space="preserve">re </w:t>
      </w:r>
      <w:bookmarkStart w:id="10" w:name="OLE_LINK10"/>
      <w:r w:rsidR="004271D8">
        <w:rPr>
          <w:b w:val="0"/>
        </w:rPr>
        <w:t>14.</w:t>
      </w:r>
      <w:r w:rsidR="00100632">
        <w:rPr>
          <w:b w:val="0"/>
          <w:noProof/>
        </w:rPr>
        <w:t>5</w:t>
      </w:r>
      <w:bookmarkEnd w:id="10"/>
      <w:r w:rsidRPr="00A4140C">
        <w:tab/>
      </w:r>
      <w:r w:rsidRPr="00401CBC">
        <w:t xml:space="preserve">Users of NDA specialist disability services </w:t>
      </w:r>
      <w:r w:rsidR="00906694" w:rsidRPr="00401CBC">
        <w:t xml:space="preserve">administered by State and </w:t>
      </w:r>
      <w:r w:rsidR="00666392" w:rsidRPr="00401CBC">
        <w:t>Territory</w:t>
      </w:r>
      <w:r w:rsidR="00906694" w:rsidRPr="00401CBC">
        <w:t xml:space="preserve"> </w:t>
      </w:r>
      <w:r w:rsidR="00666392" w:rsidRPr="00401CBC">
        <w:t>governments</w:t>
      </w:r>
      <w:r w:rsidR="00906694" w:rsidRPr="00401CBC">
        <w:t xml:space="preserve"> </w:t>
      </w:r>
      <w:r w:rsidRPr="00401CBC">
        <w:t>as a</w:t>
      </w:r>
      <w:r w:rsidRPr="00A4140C">
        <w:t xml:space="preserve"> proportion of the estimated potential population</w:t>
      </w:r>
      <w:r w:rsidRPr="00A4140C">
        <w:rPr>
          <w:rStyle w:val="NoteLabel"/>
          <w:b/>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955A61">
        <w:tc>
          <w:tcPr>
            <w:tcW w:w="8777" w:type="dxa"/>
          </w:tcPr>
          <w:p w:rsidR="001F39F2" w:rsidRPr="00A4140C" w:rsidRDefault="007C4BB0" w:rsidP="00585E2C">
            <w:pPr>
              <w:pStyle w:val="Figure"/>
              <w:keepLines/>
            </w:pPr>
            <w:r>
              <w:rPr>
                <w:noProof/>
              </w:rPr>
              <w:drawing>
                <wp:inline distT="0" distB="0" distL="0" distR="0">
                  <wp:extent cx="5391150" cy="2876550"/>
                  <wp:effectExtent l="0" t="0" r="0" b="0"/>
                  <wp:docPr id="7" name="Picture 7" descr="Figure 14.5 Users of NDA specialist disability services administered by State and Territory governments as a proportion of the estimated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910A1" w:rsidRPr="00A4140C" w:rsidRDefault="001F39F2" w:rsidP="00585E2C">
      <w:pPr>
        <w:pStyle w:val="Note"/>
      </w:pPr>
      <w:r w:rsidRPr="00A4140C">
        <w:rPr>
          <w:rStyle w:val="NoteLabel"/>
        </w:rPr>
        <w:t>a</w:t>
      </w:r>
      <w:r w:rsidRPr="00A4140C">
        <w:t xml:space="preserve"> See section 14.7 for information on how the potential population is defined. </w:t>
      </w:r>
      <w:r w:rsidRPr="00A4140C">
        <w:rPr>
          <w:rStyle w:val="NoteLabel"/>
        </w:rPr>
        <w:t xml:space="preserve">b </w:t>
      </w:r>
      <w:r w:rsidRPr="00A4140C">
        <w:t xml:space="preserve">Data need to be interpreted with care due to a number of factors affecting data quality. Section 14.6 contains further information on </w:t>
      </w:r>
      <w:r w:rsidR="002C2225">
        <w:t>data</w:t>
      </w:r>
      <w:r w:rsidRPr="00A4140C">
        <w:t xml:space="preserve"> quality issues.</w:t>
      </w:r>
      <w:r w:rsidR="003910A1" w:rsidRPr="00A4140C">
        <w:rPr>
          <w:rStyle w:val="NoteLabel"/>
        </w:rPr>
        <w:t xml:space="preserve"> </w:t>
      </w:r>
    </w:p>
    <w:p w:rsidR="001F39F2" w:rsidRPr="00A4140C" w:rsidRDefault="001F39F2" w:rsidP="00585E2C">
      <w:pPr>
        <w:pStyle w:val="Note"/>
        <w:keepNext/>
        <w:rPr>
          <w:szCs w:val="18"/>
        </w:rPr>
      </w:pPr>
      <w:r w:rsidRPr="00A4140C">
        <w:rPr>
          <w:i/>
        </w:rPr>
        <w:t>Source</w:t>
      </w:r>
      <w:r w:rsidRPr="00A4140C">
        <w:t xml:space="preserve">: </w:t>
      </w:r>
      <w:bookmarkStart w:id="11" w:name="OLE_LINK16"/>
      <w:bookmarkStart w:id="12" w:name="OLE_LINK21"/>
      <w:bookmarkStart w:id="13" w:name="OLE_LINK22"/>
      <w:bookmarkStart w:id="14" w:name="OLE_LINK23"/>
      <w:proofErr w:type="spellStart"/>
      <w:r w:rsidR="00D118F4" w:rsidRPr="00E360FF">
        <w:t>AIHW</w:t>
      </w:r>
      <w:proofErr w:type="spellEnd"/>
      <w:r w:rsidR="00D118F4" w:rsidRPr="00E360FF">
        <w:t xml:space="preserve"> (unpublished), DS </w:t>
      </w:r>
      <w:proofErr w:type="spellStart"/>
      <w:r w:rsidR="00D118F4" w:rsidRPr="00E360FF">
        <w:t>NMDS</w:t>
      </w:r>
      <w:proofErr w:type="spellEnd"/>
      <w:r w:rsidR="00D118F4" w:rsidRPr="00E360FF">
        <w:t xml:space="preserve"> 2009-10 to 2011-12, </w:t>
      </w:r>
      <w:proofErr w:type="spellStart"/>
      <w:r w:rsidR="00D118F4" w:rsidRPr="00E360FF">
        <w:t>CSTDA</w:t>
      </w:r>
      <w:proofErr w:type="spellEnd"/>
      <w:r w:rsidR="00D118F4" w:rsidRPr="00E360FF">
        <w:t xml:space="preserve"> National Minimum Data Set (</w:t>
      </w:r>
      <w:proofErr w:type="spellStart"/>
      <w:r w:rsidR="00D118F4" w:rsidRPr="00E360FF">
        <w:t>NMDS</w:t>
      </w:r>
      <w:proofErr w:type="spellEnd"/>
      <w:r w:rsidR="00D118F4" w:rsidRPr="00E360FF">
        <w:t xml:space="preserve">) </w:t>
      </w:r>
      <w:r w:rsidR="00D118F4">
        <w:t>2008-09</w:t>
      </w:r>
      <w:r w:rsidR="00D118F4" w:rsidRPr="00A42949">
        <w:t xml:space="preserve">; </w:t>
      </w:r>
      <w:proofErr w:type="spellStart"/>
      <w:r w:rsidR="00D118F4" w:rsidRPr="00A42949">
        <w:t>AIHW</w:t>
      </w:r>
      <w:proofErr w:type="spellEnd"/>
      <w:r w:rsidR="00D118F4" w:rsidRPr="00A42949">
        <w:t xml:space="preserve"> analysis of the ABS </w:t>
      </w:r>
      <w:r w:rsidR="00D118F4" w:rsidRPr="00A42949">
        <w:rPr>
          <w:i/>
        </w:rPr>
        <w:t>Estimated Resident Population June 2008-11, ABS Census of Population and Housing 2006</w:t>
      </w:r>
      <w:r w:rsidR="00D118F4" w:rsidRPr="00A42949">
        <w:t xml:space="preserve"> and the</w:t>
      </w:r>
      <w:r w:rsidR="00D118F4" w:rsidRPr="00A4140C">
        <w:t xml:space="preserve"> ABS </w:t>
      </w:r>
      <w:r w:rsidR="00D118F4" w:rsidRPr="00A4140C">
        <w:rPr>
          <w:i/>
        </w:rPr>
        <w:t>Survey of Disability, Ageing and Carers 20</w:t>
      </w:r>
      <w:r w:rsidR="00D118F4">
        <w:rPr>
          <w:i/>
        </w:rPr>
        <w:t>09</w:t>
      </w:r>
      <w:bookmarkEnd w:id="11"/>
      <w:bookmarkEnd w:id="12"/>
      <w:bookmarkEnd w:id="13"/>
      <w:bookmarkEnd w:id="14"/>
      <w:r w:rsidRPr="00A4140C">
        <w:t xml:space="preserve">; table </w:t>
      </w:r>
      <w:proofErr w:type="spellStart"/>
      <w:r w:rsidRPr="00A4140C">
        <w:t>14A.13</w:t>
      </w:r>
      <w:proofErr w:type="spellEnd"/>
      <w:r w:rsidR="00F3684D" w:rsidRPr="00A4140C">
        <w:t xml:space="preserve">. </w:t>
      </w:r>
    </w:p>
    <w:p w:rsidR="001F39F2" w:rsidRPr="00A4140C" w:rsidRDefault="001F39F2" w:rsidP="00585E2C">
      <w:pPr>
        <w:pStyle w:val="BodyText"/>
      </w:pPr>
      <w:r w:rsidRPr="00A4140C">
        <w:t xml:space="preserve">Service user numbers varied across service types. </w:t>
      </w:r>
      <w:r w:rsidRPr="00DA4EF0">
        <w:t>Accommodation support</w:t>
      </w:r>
      <w:r w:rsidR="000C3E40" w:rsidRPr="00DA4EF0">
        <w:t xml:space="preserve"> (34</w:t>
      </w:r>
      <w:r w:rsidR="00577AC1" w:rsidRPr="00DA4EF0">
        <w:t> </w:t>
      </w:r>
      <w:r w:rsidR="000C3E40" w:rsidRPr="00DA4EF0">
        <w:t>8</w:t>
      </w:r>
      <w:r w:rsidR="00DA4EF0" w:rsidRPr="00DA4EF0">
        <w:t>42</w:t>
      </w:r>
      <w:r w:rsidR="006D402D">
        <w:t> </w:t>
      </w:r>
      <w:r w:rsidR="000C3E40" w:rsidRPr="00DA4EF0">
        <w:t>users)</w:t>
      </w:r>
      <w:r w:rsidRPr="00DA4EF0">
        <w:t>, community access</w:t>
      </w:r>
      <w:r w:rsidR="000C3E40" w:rsidRPr="00DA4EF0">
        <w:t xml:space="preserve"> (</w:t>
      </w:r>
      <w:r w:rsidR="007343C6" w:rsidRPr="00DA4EF0">
        <w:t>5</w:t>
      </w:r>
      <w:r w:rsidR="00DA4EF0" w:rsidRPr="00DA4EF0">
        <w:t>5</w:t>
      </w:r>
      <w:r w:rsidR="007343C6" w:rsidRPr="00DA4EF0">
        <w:t> </w:t>
      </w:r>
      <w:r w:rsidR="00DA4EF0" w:rsidRPr="00DA4EF0">
        <w:t>577</w:t>
      </w:r>
      <w:r w:rsidR="000C3E40" w:rsidRPr="00DA4EF0">
        <w:t xml:space="preserve"> users)</w:t>
      </w:r>
      <w:r w:rsidRPr="00DA4EF0">
        <w:t>, community support</w:t>
      </w:r>
      <w:r w:rsidR="000C3E40" w:rsidRPr="00DA4EF0">
        <w:t xml:space="preserve"> (</w:t>
      </w:r>
      <w:r w:rsidR="007343C6" w:rsidRPr="00DA4EF0">
        <w:t>13</w:t>
      </w:r>
      <w:r w:rsidR="00DA4EF0" w:rsidRPr="00DA4EF0">
        <w:t>5</w:t>
      </w:r>
      <w:r w:rsidR="007343C6" w:rsidRPr="00DA4EF0">
        <w:t> </w:t>
      </w:r>
      <w:r w:rsidR="00DA4EF0" w:rsidRPr="00DA4EF0">
        <w:t>89</w:t>
      </w:r>
      <w:r w:rsidR="007343C6" w:rsidRPr="00DA4EF0">
        <w:t>5</w:t>
      </w:r>
      <w:r w:rsidR="000C3E40" w:rsidRPr="00DA4EF0">
        <w:t xml:space="preserve"> users)</w:t>
      </w:r>
      <w:r w:rsidRPr="00DA4EF0">
        <w:t xml:space="preserve"> and respite services </w:t>
      </w:r>
      <w:r w:rsidR="000C3E40" w:rsidRPr="00DA4EF0">
        <w:t>(3</w:t>
      </w:r>
      <w:r w:rsidR="00DA4EF0" w:rsidRPr="00DA4EF0">
        <w:t>4</w:t>
      </w:r>
      <w:r w:rsidR="00577AC1" w:rsidRPr="00DA4EF0">
        <w:t> </w:t>
      </w:r>
      <w:r w:rsidR="00DA4EF0" w:rsidRPr="00DA4EF0">
        <w:t>821</w:t>
      </w:r>
      <w:r w:rsidR="000C3E40" w:rsidRPr="00DA4EF0">
        <w:t xml:space="preserve">) </w:t>
      </w:r>
      <w:r w:rsidRPr="00DA4EF0">
        <w:t xml:space="preserve">reported a </w:t>
      </w:r>
      <w:r w:rsidR="000C3E40" w:rsidRPr="00DA4EF0">
        <w:t xml:space="preserve">combined </w:t>
      </w:r>
      <w:r w:rsidRPr="00DA4EF0">
        <w:t>total of 1</w:t>
      </w:r>
      <w:r w:rsidR="00DA4EF0" w:rsidRPr="00DA4EF0">
        <w:t>90</w:t>
      </w:r>
      <w:r w:rsidRPr="00DA4EF0">
        <w:t> </w:t>
      </w:r>
      <w:r w:rsidR="00DA4EF0" w:rsidRPr="00DA4EF0">
        <w:t>328</w:t>
      </w:r>
      <w:r w:rsidR="000C3E40" w:rsidRPr="00DA4EF0">
        <w:t xml:space="preserve"> </w:t>
      </w:r>
      <w:r w:rsidRPr="00DA4EF0">
        <w:t xml:space="preserve">users </w:t>
      </w:r>
      <w:r w:rsidR="000C3E40" w:rsidRPr="00DA4EF0">
        <w:t xml:space="preserve">(table </w:t>
      </w:r>
      <w:proofErr w:type="spellStart"/>
      <w:r w:rsidR="000C3E40" w:rsidRPr="00DA4EF0">
        <w:t>14A.13</w:t>
      </w:r>
      <w:proofErr w:type="spellEnd"/>
      <w:r w:rsidR="000C3E40" w:rsidRPr="00DA4EF0">
        <w:t xml:space="preserve">) </w:t>
      </w:r>
      <w:r w:rsidRPr="00DA4EF0">
        <w:t>and employment services reported a total of 1</w:t>
      </w:r>
      <w:r w:rsidR="00DA4EF0" w:rsidRPr="00DA4EF0">
        <w:t>3</w:t>
      </w:r>
      <w:r w:rsidR="00FD5AE3" w:rsidRPr="00DA4EF0">
        <w:t>2</w:t>
      </w:r>
      <w:r w:rsidRPr="00DA4EF0">
        <w:t xml:space="preserve"> </w:t>
      </w:r>
      <w:r w:rsidR="00DA4EF0" w:rsidRPr="00DA4EF0">
        <w:t>949</w:t>
      </w:r>
      <w:r w:rsidRPr="00DA4EF0">
        <w:t xml:space="preserve"> users, in 20</w:t>
      </w:r>
      <w:r w:rsidR="00FD5AE3" w:rsidRPr="00DA4EF0">
        <w:t>1</w:t>
      </w:r>
      <w:r w:rsidR="00140388" w:rsidRPr="00DA4EF0">
        <w:t>1</w:t>
      </w:r>
      <w:r w:rsidR="00901E76">
        <w:noBreakHyphen/>
      </w:r>
      <w:r w:rsidRPr="00DA4EF0">
        <w:t>1</w:t>
      </w:r>
      <w:r w:rsidR="00140388" w:rsidRPr="00DA4EF0">
        <w:t>2</w:t>
      </w:r>
      <w:r w:rsidRPr="00DA4EF0">
        <w:t xml:space="preserve"> (figure 14.6).</w:t>
      </w:r>
    </w:p>
    <w:p w:rsidR="001F39F2" w:rsidRPr="00A4140C" w:rsidRDefault="001F39F2" w:rsidP="00585E2C">
      <w:pPr>
        <w:pStyle w:val="FigureTitle"/>
      </w:pPr>
      <w:r w:rsidRPr="00A4140C">
        <w:rPr>
          <w:b w:val="0"/>
        </w:rPr>
        <w:lastRenderedPageBreak/>
        <w:t xml:space="preserve">Figure </w:t>
      </w:r>
      <w:bookmarkStart w:id="15" w:name="OLE_LINK9"/>
      <w:r w:rsidR="004271D8">
        <w:rPr>
          <w:b w:val="0"/>
        </w:rPr>
        <w:t>14.</w:t>
      </w:r>
      <w:r w:rsidR="00100632">
        <w:rPr>
          <w:b w:val="0"/>
          <w:noProof/>
        </w:rPr>
        <w:t>6</w:t>
      </w:r>
      <w:bookmarkEnd w:id="15"/>
      <w:r w:rsidRPr="00A4140C">
        <w:tab/>
        <w:t>Users of NDA specialist disability services, by service type</w:t>
      </w:r>
      <w:r w:rsidRPr="00A4140C">
        <w:rPr>
          <w:rStyle w:val="NoteLabel"/>
          <w:b/>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5526AD">
        <w:tc>
          <w:tcPr>
            <w:tcW w:w="8777" w:type="dxa"/>
          </w:tcPr>
          <w:p w:rsidR="001F39F2" w:rsidRPr="00A4140C" w:rsidRDefault="007C4BB0" w:rsidP="00585E2C">
            <w:pPr>
              <w:pStyle w:val="Figure"/>
            </w:pPr>
            <w:r>
              <w:rPr>
                <w:noProof/>
              </w:rPr>
              <w:drawing>
                <wp:inline distT="0" distB="0" distL="0" distR="0">
                  <wp:extent cx="5400675" cy="2619375"/>
                  <wp:effectExtent l="0" t="0" r="9525" b="9525"/>
                  <wp:docPr id="8" name="Picture 8" descr="Figure 14.6 Users of NDA specialist disability services, by service typ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675" cy="2619375"/>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Data need to be interpreted with care due to a number of factors affecting data quality. Section 14.6 contains further information on </w:t>
      </w:r>
      <w:r w:rsidR="002C2225">
        <w:t>data</w:t>
      </w:r>
      <w:r w:rsidRPr="00A4140C">
        <w:t xml:space="preserve"> quality issues. </w:t>
      </w:r>
      <w:r w:rsidRPr="00A4140C">
        <w:rPr>
          <w:rStyle w:val="NoteLabel"/>
        </w:rPr>
        <w:t xml:space="preserve">b </w:t>
      </w:r>
      <w:r w:rsidRPr="00A4140C">
        <w:t xml:space="preserve">See table </w:t>
      </w:r>
      <w:proofErr w:type="spellStart"/>
      <w:r w:rsidRPr="00A4140C">
        <w:t>14A.13</w:t>
      </w:r>
      <w:proofErr w:type="spellEnd"/>
      <w:r w:rsidRPr="00A4140C">
        <w:t xml:space="preserve"> for detailed notes relating to these data.</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table </w:t>
      </w:r>
      <w:proofErr w:type="spellStart"/>
      <w:r w:rsidRPr="00A4140C">
        <w:t>14A.13</w:t>
      </w:r>
      <w:proofErr w:type="spellEnd"/>
      <w:r w:rsidRPr="00A4140C">
        <w:t>.</w:t>
      </w:r>
    </w:p>
    <w:p w:rsidR="001F39F2" w:rsidRPr="00A4140C" w:rsidRDefault="001F39F2" w:rsidP="00585E2C">
      <w:pPr>
        <w:pStyle w:val="BodyText"/>
      </w:pPr>
      <w:r w:rsidRPr="00A4140C">
        <w:t>In 20</w:t>
      </w:r>
      <w:r w:rsidR="00CA28BE" w:rsidRPr="00A4140C">
        <w:t>1</w:t>
      </w:r>
      <w:r w:rsidR="00140388">
        <w:t>1</w:t>
      </w:r>
      <w:r w:rsidRPr="00A4140C">
        <w:t>-1</w:t>
      </w:r>
      <w:r w:rsidR="00140388">
        <w:t>2</w:t>
      </w:r>
      <w:r w:rsidRPr="00A4140C">
        <w:t xml:space="preserve">, the most commonly reported disability of NDA service users was an intellectual </w:t>
      </w:r>
      <w:r w:rsidRPr="00595B55">
        <w:t>disability (3</w:t>
      </w:r>
      <w:r w:rsidR="00595B55" w:rsidRPr="00595B55">
        <w:t>4.6</w:t>
      </w:r>
      <w:r w:rsidRPr="00595B55">
        <w:t xml:space="preserve"> per cent of service users, including </w:t>
      </w:r>
      <w:r w:rsidR="00CA28BE" w:rsidRPr="00595B55">
        <w:t>2</w:t>
      </w:r>
      <w:r w:rsidR="00595B55" w:rsidRPr="00595B55">
        <w:t>7.9</w:t>
      </w:r>
      <w:r w:rsidRPr="00A4140C">
        <w:t xml:space="preserve"> per cent who reported it as their primary disability) (figure 14.7).</w:t>
      </w:r>
    </w:p>
    <w:p w:rsidR="001F39F2" w:rsidRPr="00A4140C" w:rsidRDefault="001F39F2" w:rsidP="00585E2C">
      <w:pPr>
        <w:pStyle w:val="FigureTitle"/>
        <w:rPr>
          <w:rStyle w:val="NoteLabel"/>
        </w:rPr>
      </w:pPr>
      <w:r w:rsidRPr="00A4140C">
        <w:rPr>
          <w:b w:val="0"/>
        </w:rPr>
        <w:t xml:space="preserve">Figure </w:t>
      </w:r>
      <w:r w:rsidR="004271D8">
        <w:rPr>
          <w:b w:val="0"/>
        </w:rPr>
        <w:t>14.</w:t>
      </w:r>
      <w:r w:rsidR="00100632">
        <w:rPr>
          <w:b w:val="0"/>
          <w:noProof/>
        </w:rPr>
        <w:t>7</w:t>
      </w:r>
      <w:r w:rsidRPr="00A4140C">
        <w:tab/>
        <w:t>NDA specialist disability service users, by disability group, 20</w:t>
      </w:r>
      <w:r w:rsidR="00904ADD" w:rsidRPr="00A4140C">
        <w:t>1</w:t>
      </w:r>
      <w:r w:rsidR="00140388">
        <w:t>1</w:t>
      </w:r>
      <w:r w:rsidRPr="00A4140C">
        <w:t>-1</w:t>
      </w:r>
      <w:r w:rsidR="00140388">
        <w:t>2</w:t>
      </w:r>
      <w:r w:rsidRPr="00A4140C">
        <w:rPr>
          <w:rStyle w:val="NoteLabel"/>
          <w:b/>
        </w:rPr>
        <w:t>a, b</w:t>
      </w:r>
      <w:r w:rsidRPr="00A4140C">
        <w:rPr>
          <w:rStyle w:val="NoteLabel"/>
        </w:rP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AA0B39">
        <w:tc>
          <w:tcPr>
            <w:tcW w:w="8777" w:type="dxa"/>
            <w:tcBorders>
              <w:top w:val="single" w:sz="6" w:space="0" w:color="auto"/>
              <w:bottom w:val="single" w:sz="6" w:space="0" w:color="auto"/>
              <w:right w:val="nil"/>
            </w:tcBorders>
          </w:tcPr>
          <w:p w:rsidR="001F39F2" w:rsidRPr="00A4140C" w:rsidRDefault="007C4BB0" w:rsidP="00585E2C">
            <w:pPr>
              <w:pStyle w:val="Figure"/>
            </w:pPr>
            <w:r>
              <w:rPr>
                <w:noProof/>
              </w:rPr>
              <w:drawing>
                <wp:inline distT="0" distB="0" distL="0" distR="0">
                  <wp:extent cx="5400675" cy="2476500"/>
                  <wp:effectExtent l="0" t="0" r="9525" b="0"/>
                  <wp:docPr id="9" name="Picture 9" descr="Figure 14.7 NDA specialist disability service users, by disability group, 2011-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2476500"/>
                          </a:xfrm>
                          <a:prstGeom prst="rect">
                            <a:avLst/>
                          </a:prstGeom>
                          <a:noFill/>
                          <a:ln>
                            <a:noFill/>
                          </a:ln>
                        </pic:spPr>
                      </pic:pic>
                    </a:graphicData>
                  </a:graphic>
                </wp:inline>
              </w:drawing>
            </w:r>
          </w:p>
        </w:tc>
      </w:tr>
    </w:tbl>
    <w:p w:rsidR="001F39F2" w:rsidRPr="00A4140C" w:rsidRDefault="00C253AB" w:rsidP="00585E2C">
      <w:pPr>
        <w:pStyle w:val="Note"/>
      </w:pPr>
      <w:r>
        <w:t xml:space="preserve">DL = Delayed Development; </w:t>
      </w:r>
      <w:r w:rsidR="00904ADD" w:rsidRPr="00A4140C">
        <w:t xml:space="preserve">Intellect = </w:t>
      </w:r>
      <w:r>
        <w:t>I</w:t>
      </w:r>
      <w:r w:rsidR="00904ADD" w:rsidRPr="00A4140C">
        <w:t xml:space="preserve">ntellectual </w:t>
      </w:r>
      <w:r>
        <w:t>D</w:t>
      </w:r>
      <w:r w:rsidR="00904ADD" w:rsidRPr="00A4140C">
        <w:t xml:space="preserve">isability; SL = Specific Learning; </w:t>
      </w:r>
      <w:proofErr w:type="spellStart"/>
      <w:r w:rsidR="00904ADD" w:rsidRPr="00A4140C">
        <w:t>ABI</w:t>
      </w:r>
      <w:proofErr w:type="spellEnd"/>
      <w:r w:rsidR="00904ADD" w:rsidRPr="00A4140C">
        <w:t xml:space="preserve"> = A</w:t>
      </w:r>
      <w:r w:rsidR="00EA2E7B">
        <w:t>c</w:t>
      </w:r>
      <w:r w:rsidR="00904ADD" w:rsidRPr="00A4140C">
        <w:t xml:space="preserve">quired brain injury; DB = </w:t>
      </w:r>
      <w:proofErr w:type="spellStart"/>
      <w:r w:rsidR="00904ADD" w:rsidRPr="00A4140C">
        <w:t>Deafblind</w:t>
      </w:r>
      <w:proofErr w:type="spellEnd"/>
      <w:r w:rsidR="00904ADD" w:rsidRPr="00A4140C">
        <w:t xml:space="preserve">; Psych = Psychiatric; </w:t>
      </w:r>
      <w:proofErr w:type="spellStart"/>
      <w:r w:rsidR="00904ADD" w:rsidRPr="00A4140C">
        <w:t>Neuro</w:t>
      </w:r>
      <w:proofErr w:type="spellEnd"/>
      <w:r w:rsidR="00904ADD" w:rsidRPr="00A4140C">
        <w:t xml:space="preserve"> = Neurological. </w:t>
      </w:r>
      <w:r w:rsidR="001F39F2" w:rsidRPr="00A4140C">
        <w:rPr>
          <w:rStyle w:val="NoteLabel"/>
        </w:rPr>
        <w:t>a</w:t>
      </w:r>
      <w:r w:rsidR="001F39F2" w:rsidRPr="00A4140C">
        <w:t xml:space="preserve"> Data need to be interpreted with care due to factors affecting data quality. </w:t>
      </w:r>
      <w:r w:rsidR="001F39F2" w:rsidRPr="00A4140C">
        <w:rPr>
          <w:rStyle w:val="NoteLabel"/>
        </w:rPr>
        <w:t xml:space="preserve">b </w:t>
      </w:r>
      <w:r w:rsidR="001F39F2" w:rsidRPr="00A4140C">
        <w:t xml:space="preserve">See tables </w:t>
      </w:r>
      <w:proofErr w:type="spellStart"/>
      <w:r w:rsidR="001F39F2" w:rsidRPr="00A4140C">
        <w:t>14A.14</w:t>
      </w:r>
      <w:proofErr w:type="spellEnd"/>
      <w:r w:rsidR="001F39F2" w:rsidRPr="00A4140C">
        <w:t xml:space="preserve"> and </w:t>
      </w:r>
      <w:proofErr w:type="spellStart"/>
      <w:r w:rsidR="001F39F2" w:rsidRPr="00A4140C">
        <w:t>14A.15</w:t>
      </w:r>
      <w:proofErr w:type="spellEnd"/>
      <w:r w:rsidR="001F39F2" w:rsidRPr="00A4140C">
        <w:t xml:space="preserve"> for detailed notes relating to these data.</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tables </w:t>
      </w:r>
      <w:proofErr w:type="spellStart"/>
      <w:r w:rsidRPr="00A4140C">
        <w:t>14A.14</w:t>
      </w:r>
      <w:proofErr w:type="spellEnd"/>
      <w:r w:rsidRPr="00A4140C">
        <w:t xml:space="preserve"> and </w:t>
      </w:r>
      <w:proofErr w:type="spellStart"/>
      <w:r w:rsidRPr="00A4140C">
        <w:t>14A.15</w:t>
      </w:r>
      <w:proofErr w:type="spellEnd"/>
      <w:r w:rsidRPr="00A4140C">
        <w:t>.</w:t>
      </w:r>
    </w:p>
    <w:bookmarkEnd w:id="9"/>
    <w:p w:rsidR="001E28AE" w:rsidRPr="00A4140C" w:rsidRDefault="001E28AE" w:rsidP="001E28AE">
      <w:pPr>
        <w:pStyle w:val="Heading4"/>
      </w:pPr>
      <w:r>
        <w:lastRenderedPageBreak/>
        <w:t xml:space="preserve">Basic </w:t>
      </w:r>
      <w:r w:rsidRPr="00A4140C">
        <w:t>Community Care</w:t>
      </w:r>
    </w:p>
    <w:p w:rsidR="001E28AE" w:rsidRDefault="001E28AE" w:rsidP="00626A1F">
      <w:pPr>
        <w:pStyle w:val="BodyText"/>
      </w:pPr>
      <w:r w:rsidRPr="00B76EC1">
        <w:t xml:space="preserve">The </w:t>
      </w:r>
      <w:r>
        <w:t>B</w:t>
      </w:r>
      <w:r w:rsidRPr="00B76EC1">
        <w:t xml:space="preserve">asic </w:t>
      </w:r>
      <w:r>
        <w:t>C</w:t>
      </w:r>
      <w:r w:rsidRPr="00B76EC1">
        <w:t xml:space="preserve">ommunity </w:t>
      </w:r>
      <w:r>
        <w:t>C</w:t>
      </w:r>
      <w:r w:rsidRPr="00B76EC1">
        <w:t xml:space="preserve">are reforms </w:t>
      </w:r>
      <w:r>
        <w:t xml:space="preserve">(BCC) </w:t>
      </w:r>
      <w:r w:rsidRPr="00B76EC1">
        <w:t>(</w:t>
      </w:r>
      <w:r>
        <w:t>Home and Community Care [</w:t>
      </w:r>
      <w:proofErr w:type="spellStart"/>
      <w:r>
        <w:t>HACC</w:t>
      </w:r>
      <w:proofErr w:type="spellEnd"/>
      <w:r>
        <w:t>]</w:t>
      </w:r>
      <w:r w:rsidRPr="00A4140C">
        <w:t xml:space="preserve"> program</w:t>
      </w:r>
      <w:r w:rsidRPr="00B76EC1">
        <w:t xml:space="preserve"> reforms) occurred over two phases (except in Victoria and WA). On 1 July 2011, the Australia</w:t>
      </w:r>
      <w:r>
        <w:t>n</w:t>
      </w:r>
      <w:r w:rsidRPr="00B76EC1">
        <w:t xml:space="preserve"> Government assumed funding and policy responsibility for </w:t>
      </w:r>
      <w:r>
        <w:t>BCC</w:t>
      </w:r>
      <w:r w:rsidRPr="00B76EC1">
        <w:t xml:space="preserve"> services for people aged 65 years or over (50 years or over for Indigenous Australians), and on 1 July 2012 </w:t>
      </w:r>
      <w:r w:rsidR="00961CD5">
        <w:t>the Australian Government</w:t>
      </w:r>
      <w:r w:rsidRPr="00B76EC1">
        <w:t xml:space="preserve"> also assumed operational responsibility for these services. On 1 July 2011, State and Territory governments (except in Victoria and WA) assumed full funding and program responsibility for </w:t>
      </w:r>
      <w:r>
        <w:t>BCC</w:t>
      </w:r>
      <w:r w:rsidRPr="00B76EC1">
        <w:t xml:space="preserve"> services provided to younger people aged under 65 years (or under the age of 50 </w:t>
      </w:r>
      <w:r>
        <w:t xml:space="preserve">years </w:t>
      </w:r>
      <w:r w:rsidRPr="00B76EC1">
        <w:t>for Indigenous Australians).</w:t>
      </w:r>
    </w:p>
    <w:p w:rsidR="001E28AE" w:rsidRPr="000B1EEE" w:rsidRDefault="001E28AE" w:rsidP="00626A1F">
      <w:pPr>
        <w:pStyle w:val="BodyText"/>
      </w:pPr>
      <w:r w:rsidRPr="000B1EEE">
        <w:t xml:space="preserve">The changes to roles and responsibilities for </w:t>
      </w:r>
      <w:r>
        <w:t>BCC</w:t>
      </w:r>
      <w:r w:rsidRPr="000B1EEE">
        <w:t xml:space="preserve">, aged care and specialist disability services do not apply to Victoria and WA. In these </w:t>
      </w:r>
      <w:r>
        <w:t>s</w:t>
      </w:r>
      <w:r w:rsidRPr="000B1EEE">
        <w:t xml:space="preserve">tates, </w:t>
      </w:r>
      <w:r>
        <w:t>BCC</w:t>
      </w:r>
      <w:r w:rsidRPr="000B1EEE">
        <w:t xml:space="preserve"> continues to be delivered under </w:t>
      </w:r>
      <w:proofErr w:type="spellStart"/>
      <w:r w:rsidRPr="000B1EEE">
        <w:t>HACC</w:t>
      </w:r>
      <w:proofErr w:type="spellEnd"/>
      <w:r w:rsidRPr="000B1EEE">
        <w:t xml:space="preserve"> as a joint Australian and State governments’ funded program. The Australian Government and the Victorian and WA governments have maintained bilateral agreements for that purpose.</w:t>
      </w:r>
    </w:p>
    <w:p w:rsidR="001E28AE" w:rsidRPr="00A4140C" w:rsidRDefault="001E28AE" w:rsidP="00626A1F">
      <w:pPr>
        <w:pStyle w:val="BodyText"/>
      </w:pPr>
      <w:r>
        <w:t xml:space="preserve">BCC </w:t>
      </w:r>
      <w:r w:rsidR="00ED4850">
        <w:t xml:space="preserve">replaces the </w:t>
      </w:r>
      <w:proofErr w:type="spellStart"/>
      <w:r w:rsidRPr="00A4140C">
        <w:t>HACC</w:t>
      </w:r>
      <w:proofErr w:type="spellEnd"/>
      <w:r w:rsidRPr="00A4140C">
        <w:t xml:space="preserve"> program</w:t>
      </w:r>
      <w:r w:rsidR="00961CD5">
        <w:t>,</w:t>
      </w:r>
      <w:r w:rsidRPr="00A4140C">
        <w:t xml:space="preserve"> </w:t>
      </w:r>
      <w:r>
        <w:t>which wa</w:t>
      </w:r>
      <w:r w:rsidRPr="00A4140C">
        <w:t xml:space="preserve">s a joint Australian Government and State and Territory government initiative administered under the </w:t>
      </w:r>
      <w:r w:rsidRPr="00A4140C">
        <w:rPr>
          <w:i/>
          <w:iCs/>
        </w:rPr>
        <w:t xml:space="preserve">Home and Community Care Act 1985 </w:t>
      </w:r>
      <w:r w:rsidRPr="00A4140C">
        <w:rPr>
          <w:iCs/>
        </w:rPr>
        <w:t>(</w:t>
      </w:r>
      <w:proofErr w:type="spellStart"/>
      <w:r w:rsidRPr="00A4140C">
        <w:rPr>
          <w:iCs/>
        </w:rPr>
        <w:t>DoH</w:t>
      </w:r>
      <w:proofErr w:type="spellEnd"/>
      <w:r>
        <w:rPr>
          <w:iCs/>
        </w:rPr>
        <w:t> </w:t>
      </w:r>
      <w:r w:rsidRPr="00A4140C">
        <w:rPr>
          <w:iCs/>
        </w:rPr>
        <w:t>201</w:t>
      </w:r>
      <w:r>
        <w:rPr>
          <w:iCs/>
        </w:rPr>
        <w:t>3</w:t>
      </w:r>
      <w:r w:rsidRPr="00A4140C">
        <w:rPr>
          <w:iCs/>
        </w:rPr>
        <w:t>)</w:t>
      </w:r>
      <w:r w:rsidRPr="00A4140C">
        <w:t>. (box 14.5).</w:t>
      </w:r>
    </w:p>
    <w:p w:rsidR="001E28AE" w:rsidRPr="00A4140C" w:rsidRDefault="001E28AE" w:rsidP="001E28AE">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E28AE" w:rsidRPr="00A4140C" w:rsidTr="00961CD5">
        <w:tc>
          <w:tcPr>
            <w:tcW w:w="8771" w:type="dxa"/>
            <w:tcBorders>
              <w:top w:val="single" w:sz="6" w:space="0" w:color="auto"/>
              <w:bottom w:val="nil"/>
            </w:tcBorders>
          </w:tcPr>
          <w:p w:rsidR="001E28AE" w:rsidRPr="00A4140C" w:rsidRDefault="001E28AE" w:rsidP="00961CD5">
            <w:pPr>
              <w:pStyle w:val="BoxTitle"/>
            </w:pPr>
            <w:r w:rsidRPr="00A4140C">
              <w:rPr>
                <w:b w:val="0"/>
              </w:rPr>
              <w:t>Box 14.</w:t>
            </w:r>
            <w:r w:rsidR="00100632">
              <w:rPr>
                <w:b w:val="0"/>
                <w:noProof/>
              </w:rPr>
              <w:t>5</w:t>
            </w:r>
            <w:r w:rsidRPr="00A4140C">
              <w:tab/>
            </w:r>
            <w:r>
              <w:t xml:space="preserve">Basic </w:t>
            </w:r>
            <w:r w:rsidRPr="00A4140C">
              <w:t>Community Care services</w:t>
            </w:r>
          </w:p>
        </w:tc>
      </w:tr>
      <w:tr w:rsidR="001E28AE" w:rsidRPr="00A4140C" w:rsidTr="00961CD5">
        <w:trPr>
          <w:cantSplit/>
        </w:trPr>
        <w:tc>
          <w:tcPr>
            <w:tcW w:w="8771" w:type="dxa"/>
            <w:tcBorders>
              <w:top w:val="nil"/>
              <w:left w:val="single" w:sz="6" w:space="0" w:color="auto"/>
              <w:bottom w:val="nil"/>
              <w:right w:val="single" w:sz="4" w:space="0" w:color="auto"/>
            </w:tcBorders>
          </w:tcPr>
          <w:p w:rsidR="001E28AE" w:rsidRPr="00A4140C" w:rsidRDefault="001E28AE" w:rsidP="00961CD5">
            <w:pPr>
              <w:pStyle w:val="Box"/>
            </w:pPr>
            <w:r w:rsidRPr="00A4140C">
              <w:t>Changes to the Australian, State and Territory governments’ roles and responsibilities specified in the National Health Reform Agreement (</w:t>
            </w:r>
            <w:proofErr w:type="spellStart"/>
            <w:r w:rsidRPr="00A4140C">
              <w:t>NHRA</w:t>
            </w:r>
            <w:proofErr w:type="spellEnd"/>
            <w:r w:rsidRPr="00A4140C">
              <w:t>)</w:t>
            </w:r>
            <w:r w:rsidR="00D7722F">
              <w:t xml:space="preserve"> and in the National Disability Agreement (NDA)</w:t>
            </w:r>
            <w:r w:rsidRPr="00A4140C">
              <w:t xml:space="preserve"> </w:t>
            </w:r>
            <w:r>
              <w:t>to</w:t>
            </w:r>
            <w:r w:rsidRPr="00A4140C">
              <w:t xml:space="preserve"> the Home and Community Care (</w:t>
            </w:r>
            <w:proofErr w:type="spellStart"/>
            <w:r w:rsidRPr="00A4140C">
              <w:t>HACC</w:t>
            </w:r>
            <w:proofErr w:type="spellEnd"/>
            <w:r w:rsidRPr="00A4140C">
              <w:t xml:space="preserve">) program make it appropriate to report on people aged under 65 years (and Indigenous Australians aged under 50 years) with disability who use </w:t>
            </w:r>
            <w:r>
              <w:t xml:space="preserve">Basic Community Care (BCC) </w:t>
            </w:r>
            <w:r w:rsidRPr="00A4140C">
              <w:t xml:space="preserve">services in this chapter. </w:t>
            </w:r>
          </w:p>
          <w:p w:rsidR="001E28AE" w:rsidRPr="00A4140C" w:rsidRDefault="001E28AE" w:rsidP="00961CD5">
            <w:pPr>
              <w:pStyle w:val="Box"/>
            </w:pPr>
            <w:r w:rsidRPr="00A4140C">
              <w:t xml:space="preserve">The changes to the relevant roles and responsibilities under the </w:t>
            </w:r>
            <w:proofErr w:type="spellStart"/>
            <w:r w:rsidRPr="00A4140C">
              <w:t>NHRA</w:t>
            </w:r>
            <w:proofErr w:type="spellEnd"/>
            <w:r w:rsidRPr="00A4140C">
              <w:t xml:space="preserve"> are aimed at creating a national aged care system and national disability services system. </w:t>
            </w:r>
          </w:p>
          <w:p w:rsidR="001E28AE" w:rsidRPr="00A4140C" w:rsidRDefault="001E28AE" w:rsidP="00961CD5">
            <w:pPr>
              <w:pStyle w:val="Box"/>
            </w:pPr>
            <w:r w:rsidRPr="00A4140C">
              <w:t xml:space="preserve">Under the </w:t>
            </w:r>
            <w:proofErr w:type="spellStart"/>
            <w:r w:rsidRPr="00A4140C">
              <w:t>NHRA</w:t>
            </w:r>
            <w:proofErr w:type="spellEnd"/>
            <w:r w:rsidRPr="00A4140C">
              <w:t>, from 13 July 2011 the Australian Government has:</w:t>
            </w:r>
          </w:p>
          <w:p w:rsidR="001E28AE" w:rsidRPr="00A4140C" w:rsidRDefault="001E28AE" w:rsidP="00961CD5">
            <w:pPr>
              <w:pStyle w:val="BoxListBullet"/>
            </w:pPr>
            <w:r w:rsidRPr="00A4140C">
              <w:t xml:space="preserve">full policy and funding responsibility for aged care services (for people aged 65 years or over and Indigenous Australians aged 50–64 years), including basic community care (previously provided under the </w:t>
            </w:r>
            <w:proofErr w:type="spellStart"/>
            <w:r w:rsidRPr="00A4140C">
              <w:t>HACC</w:t>
            </w:r>
            <w:proofErr w:type="spellEnd"/>
            <w:r w:rsidRPr="00A4140C">
              <w:t xml:space="preserve"> program) </w:t>
            </w:r>
          </w:p>
          <w:p w:rsidR="001E28AE" w:rsidRPr="00A4140C" w:rsidRDefault="001E28AE" w:rsidP="00961CD5">
            <w:pPr>
              <w:pStyle w:val="BoxListBullet"/>
            </w:pPr>
            <w:r w:rsidRPr="00A4140C">
              <w:t>funding responsibility for specialist disability services delivered under the National Disability Agreement (NDA) for people aged 65 years or over and for Indigenous Australians aged 50–64 years</w:t>
            </w:r>
          </w:p>
          <w:p w:rsidR="001E28AE" w:rsidRPr="00A4140C" w:rsidRDefault="001E28AE" w:rsidP="00961CD5">
            <w:pPr>
              <w:pStyle w:val="Box"/>
            </w:pPr>
            <w:r w:rsidRPr="00A4140C">
              <w:t xml:space="preserve">Under the </w:t>
            </w:r>
            <w:proofErr w:type="spellStart"/>
            <w:r w:rsidRPr="00A4140C">
              <w:t>NHRA</w:t>
            </w:r>
            <w:proofErr w:type="spellEnd"/>
            <w:r w:rsidRPr="00A4140C">
              <w:t xml:space="preserve"> from 13 July 2011 the State and Territory governments have:</w:t>
            </w:r>
          </w:p>
          <w:p w:rsidR="001E28AE" w:rsidRPr="00A4140C" w:rsidRDefault="001E28AE" w:rsidP="00961CD5">
            <w:pPr>
              <w:pStyle w:val="BoxListBullet"/>
            </w:pPr>
            <w:r w:rsidRPr="00A4140C">
              <w:t xml:space="preserve">full policy and funding responsibility for specialist disability services for people aged under 65 years and for Indigenous Australians aged 49 years or under, including basic community care (previously provided under the </w:t>
            </w:r>
            <w:proofErr w:type="spellStart"/>
            <w:r w:rsidRPr="00A4140C">
              <w:t>HACC</w:t>
            </w:r>
            <w:proofErr w:type="spellEnd"/>
            <w:r w:rsidRPr="00A4140C">
              <w:t xml:space="preserve"> program)</w:t>
            </w:r>
          </w:p>
          <w:p w:rsidR="001E28AE" w:rsidRPr="00A4140C" w:rsidRDefault="001E28AE" w:rsidP="00961CD5">
            <w:pPr>
              <w:pStyle w:val="BoxListBullet"/>
            </w:pPr>
            <w:r w:rsidRPr="00A4140C">
              <w:t>funding responsibility for packaged community care and residential care delivered through aged care programs to people aged 64 years or under, except for Indigenous Australians aged 50–64 years.</w:t>
            </w:r>
          </w:p>
          <w:p w:rsidR="001E28AE" w:rsidRDefault="001E28AE" w:rsidP="00961CD5">
            <w:pPr>
              <w:pStyle w:val="Box"/>
            </w:pPr>
            <w:r w:rsidRPr="00A4140C">
              <w:t xml:space="preserve">The changes to roles and responsibilities for basic community care, aged care and specialist disability services and the reconciliation arrangements do not apply to Victoria and WA. In these states, basic community care continues to be delivered under </w:t>
            </w:r>
            <w:proofErr w:type="spellStart"/>
            <w:r w:rsidRPr="00A4140C">
              <w:t>HACC</w:t>
            </w:r>
            <w:proofErr w:type="spellEnd"/>
            <w:r w:rsidRPr="00A4140C">
              <w:t xml:space="preserve"> as a joint Australian and State government funded program. The Australian Government and the Victorian and WA governments have maintained bilateral agreements for that purpose.</w:t>
            </w:r>
          </w:p>
          <w:p w:rsidR="001E28AE" w:rsidRPr="00A4140C" w:rsidRDefault="001E28AE" w:rsidP="00961CD5">
            <w:pPr>
              <w:pStyle w:val="Box"/>
            </w:pPr>
            <w:r>
              <w:t>BCC</w:t>
            </w:r>
            <w:r w:rsidRPr="00A4140C">
              <w:t xml:space="preserve"> services </w:t>
            </w:r>
            <w:r>
              <w:t>include</w:t>
            </w:r>
            <w:r w:rsidRPr="00A4140C">
              <w:t xml:space="preserve"> basic maintenance and support services, including allied health care, assessment, case management and client care coordination, centre-based day care, counselling, support, information and advocacy, domestic assistance, home maintenance, nursing, personal care and respite care, social support, meals, home modification, linen service, goods and equipment, and transport.</w:t>
            </w:r>
          </w:p>
        </w:tc>
      </w:tr>
      <w:tr w:rsidR="001E28AE" w:rsidRPr="00A4140C" w:rsidTr="00961CD5">
        <w:trPr>
          <w:cantSplit/>
        </w:trPr>
        <w:tc>
          <w:tcPr>
            <w:tcW w:w="8771" w:type="dxa"/>
            <w:tcBorders>
              <w:top w:val="nil"/>
              <w:left w:val="single" w:sz="6" w:space="0" w:color="auto"/>
              <w:bottom w:val="nil"/>
              <w:right w:val="single" w:sz="6" w:space="0" w:color="auto"/>
            </w:tcBorders>
          </w:tcPr>
          <w:p w:rsidR="001E28AE" w:rsidRPr="00A4140C" w:rsidRDefault="001E28AE" w:rsidP="00961CD5">
            <w:pPr>
              <w:pStyle w:val="BoxSource"/>
              <w:jc w:val="left"/>
            </w:pPr>
            <w:r w:rsidRPr="00A4140C">
              <w:rPr>
                <w:i/>
              </w:rPr>
              <w:t>Source: Department of Health and Ageing (</w:t>
            </w:r>
            <w:proofErr w:type="spellStart"/>
            <w:r w:rsidRPr="00A4140C">
              <w:rPr>
                <w:i/>
              </w:rPr>
              <w:t>DoHA</w:t>
            </w:r>
            <w:proofErr w:type="spellEnd"/>
            <w:r w:rsidRPr="00A4140C">
              <w:rPr>
                <w:i/>
              </w:rPr>
              <w:t>) unpublished.</w:t>
            </w:r>
          </w:p>
        </w:tc>
      </w:tr>
      <w:tr w:rsidR="001E28AE" w:rsidRPr="00A4140C" w:rsidTr="00961CD5">
        <w:trPr>
          <w:cantSplit/>
        </w:trPr>
        <w:tc>
          <w:tcPr>
            <w:tcW w:w="8771" w:type="dxa"/>
            <w:tcBorders>
              <w:top w:val="nil"/>
              <w:left w:val="single" w:sz="6" w:space="0" w:color="auto"/>
              <w:bottom w:val="single" w:sz="6" w:space="0" w:color="auto"/>
              <w:right w:val="single" w:sz="6" w:space="0" w:color="auto"/>
            </w:tcBorders>
          </w:tcPr>
          <w:p w:rsidR="001E28AE" w:rsidRPr="00A4140C" w:rsidRDefault="001E28AE" w:rsidP="00961CD5">
            <w:pPr>
              <w:pStyle w:val="Box"/>
              <w:keepNext w:val="0"/>
              <w:spacing w:before="0" w:line="120" w:lineRule="exact"/>
            </w:pPr>
          </w:p>
        </w:tc>
      </w:tr>
    </w:tbl>
    <w:p w:rsidR="001E28AE" w:rsidRPr="00A4140C" w:rsidRDefault="001E28AE" w:rsidP="00626A1F">
      <w:pPr>
        <w:pStyle w:val="BodyText"/>
      </w:pPr>
      <w:r w:rsidRPr="00A4140C">
        <w:t>Nationally in 201</w:t>
      </w:r>
      <w:r>
        <w:t>2</w:t>
      </w:r>
      <w:r w:rsidRPr="00A4140C">
        <w:t>-1</w:t>
      </w:r>
      <w:r>
        <w:t>3 (ex</w:t>
      </w:r>
      <w:r w:rsidR="001A7646">
        <w:t>c</w:t>
      </w:r>
      <w:r>
        <w:t>luding Victoria and Western Australia)</w:t>
      </w:r>
      <w:r w:rsidRPr="00A4140C">
        <w:t xml:space="preserve">, </w:t>
      </w:r>
      <w:r>
        <w:t>120</w:t>
      </w:r>
      <w:r w:rsidRPr="00A4140C">
        <w:t> </w:t>
      </w:r>
      <w:r>
        <w:t>711</w:t>
      </w:r>
      <w:r w:rsidRPr="00A4140C">
        <w:t xml:space="preserve"> people </w:t>
      </w:r>
      <w:r>
        <w:t>under the age of 65 years</w:t>
      </w:r>
      <w:r w:rsidRPr="00A4140C">
        <w:t xml:space="preserve"> (and Indigenous Australians </w:t>
      </w:r>
      <w:r>
        <w:t>under the age of 50</w:t>
      </w:r>
      <w:r w:rsidRPr="00A4140C">
        <w:t xml:space="preserve"> years) received </w:t>
      </w:r>
      <w:r>
        <w:t>B</w:t>
      </w:r>
      <w:r w:rsidRPr="00A4140C">
        <w:t>CC services (table 14.1).</w:t>
      </w:r>
    </w:p>
    <w:p w:rsidR="001E28AE" w:rsidRPr="00A4140C" w:rsidRDefault="001E28AE" w:rsidP="001E28AE">
      <w:pPr>
        <w:pStyle w:val="TableTitle"/>
        <w:rPr>
          <w:b w:val="0"/>
        </w:rPr>
      </w:pPr>
      <w:r w:rsidRPr="00A4140C">
        <w:rPr>
          <w:b w:val="0"/>
        </w:rPr>
        <w:lastRenderedPageBreak/>
        <w:t>Table 14.1</w:t>
      </w:r>
      <w:r w:rsidRPr="00A4140C">
        <w:tab/>
        <w:t xml:space="preserve">Number of people receiving </w:t>
      </w:r>
      <w:r>
        <w:t>BCC</w:t>
      </w:r>
      <w:r w:rsidRPr="00A4140C">
        <w:t xml:space="preserve"> services aged </w:t>
      </w:r>
      <w:r>
        <w:t xml:space="preserve">under </w:t>
      </w:r>
      <w:r w:rsidRPr="00A4140C">
        <w:t>6</w:t>
      </w:r>
      <w:r>
        <w:t>5</w:t>
      </w:r>
      <w:r w:rsidRPr="00A4140C">
        <w:t xml:space="preserve"> years and </w:t>
      </w:r>
      <w:proofErr w:type="spellStart"/>
      <w:r>
        <w:t>a</w:t>
      </w:r>
      <w:r w:rsidRPr="00A4140C">
        <w:t>nd</w:t>
      </w:r>
      <w:proofErr w:type="spellEnd"/>
      <w:r w:rsidRPr="00A4140C">
        <w:t xml:space="preserve"> Indigenous Australians aged</w:t>
      </w:r>
      <w:r w:rsidR="00311F7A">
        <w:t xml:space="preserve"> under</w:t>
      </w:r>
      <w:r w:rsidRPr="00A4140C">
        <w:t xml:space="preserve"> </w:t>
      </w:r>
      <w:r w:rsidR="00311F7A">
        <w:t>50 years</w:t>
      </w:r>
      <w:r w:rsidRPr="00A4140C">
        <w:t>, 201</w:t>
      </w:r>
      <w:r>
        <w:t>2</w:t>
      </w:r>
      <w:r w:rsidR="00311F7A">
        <w:noBreakHyphen/>
      </w:r>
      <w:r w:rsidRPr="00A4140C">
        <w:t>1</w:t>
      </w:r>
      <w:r>
        <w:t>3</w:t>
      </w:r>
      <w:r w:rsidRPr="00A4140C">
        <w:rPr>
          <w:rStyle w:val="NoteLabel"/>
          <w:b/>
        </w:rPr>
        <w:t>a, b, c, d, e</w:t>
      </w:r>
    </w:p>
    <w:tbl>
      <w:tblPr>
        <w:tblW w:w="5000" w:type="pct"/>
        <w:tblLayout w:type="fixed"/>
        <w:tblCellMar>
          <w:left w:w="0" w:type="dxa"/>
          <w:right w:w="0" w:type="dxa"/>
        </w:tblCellMar>
        <w:tblLook w:val="0000" w:firstRow="0" w:lastRow="0" w:firstColumn="0" w:lastColumn="0" w:noHBand="0" w:noVBand="0"/>
      </w:tblPr>
      <w:tblGrid>
        <w:gridCol w:w="3261"/>
        <w:gridCol w:w="849"/>
        <w:gridCol w:w="853"/>
        <w:gridCol w:w="851"/>
        <w:gridCol w:w="710"/>
        <w:gridCol w:w="708"/>
        <w:gridCol w:w="708"/>
        <w:gridCol w:w="849"/>
      </w:tblGrid>
      <w:tr w:rsidR="001E28AE" w:rsidRPr="00A4140C" w:rsidTr="00961CD5">
        <w:tc>
          <w:tcPr>
            <w:tcW w:w="1855" w:type="pct"/>
            <w:tcBorders>
              <w:top w:val="single" w:sz="6" w:space="0" w:color="auto"/>
              <w:bottom w:val="single" w:sz="6" w:space="0" w:color="auto"/>
            </w:tcBorders>
            <w:shd w:val="clear" w:color="auto" w:fill="auto"/>
          </w:tcPr>
          <w:p w:rsidR="001E28AE" w:rsidRPr="00A4140C" w:rsidRDefault="001E28AE" w:rsidP="00961CD5">
            <w:pPr>
              <w:pStyle w:val="TableColumnHeading"/>
              <w:jc w:val="left"/>
            </w:pPr>
          </w:p>
        </w:tc>
        <w:tc>
          <w:tcPr>
            <w:tcW w:w="483" w:type="pct"/>
            <w:tcBorders>
              <w:top w:val="single" w:sz="6" w:space="0" w:color="auto"/>
              <w:bottom w:val="single" w:sz="6" w:space="0" w:color="auto"/>
            </w:tcBorders>
          </w:tcPr>
          <w:p w:rsidR="001E28AE" w:rsidRPr="00A4140C" w:rsidRDefault="001E28AE" w:rsidP="00961CD5">
            <w:pPr>
              <w:pStyle w:val="TableColumnHeading"/>
            </w:pPr>
            <w:r w:rsidRPr="00A4140C">
              <w:t>NSW</w:t>
            </w:r>
          </w:p>
        </w:tc>
        <w:tc>
          <w:tcPr>
            <w:tcW w:w="485" w:type="pct"/>
            <w:tcBorders>
              <w:top w:val="single" w:sz="6" w:space="0" w:color="auto"/>
              <w:bottom w:val="single" w:sz="6" w:space="0" w:color="auto"/>
            </w:tcBorders>
          </w:tcPr>
          <w:p w:rsidR="001E28AE" w:rsidRPr="00A4140C" w:rsidRDefault="001E28AE" w:rsidP="00961CD5">
            <w:pPr>
              <w:pStyle w:val="TableColumnHeading"/>
            </w:pPr>
            <w:r w:rsidRPr="00A4140C">
              <w:t>Qld</w:t>
            </w:r>
          </w:p>
        </w:tc>
        <w:tc>
          <w:tcPr>
            <w:tcW w:w="484" w:type="pct"/>
            <w:tcBorders>
              <w:top w:val="single" w:sz="6" w:space="0" w:color="auto"/>
              <w:bottom w:val="single" w:sz="6" w:space="0" w:color="auto"/>
            </w:tcBorders>
            <w:shd w:val="clear" w:color="auto" w:fill="auto"/>
          </w:tcPr>
          <w:p w:rsidR="001E28AE" w:rsidRPr="00A4140C" w:rsidRDefault="001E28AE" w:rsidP="00961CD5">
            <w:pPr>
              <w:pStyle w:val="TableColumnHeading"/>
            </w:pPr>
            <w:r w:rsidRPr="00A4140C">
              <w:t>SA</w:t>
            </w:r>
          </w:p>
        </w:tc>
        <w:tc>
          <w:tcPr>
            <w:tcW w:w="404" w:type="pct"/>
            <w:tcBorders>
              <w:top w:val="single" w:sz="4" w:space="0" w:color="auto"/>
              <w:bottom w:val="single" w:sz="4" w:space="0" w:color="auto"/>
            </w:tcBorders>
            <w:shd w:val="clear" w:color="auto" w:fill="auto"/>
          </w:tcPr>
          <w:p w:rsidR="001E28AE" w:rsidRPr="00A4140C" w:rsidRDefault="001E28AE" w:rsidP="00961CD5">
            <w:pPr>
              <w:pStyle w:val="TableColumnHeading"/>
            </w:pPr>
            <w:r w:rsidRPr="00A4140C">
              <w:t>Tas</w:t>
            </w:r>
          </w:p>
        </w:tc>
        <w:tc>
          <w:tcPr>
            <w:tcW w:w="403" w:type="pct"/>
            <w:tcBorders>
              <w:top w:val="single" w:sz="6" w:space="0" w:color="auto"/>
              <w:left w:val="nil"/>
              <w:bottom w:val="single" w:sz="4" w:space="0" w:color="auto"/>
            </w:tcBorders>
            <w:shd w:val="clear" w:color="auto" w:fill="auto"/>
          </w:tcPr>
          <w:p w:rsidR="001E28AE" w:rsidRPr="00A4140C" w:rsidRDefault="001E28AE" w:rsidP="00961CD5">
            <w:pPr>
              <w:pStyle w:val="TableColumnHeading"/>
            </w:pPr>
            <w:r w:rsidRPr="00A4140C">
              <w:t>ACT</w:t>
            </w:r>
          </w:p>
        </w:tc>
        <w:tc>
          <w:tcPr>
            <w:tcW w:w="403" w:type="pct"/>
            <w:tcBorders>
              <w:top w:val="single" w:sz="6" w:space="0" w:color="auto"/>
              <w:left w:val="nil"/>
              <w:bottom w:val="single" w:sz="4" w:space="0" w:color="auto"/>
            </w:tcBorders>
          </w:tcPr>
          <w:p w:rsidR="001E28AE" w:rsidRPr="00A4140C" w:rsidRDefault="001E28AE" w:rsidP="00961CD5">
            <w:pPr>
              <w:pStyle w:val="TableColumnHeading"/>
            </w:pPr>
            <w:r w:rsidRPr="00A4140C">
              <w:t>NT</w:t>
            </w:r>
          </w:p>
        </w:tc>
        <w:tc>
          <w:tcPr>
            <w:tcW w:w="483" w:type="pct"/>
            <w:tcBorders>
              <w:top w:val="single" w:sz="6" w:space="0" w:color="auto"/>
              <w:left w:val="nil"/>
              <w:bottom w:val="single" w:sz="4" w:space="0" w:color="auto"/>
            </w:tcBorders>
          </w:tcPr>
          <w:p w:rsidR="001E28AE" w:rsidRPr="00A4140C" w:rsidRDefault="001E28AE" w:rsidP="00961CD5">
            <w:pPr>
              <w:pStyle w:val="TableColumnHeading"/>
            </w:pPr>
            <w:r w:rsidRPr="00A4140C">
              <w:t>Aust</w:t>
            </w:r>
          </w:p>
        </w:tc>
      </w:tr>
      <w:tr w:rsidR="001E28AE" w:rsidRPr="00A4140C" w:rsidTr="00961CD5">
        <w:trPr>
          <w:trHeight w:val="687"/>
        </w:trPr>
        <w:tc>
          <w:tcPr>
            <w:tcW w:w="1855" w:type="pct"/>
            <w:tcBorders>
              <w:top w:val="single" w:sz="6" w:space="0" w:color="auto"/>
            </w:tcBorders>
            <w:vAlign w:val="center"/>
          </w:tcPr>
          <w:p w:rsidR="001E28AE" w:rsidRPr="00A4140C" w:rsidRDefault="001E28AE" w:rsidP="00961CD5">
            <w:pPr>
              <w:pStyle w:val="TableBodyText"/>
              <w:jc w:val="left"/>
            </w:pPr>
            <w:r w:rsidRPr="00A4140C">
              <w:t>Indigenous Australians aged 49 years and under</w:t>
            </w:r>
          </w:p>
        </w:tc>
        <w:tc>
          <w:tcPr>
            <w:tcW w:w="483" w:type="pct"/>
            <w:tcBorders>
              <w:top w:val="single" w:sz="6"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3 295</w:t>
            </w:r>
          </w:p>
        </w:tc>
        <w:tc>
          <w:tcPr>
            <w:tcW w:w="485" w:type="pct"/>
            <w:tcBorders>
              <w:top w:val="single" w:sz="6" w:space="0" w:color="auto"/>
              <w:righ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1 376</w:t>
            </w:r>
          </w:p>
        </w:tc>
        <w:tc>
          <w:tcPr>
            <w:tcW w:w="484" w:type="pct"/>
            <w:tcBorders>
              <w:top w:val="single" w:sz="6" w:space="0" w:color="auto"/>
              <w:lef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756</w:t>
            </w:r>
          </w:p>
        </w:tc>
        <w:tc>
          <w:tcPr>
            <w:tcW w:w="404" w:type="pct"/>
            <w:tcBorders>
              <w:top w:val="single" w:sz="4" w:space="0" w:color="auto"/>
              <w:lef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126</w:t>
            </w:r>
          </w:p>
        </w:tc>
        <w:tc>
          <w:tcPr>
            <w:tcW w:w="403" w:type="pct"/>
            <w:tcBorders>
              <w:top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72</w:t>
            </w:r>
          </w:p>
        </w:tc>
        <w:tc>
          <w:tcPr>
            <w:tcW w:w="403" w:type="pct"/>
            <w:tcBorders>
              <w:top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110</w:t>
            </w:r>
          </w:p>
        </w:tc>
        <w:tc>
          <w:tcPr>
            <w:tcW w:w="483" w:type="pct"/>
            <w:tcBorders>
              <w:top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5 735</w:t>
            </w:r>
          </w:p>
        </w:tc>
      </w:tr>
      <w:tr w:rsidR="001E28AE" w:rsidRPr="00A4140C" w:rsidTr="00961CD5">
        <w:trPr>
          <w:trHeight w:val="852"/>
        </w:trPr>
        <w:tc>
          <w:tcPr>
            <w:tcW w:w="1855" w:type="pct"/>
            <w:vAlign w:val="center"/>
          </w:tcPr>
          <w:p w:rsidR="001E28AE" w:rsidRPr="00A4140C" w:rsidRDefault="001E28AE" w:rsidP="00961CD5">
            <w:pPr>
              <w:pStyle w:val="TableBodyText"/>
              <w:jc w:val="left"/>
            </w:pPr>
            <w:r w:rsidRPr="00A4140C">
              <w:t xml:space="preserve">People born in non-English speaking countries aged 64 years and under </w:t>
            </w:r>
          </w:p>
        </w:tc>
        <w:tc>
          <w:tcPr>
            <w:tcW w:w="483" w:type="pct"/>
            <w:vAlign w:val="center"/>
          </w:tcPr>
          <w:p w:rsidR="001E28AE" w:rsidRDefault="001E28AE" w:rsidP="00961CD5">
            <w:pPr>
              <w:jc w:val="right"/>
              <w:rPr>
                <w:rFonts w:ascii="Arial" w:hAnsi="Arial" w:cs="Arial"/>
                <w:sz w:val="20"/>
                <w:szCs w:val="20"/>
              </w:rPr>
            </w:pPr>
            <w:r>
              <w:rPr>
                <w:rFonts w:ascii="Arial" w:hAnsi="Arial" w:cs="Arial"/>
                <w:sz w:val="20"/>
                <w:szCs w:val="20"/>
              </w:rPr>
              <w:t xml:space="preserve"> 6 622</w:t>
            </w:r>
          </w:p>
        </w:tc>
        <w:tc>
          <w:tcPr>
            <w:tcW w:w="485" w:type="pct"/>
            <w:tcBorders>
              <w:righ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2 176</w:t>
            </w:r>
          </w:p>
        </w:tc>
        <w:tc>
          <w:tcPr>
            <w:tcW w:w="484" w:type="pct"/>
            <w:tcBorders>
              <w:lef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2 004</w:t>
            </w:r>
          </w:p>
        </w:tc>
        <w:tc>
          <w:tcPr>
            <w:tcW w:w="404" w:type="pct"/>
            <w:tcBorders>
              <w:lef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229</w:t>
            </w:r>
          </w:p>
        </w:tc>
        <w:tc>
          <w:tcPr>
            <w:tcW w:w="403" w:type="pct"/>
            <w:vAlign w:val="center"/>
          </w:tcPr>
          <w:p w:rsidR="001E28AE" w:rsidRDefault="001E28AE" w:rsidP="00961CD5">
            <w:pPr>
              <w:jc w:val="right"/>
              <w:rPr>
                <w:rFonts w:ascii="Arial" w:hAnsi="Arial" w:cs="Arial"/>
                <w:sz w:val="20"/>
                <w:szCs w:val="20"/>
              </w:rPr>
            </w:pPr>
            <w:r>
              <w:rPr>
                <w:rFonts w:ascii="Arial" w:hAnsi="Arial" w:cs="Arial"/>
                <w:sz w:val="20"/>
                <w:szCs w:val="20"/>
              </w:rPr>
              <w:t xml:space="preserve">  573</w:t>
            </w:r>
          </w:p>
        </w:tc>
        <w:tc>
          <w:tcPr>
            <w:tcW w:w="403" w:type="pct"/>
            <w:vAlign w:val="center"/>
          </w:tcPr>
          <w:p w:rsidR="001E28AE" w:rsidRDefault="001E28AE" w:rsidP="00961CD5">
            <w:pPr>
              <w:jc w:val="right"/>
              <w:rPr>
                <w:rFonts w:ascii="Arial" w:hAnsi="Arial" w:cs="Arial"/>
                <w:sz w:val="20"/>
                <w:szCs w:val="20"/>
              </w:rPr>
            </w:pPr>
            <w:r>
              <w:rPr>
                <w:rFonts w:ascii="Arial" w:hAnsi="Arial" w:cs="Arial"/>
                <w:sz w:val="20"/>
                <w:szCs w:val="20"/>
              </w:rPr>
              <w:t xml:space="preserve">  15</w:t>
            </w:r>
          </w:p>
        </w:tc>
        <w:tc>
          <w:tcPr>
            <w:tcW w:w="483" w:type="pct"/>
            <w:vAlign w:val="center"/>
          </w:tcPr>
          <w:p w:rsidR="001E28AE" w:rsidRDefault="001E28AE" w:rsidP="00961CD5">
            <w:pPr>
              <w:jc w:val="right"/>
              <w:rPr>
                <w:rFonts w:ascii="Arial" w:hAnsi="Arial" w:cs="Arial"/>
                <w:sz w:val="20"/>
                <w:szCs w:val="20"/>
              </w:rPr>
            </w:pPr>
            <w:r>
              <w:rPr>
                <w:rFonts w:ascii="Arial" w:hAnsi="Arial" w:cs="Arial"/>
                <w:sz w:val="20"/>
                <w:szCs w:val="20"/>
              </w:rPr>
              <w:t xml:space="preserve">  11 619</w:t>
            </w:r>
          </w:p>
        </w:tc>
      </w:tr>
      <w:tr w:rsidR="001E28AE" w:rsidRPr="00A4140C" w:rsidTr="00961CD5">
        <w:trPr>
          <w:trHeight w:val="850"/>
        </w:trPr>
        <w:tc>
          <w:tcPr>
            <w:tcW w:w="1855" w:type="pct"/>
            <w:tcBorders>
              <w:bottom w:val="single" w:sz="4" w:space="0" w:color="auto"/>
            </w:tcBorders>
            <w:vAlign w:val="center"/>
          </w:tcPr>
          <w:p w:rsidR="001E28AE" w:rsidRPr="00A4140C" w:rsidRDefault="001E28AE" w:rsidP="00961CD5">
            <w:pPr>
              <w:pStyle w:val="TableBodyText"/>
              <w:jc w:val="left"/>
            </w:pPr>
            <w:r w:rsidRPr="00A4140C">
              <w:t xml:space="preserve">All people aged 64 years and under and Indigenous Australians aged 49 years and under </w:t>
            </w:r>
          </w:p>
        </w:tc>
        <w:tc>
          <w:tcPr>
            <w:tcW w:w="483" w:type="pct"/>
            <w:tcBorders>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51 471</w:t>
            </w:r>
          </w:p>
        </w:tc>
        <w:tc>
          <w:tcPr>
            <w:tcW w:w="485" w:type="pct"/>
            <w:tcBorders>
              <w:bottom w:val="single" w:sz="4" w:space="0" w:color="auto"/>
              <w:right w:val="nil"/>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37 230</w:t>
            </w:r>
          </w:p>
        </w:tc>
        <w:tc>
          <w:tcPr>
            <w:tcW w:w="484" w:type="pct"/>
            <w:tcBorders>
              <w:left w:val="nil"/>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21 846</w:t>
            </w:r>
          </w:p>
        </w:tc>
        <w:tc>
          <w:tcPr>
            <w:tcW w:w="404" w:type="pct"/>
            <w:tcBorders>
              <w:left w:val="nil"/>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5 932</w:t>
            </w:r>
          </w:p>
        </w:tc>
        <w:tc>
          <w:tcPr>
            <w:tcW w:w="403" w:type="pct"/>
            <w:tcBorders>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4 039</w:t>
            </w:r>
          </w:p>
        </w:tc>
        <w:tc>
          <w:tcPr>
            <w:tcW w:w="403" w:type="pct"/>
            <w:tcBorders>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193</w:t>
            </w:r>
          </w:p>
        </w:tc>
        <w:tc>
          <w:tcPr>
            <w:tcW w:w="483" w:type="pct"/>
            <w:tcBorders>
              <w:bottom w:val="single" w:sz="4" w:space="0" w:color="auto"/>
            </w:tcBorders>
            <w:vAlign w:val="center"/>
          </w:tcPr>
          <w:p w:rsidR="001E28AE" w:rsidRDefault="001E28AE" w:rsidP="00961CD5">
            <w:pPr>
              <w:jc w:val="right"/>
              <w:rPr>
                <w:rFonts w:ascii="Arial" w:hAnsi="Arial" w:cs="Arial"/>
                <w:sz w:val="20"/>
                <w:szCs w:val="20"/>
              </w:rPr>
            </w:pPr>
            <w:r>
              <w:rPr>
                <w:rFonts w:ascii="Arial" w:hAnsi="Arial" w:cs="Arial"/>
                <w:sz w:val="20"/>
                <w:szCs w:val="20"/>
              </w:rPr>
              <w:t xml:space="preserve"> 120 711</w:t>
            </w:r>
          </w:p>
        </w:tc>
      </w:tr>
    </w:tbl>
    <w:p w:rsidR="001E28AE" w:rsidRPr="00A4140C" w:rsidRDefault="001E28AE" w:rsidP="001E28AE">
      <w:pPr>
        <w:pStyle w:val="Note"/>
      </w:pPr>
      <w:proofErr w:type="spellStart"/>
      <w:r w:rsidRPr="00A4140C">
        <w:rPr>
          <w:rStyle w:val="NoteLabel"/>
        </w:rPr>
        <w:t>a</w:t>
      </w:r>
      <w:proofErr w:type="spellEnd"/>
      <w:r w:rsidRPr="00A4140C">
        <w:t xml:space="preserve"> The proportion of </w:t>
      </w:r>
      <w:r>
        <w:t>B</w:t>
      </w:r>
      <w:r w:rsidRPr="00A4140C">
        <w:t xml:space="preserve">CC clients with an unknown or invalid date of birth differed across jurisdictions and ranged from 0.1 per cent to 5.1 per cent. Nationally, the proportion of </w:t>
      </w:r>
      <w:r>
        <w:t>BC</w:t>
      </w:r>
      <w:r w:rsidRPr="00A4140C">
        <w:t xml:space="preserve">C clients with an unknown or invalid date of birth was 0.3 per cent. </w:t>
      </w:r>
      <w:r w:rsidRPr="00A4140C">
        <w:rPr>
          <w:rStyle w:val="NoteLabel"/>
        </w:rPr>
        <w:t>b</w:t>
      </w:r>
      <w:r w:rsidRPr="00A4140C">
        <w:t xml:space="preserve"> The proportion of </w:t>
      </w:r>
      <w:r>
        <w:t>B</w:t>
      </w:r>
      <w:r w:rsidRPr="00A4140C">
        <w:t xml:space="preserve">CC clients aged under </w:t>
      </w:r>
      <w:r>
        <w:t xml:space="preserve">50 years of age </w:t>
      </w:r>
      <w:r w:rsidRPr="00A4140C">
        <w:t xml:space="preserve">with unknown or null Indigenous status differed across jurisdictions and ranged from 5.4 per cent to 11.1 per cent. Nationally, the proportion of </w:t>
      </w:r>
      <w:r>
        <w:t>B</w:t>
      </w:r>
      <w:r w:rsidRPr="00A4140C">
        <w:t xml:space="preserve">CC clients aged </w:t>
      </w:r>
      <w:r>
        <w:t xml:space="preserve">under </w:t>
      </w:r>
      <w:r w:rsidRPr="00A4140C">
        <w:t xml:space="preserve">49 years with unknown or null Indigenous status was 8.2 per cent. </w:t>
      </w:r>
      <w:r w:rsidRPr="00A4140C">
        <w:rPr>
          <w:rStyle w:val="NoteLabel"/>
        </w:rPr>
        <w:t>c</w:t>
      </w:r>
      <w:r w:rsidRPr="00A4140C">
        <w:t xml:space="preserve"> The proportion of </w:t>
      </w:r>
      <w:r>
        <w:t>B</w:t>
      </w:r>
      <w:r w:rsidRPr="00A4140C">
        <w:t xml:space="preserve">CC clients aged </w:t>
      </w:r>
      <w:r>
        <w:t xml:space="preserve">under </w:t>
      </w:r>
      <w:r w:rsidRPr="00A4140C">
        <w:t>6</w:t>
      </w:r>
      <w:r>
        <w:t>5</w:t>
      </w:r>
      <w:r w:rsidRPr="00A4140C">
        <w:t xml:space="preserve"> years with an unknown or null country of birth differed across jurisdictions and ranged from 2.0 per cent to 7.1 per cent. Nationally, the proportion of </w:t>
      </w:r>
      <w:r>
        <w:t>B</w:t>
      </w:r>
      <w:r w:rsidRPr="00A4140C">
        <w:t xml:space="preserve">CC clients aged </w:t>
      </w:r>
      <w:r>
        <w:t xml:space="preserve">under </w:t>
      </w:r>
      <w:r w:rsidRPr="00A4140C">
        <w:t>6</w:t>
      </w:r>
      <w:r>
        <w:t>5</w:t>
      </w:r>
      <w:r w:rsidRPr="00A4140C">
        <w:t xml:space="preserve"> years with an unknown or null country of birth was 5.0 per cent. </w:t>
      </w:r>
      <w:r w:rsidRPr="00A4140C">
        <w:rPr>
          <w:rStyle w:val="NoteLabel"/>
        </w:rPr>
        <w:t>d</w:t>
      </w:r>
      <w:r w:rsidRPr="00A4140C">
        <w:t xml:space="preserve"> The proportion of </w:t>
      </w:r>
      <w:r>
        <w:t>B</w:t>
      </w:r>
      <w:r w:rsidRPr="00A4140C">
        <w:t xml:space="preserve">CC funded agencies that submitted </w:t>
      </w:r>
      <w:proofErr w:type="spellStart"/>
      <w:r w:rsidRPr="00A4140C">
        <w:t>HACC</w:t>
      </w:r>
      <w:proofErr w:type="spellEnd"/>
      <w:r w:rsidRPr="00A4140C">
        <w:t xml:space="preserve"> MDS 201</w:t>
      </w:r>
      <w:r>
        <w:t>2</w:t>
      </w:r>
      <w:r w:rsidRPr="00A4140C">
        <w:t>-1</w:t>
      </w:r>
      <w:r>
        <w:t>3</w:t>
      </w:r>
      <w:r w:rsidRPr="00A4140C">
        <w:t xml:space="preserve"> data differed across jurisdictions and ranged from 93 per cent to 100 per cent.</w:t>
      </w:r>
      <w:r w:rsidRPr="00A4140C">
        <w:rPr>
          <w:rStyle w:val="NoteLabel"/>
        </w:rPr>
        <w:t xml:space="preserve">e </w:t>
      </w:r>
      <w:r w:rsidRPr="00A4140C">
        <w:t xml:space="preserve">The proportion of </w:t>
      </w:r>
      <w:r>
        <w:t>B</w:t>
      </w:r>
      <w:r w:rsidRPr="00A4140C">
        <w:t xml:space="preserve">CC clients aged </w:t>
      </w:r>
      <w:r>
        <w:t>under 50</w:t>
      </w:r>
      <w:r w:rsidRPr="00A4140C">
        <w:t xml:space="preserve"> years </w:t>
      </w:r>
      <w:r>
        <w:t>wi</w:t>
      </w:r>
      <w:r w:rsidRPr="00A4140C">
        <w:t xml:space="preserve">th unknown or null Indigenous status differed across jurisdictions and ranged from 5.4 per cent to 11.1 per cent. Nationally, the proportion of </w:t>
      </w:r>
      <w:r>
        <w:t>B</w:t>
      </w:r>
      <w:r w:rsidRPr="00A4140C">
        <w:t xml:space="preserve">CC clients aged </w:t>
      </w:r>
      <w:r>
        <w:t>under 50</w:t>
      </w:r>
      <w:r w:rsidRPr="00A4140C">
        <w:t xml:space="preserve"> years with unknown or null Indigenous Status was 8.2 per cent. </w:t>
      </w:r>
      <w:r w:rsidRPr="00A4140C">
        <w:rPr>
          <w:rStyle w:val="NoteLabel"/>
        </w:rPr>
        <w:t xml:space="preserve">e </w:t>
      </w:r>
      <w:r w:rsidRPr="00A4140C">
        <w:t>Data for Vic and WA are not available. See box 14.5 for details.</w:t>
      </w:r>
    </w:p>
    <w:p w:rsidR="001E28AE" w:rsidRPr="00A4140C" w:rsidRDefault="001E28AE" w:rsidP="001E28AE">
      <w:pPr>
        <w:pStyle w:val="Source"/>
      </w:pPr>
      <w:r w:rsidRPr="00A4140C">
        <w:rPr>
          <w:i/>
        </w:rPr>
        <w:t>Source</w:t>
      </w:r>
      <w:r w:rsidRPr="00A4140C">
        <w:t xml:space="preserve">: </w:t>
      </w:r>
      <w:proofErr w:type="spellStart"/>
      <w:r w:rsidRPr="00A4140C">
        <w:t>DoHA</w:t>
      </w:r>
      <w:proofErr w:type="spellEnd"/>
      <w:r w:rsidRPr="00A4140C">
        <w:t xml:space="preserve"> (unpublished) Home and Community Care Minimum Data Set 201</w:t>
      </w:r>
      <w:r>
        <w:t>2</w:t>
      </w:r>
      <w:r w:rsidRPr="00A4140C">
        <w:t>-1</w:t>
      </w:r>
      <w:r>
        <w:t>3</w:t>
      </w:r>
      <w:r w:rsidRPr="00A4140C">
        <w:t xml:space="preserve">.; table </w:t>
      </w:r>
      <w:proofErr w:type="spellStart"/>
      <w:r w:rsidRPr="00A4140C">
        <w:t>14A.15</w:t>
      </w:r>
      <w:r>
        <w:t>0</w:t>
      </w:r>
      <w:proofErr w:type="spellEnd"/>
      <w:r w:rsidRPr="00A4140C">
        <w:t>.</w:t>
      </w:r>
    </w:p>
    <w:p w:rsidR="001E28AE" w:rsidRPr="00A4140C" w:rsidRDefault="001E28AE" w:rsidP="00626A1F">
      <w:pPr>
        <w:pStyle w:val="BodyText"/>
      </w:pPr>
      <w:r w:rsidRPr="00A4140C">
        <w:t xml:space="preserve">Further data on </w:t>
      </w:r>
      <w:r>
        <w:t>B</w:t>
      </w:r>
      <w:r w:rsidRPr="00A4140C">
        <w:t xml:space="preserve">CC services received by people aged </w:t>
      </w:r>
      <w:r>
        <w:t xml:space="preserve">under </w:t>
      </w:r>
      <w:r w:rsidRPr="00A4140C">
        <w:t>6</w:t>
      </w:r>
      <w:r>
        <w:t>5</w:t>
      </w:r>
      <w:r w:rsidRPr="00A4140C">
        <w:t xml:space="preserve"> years and Indigenous Australians aged </w:t>
      </w:r>
      <w:r>
        <w:t>under 50</w:t>
      </w:r>
      <w:r w:rsidRPr="00A4140C">
        <w:t xml:space="preserve"> years are available </w:t>
      </w:r>
      <w:r w:rsidRPr="00585E2C">
        <w:t>by</w:t>
      </w:r>
      <w:r>
        <w:t xml:space="preserve"> geographical location </w:t>
      </w:r>
      <w:r w:rsidRPr="00585E2C">
        <w:t>(tables </w:t>
      </w:r>
      <w:proofErr w:type="spellStart"/>
      <w:r w:rsidRPr="00585E2C">
        <w:t>14A.14</w:t>
      </w:r>
      <w:r>
        <w:t>4</w:t>
      </w:r>
      <w:proofErr w:type="spellEnd"/>
      <w:r>
        <w:t>−</w:t>
      </w:r>
      <w:r w:rsidRPr="00585E2C">
        <w:t>1</w:t>
      </w:r>
      <w:r>
        <w:t>49</w:t>
      </w:r>
      <w:r w:rsidRPr="00585E2C">
        <w:t>).</w:t>
      </w:r>
    </w:p>
    <w:p w:rsidR="001F39F2" w:rsidRPr="00A4140C" w:rsidRDefault="004271D8" w:rsidP="00585E2C">
      <w:pPr>
        <w:pStyle w:val="Heading2"/>
      </w:pPr>
      <w:bookmarkStart w:id="16" w:name="_Toc248563903"/>
      <w:r>
        <w:t>14.</w:t>
      </w:r>
      <w:r w:rsidR="00100632">
        <w:rPr>
          <w:noProof/>
        </w:rPr>
        <w:t>2</w:t>
      </w:r>
      <w:r w:rsidR="001F39F2" w:rsidRPr="00A4140C">
        <w:tab/>
        <w:t>Framework of performance indicators</w:t>
      </w:r>
      <w:bookmarkEnd w:id="16"/>
    </w:p>
    <w:p w:rsidR="001F39F2" w:rsidRPr="00A4140C" w:rsidRDefault="001F39F2" w:rsidP="00585E2C">
      <w:pPr>
        <w:pStyle w:val="BodyText"/>
      </w:pPr>
      <w:r w:rsidRPr="00A4140C">
        <w:t>The performance framework and related indicators reflect governments’ shared objectives and priorities under the NDA (box 14.</w:t>
      </w:r>
      <w:r w:rsidR="006C2651">
        <w:t>6</w:t>
      </w:r>
      <w:r w:rsidRPr="00A4140C">
        <w:t xml:space="preserve">). </w:t>
      </w:r>
    </w:p>
    <w:p w:rsidR="00DF7B1C" w:rsidRPr="00A4140C" w:rsidRDefault="00DF7B1C" w:rsidP="00585E2C">
      <w:pPr>
        <w:spacing w:before="240" w:line="320" w:lineRule="atLeast"/>
        <w:jc w:val="both"/>
        <w:rPr>
          <w:szCs w:val="20"/>
        </w:rPr>
      </w:pPr>
      <w:r w:rsidRPr="00A4140C">
        <w:rPr>
          <w:szCs w:val="20"/>
        </w:rPr>
        <w:t xml:space="preserve">COAG has agreed six National Agreements to enhance accountability to the public for the outcomes achieved or outputs delivered by a range of government services (see chapter 1 for more detail on reforms to federal financial relations). </w:t>
      </w:r>
    </w:p>
    <w:p w:rsidR="001F39F2" w:rsidRPr="00A4140C" w:rsidRDefault="001F39F2" w:rsidP="00585E2C">
      <w:pPr>
        <w:pStyle w:val="BodyText"/>
      </w:pPr>
      <w:r w:rsidRPr="00A4140C">
        <w:t xml:space="preserve">The NDA covers the area of disability services. The agreement includes sets of performance indicators, for which the Steering Committee collates performance information for analysis by the COAG Reform Council (CRC). Performance indicators reported in this chapter are aligned with performance indicators in the </w:t>
      </w:r>
      <w:r w:rsidRPr="00A4140C">
        <w:lastRenderedPageBreak/>
        <w:t>NDA.</w:t>
      </w:r>
      <w:r w:rsidR="00FF28A7">
        <w:t xml:space="preserve"> In 2013, iterative revisions were made to the NDA, that have been reflected in this Report, as relevant</w:t>
      </w:r>
      <w:r w:rsidR="00DF7B1C" w:rsidRPr="00A4140C">
        <w:t>.</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bookmarkStart w:id="17" w:name="OLE_LINK15"/>
            <w:r w:rsidRPr="00A4140C">
              <w:rPr>
                <w:b w:val="0"/>
              </w:rPr>
              <w:t xml:space="preserve">Box </w:t>
            </w:r>
            <w:r w:rsidR="004271D8">
              <w:rPr>
                <w:b w:val="0"/>
              </w:rPr>
              <w:t>14.</w:t>
            </w:r>
            <w:r w:rsidR="00100632">
              <w:rPr>
                <w:b w:val="0"/>
                <w:noProof/>
              </w:rPr>
              <w:t>6</w:t>
            </w:r>
            <w:bookmarkEnd w:id="17"/>
            <w:r w:rsidRPr="00A4140C">
              <w:tab/>
              <w:t>Objective</w:t>
            </w:r>
            <w:r w:rsidR="002D2523" w:rsidRPr="00A4140C">
              <w:t>s</w:t>
            </w:r>
            <w:r w:rsidRPr="00A4140C">
              <w:t xml:space="preserve"> of government funded services for people with disability </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rPr>
                <w:szCs w:val="22"/>
              </w:rPr>
              <w:t xml:space="preserve">The </w:t>
            </w:r>
            <w:r w:rsidRPr="00A4140C">
              <w:t>following long-term objective</w:t>
            </w:r>
            <w:r w:rsidRPr="00A4140C">
              <w:rPr>
                <w:szCs w:val="22"/>
              </w:rPr>
              <w:t xml:space="preserve"> under the NDA is</w:t>
            </w:r>
            <w:r w:rsidRPr="00A4140C">
              <w:t>:</w:t>
            </w:r>
          </w:p>
          <w:p w:rsidR="001F39F2" w:rsidRPr="00A4140C" w:rsidRDefault="001F39F2" w:rsidP="00585E2C">
            <w:pPr>
              <w:pStyle w:val="BoxQuote"/>
              <w:rPr>
                <w:rStyle w:val="BoxQuoteChar"/>
              </w:rPr>
            </w:pPr>
            <w:r w:rsidRPr="00A4140C">
              <w:rPr>
                <w:rStyle w:val="BoxQuoteChar"/>
              </w:rPr>
              <w:t xml:space="preserve">People with disability and their </w:t>
            </w:r>
            <w:proofErr w:type="spellStart"/>
            <w:r w:rsidRPr="00A4140C">
              <w:rPr>
                <w:rStyle w:val="BoxQuoteChar"/>
              </w:rPr>
              <w:t>carers</w:t>
            </w:r>
            <w:proofErr w:type="spellEnd"/>
            <w:r w:rsidRPr="00A4140C">
              <w:rPr>
                <w:rStyle w:val="BoxQuoteChar"/>
              </w:rPr>
              <w:t xml:space="preserve"> have an enhanced quality of life and participate as valued members of the community. </w:t>
            </w:r>
          </w:p>
          <w:p w:rsidR="001F39F2" w:rsidRPr="00A4140C" w:rsidRDefault="001F39F2" w:rsidP="00585E2C">
            <w:pPr>
              <w:pStyle w:val="Box"/>
            </w:pPr>
            <w:r w:rsidRPr="00A4140C">
              <w:t xml:space="preserve">All aspects of the NDA contribute to or measure progress towards this objective. </w:t>
            </w:r>
            <w:r w:rsidRPr="00A4140C">
              <w:rPr>
                <w:szCs w:val="22"/>
              </w:rPr>
              <w:t xml:space="preserve">The objective is enhanced by three specific outcomes as well as a set of revised priority reform areas (outlined in box 14.1). </w:t>
            </w:r>
            <w:r w:rsidRPr="00A4140C">
              <w:t>The outcomes are that:</w:t>
            </w:r>
          </w:p>
          <w:p w:rsidR="001F39F2" w:rsidRPr="00A4140C" w:rsidRDefault="001F39F2" w:rsidP="00585E2C">
            <w:pPr>
              <w:pStyle w:val="BoxListBullet"/>
            </w:pPr>
            <w:r w:rsidRPr="00A4140C">
              <w:t>people with disability achieve economic participation and social inclusion</w:t>
            </w:r>
          </w:p>
          <w:p w:rsidR="001F39F2" w:rsidRPr="00A4140C" w:rsidRDefault="001F39F2" w:rsidP="00585E2C">
            <w:pPr>
              <w:pStyle w:val="BoxListBullet"/>
            </w:pPr>
            <w:r w:rsidRPr="00A4140C">
              <w:t>people with disability enjoy choice, wellbeing and the opportunity to live as independently as possible</w:t>
            </w:r>
          </w:p>
          <w:p w:rsidR="001F39F2" w:rsidRPr="00A4140C" w:rsidRDefault="001F39F2" w:rsidP="00585E2C">
            <w:pPr>
              <w:pStyle w:val="BoxListBullet"/>
            </w:pPr>
            <w:r w:rsidRPr="00A4140C">
              <w:t>families and carers are well supported.</w:t>
            </w:r>
          </w:p>
          <w:p w:rsidR="001F39F2" w:rsidRPr="00A4140C" w:rsidRDefault="001F39F2" w:rsidP="00585E2C">
            <w:pPr>
              <w:pStyle w:val="Box"/>
            </w:pPr>
            <w:r w:rsidRPr="00A4140C">
              <w:t>In support of the agreed NDA outcomes, governments will contribute to the following outputs:</w:t>
            </w:r>
          </w:p>
          <w:p w:rsidR="001F39F2" w:rsidRPr="00A4140C" w:rsidRDefault="001F39F2" w:rsidP="00585E2C">
            <w:pPr>
              <w:pStyle w:val="BoxListBullet"/>
            </w:pPr>
            <w:r w:rsidRPr="00A4140C">
              <w:t>services that provide skills and support to people with disability to enable them to live as independently as possible</w:t>
            </w:r>
          </w:p>
          <w:p w:rsidR="001F39F2" w:rsidRPr="00A4140C" w:rsidRDefault="001F39F2" w:rsidP="00585E2C">
            <w:pPr>
              <w:pStyle w:val="BoxListBullet"/>
            </w:pPr>
            <w:r w:rsidRPr="00A4140C">
              <w:t xml:space="preserve">services that assist people with disability to live in stable and sustainable living arrangements </w:t>
            </w:r>
          </w:p>
          <w:p w:rsidR="001F39F2" w:rsidRPr="00A4140C" w:rsidRDefault="001F39F2" w:rsidP="00585E2C">
            <w:pPr>
              <w:pStyle w:val="BoxListBullet"/>
            </w:pPr>
            <w:r w:rsidRPr="00A4140C">
              <w:t>income support for people with disability and their carers</w:t>
            </w:r>
          </w:p>
          <w:p w:rsidR="001F39F2" w:rsidRPr="00A4140C" w:rsidRDefault="001F39F2" w:rsidP="00585E2C">
            <w:pPr>
              <w:pStyle w:val="BoxListBullet"/>
            </w:pPr>
            <w:r w:rsidRPr="00A4140C">
              <w:t>services that assist families and carers in their caring role</w:t>
            </w:r>
          </w:p>
        </w:tc>
      </w:tr>
      <w:tr w:rsidR="001F39F2" w:rsidRPr="00A4140C" w:rsidTr="00585E2C">
        <w:trPr>
          <w:cantSplit/>
        </w:trPr>
        <w:tc>
          <w:tcPr>
            <w:tcW w:w="8771" w:type="dxa"/>
            <w:tcBorders>
              <w:top w:val="nil"/>
              <w:left w:val="single" w:sz="6" w:space="0" w:color="auto"/>
              <w:bottom w:val="nil"/>
              <w:right w:val="single" w:sz="6" w:space="0" w:color="auto"/>
            </w:tcBorders>
            <w:shd w:val="clear" w:color="auto" w:fill="auto"/>
          </w:tcPr>
          <w:p w:rsidR="001F39F2" w:rsidRPr="00585E2C" w:rsidRDefault="001F39F2" w:rsidP="00585E2C">
            <w:pPr>
              <w:pStyle w:val="BoxSource"/>
              <w:jc w:val="left"/>
            </w:pPr>
            <w:r w:rsidRPr="00585E2C">
              <w:rPr>
                <w:i/>
              </w:rPr>
              <w:t>Source</w:t>
            </w:r>
            <w:r w:rsidRPr="00585E2C">
              <w:t xml:space="preserve">: </w:t>
            </w:r>
            <w:r w:rsidR="00585E2C">
              <w:t xml:space="preserve">COAG (2012). </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585E2C" w:rsidRDefault="001F39F2" w:rsidP="00585E2C">
            <w:pPr>
              <w:pStyle w:val="Box"/>
              <w:spacing w:before="0" w:line="120" w:lineRule="exact"/>
            </w:pPr>
          </w:p>
        </w:tc>
      </w:tr>
    </w:tbl>
    <w:p w:rsidR="001F39F2" w:rsidRPr="00A4140C" w:rsidRDefault="001F39F2" w:rsidP="00585E2C">
      <w:pPr>
        <w:pStyle w:val="BodyText"/>
      </w:pPr>
      <w:r w:rsidRPr="00A4140C">
        <w:t>The performance indicator framework provides information on equity, efficiency and effectiveness, and distinguishes outputs and outcomes of government funded services for people with disability (figure 14.8). The performance indicator framework shows which data are comparable in the 201</w:t>
      </w:r>
      <w:r w:rsidR="002208BA">
        <w:t>4</w:t>
      </w:r>
      <w:r w:rsidRPr="00A4140C">
        <w:t xml:space="preserve"> Report. For data that are not considered directly comparable, the text includes relevant caveats and supporting commentary. Chapter 1 discusses data comparability from a Report-wide perspective (see section 1.6).</w:t>
      </w:r>
    </w:p>
    <w:p w:rsidR="001F39F2" w:rsidRPr="00A4140C" w:rsidRDefault="001F39F2" w:rsidP="00585E2C">
      <w:pPr>
        <w:pStyle w:val="BodyText"/>
        <w:rPr>
          <w:szCs w:val="26"/>
        </w:rPr>
      </w:pPr>
      <w:r w:rsidRPr="00A4140C">
        <w:rPr>
          <w:szCs w:val="26"/>
        </w:rPr>
        <w:t>The Report’s statistical appendix contains data that may assist in interpreting the performance indicators presented in this chapter. These data cover a range of demographic and geographic characteristics, including age profile, geographic distribution of the population, income levels, education levels, tenure of dwellings and cultural heritage (including Indigenous and ethnic status) (</w:t>
      </w:r>
      <w:r w:rsidR="002208BA">
        <w:rPr>
          <w:szCs w:val="26"/>
        </w:rPr>
        <w:t>Chapter 2</w:t>
      </w:r>
      <w:r w:rsidRPr="00A4140C">
        <w:rPr>
          <w:szCs w:val="26"/>
        </w:rPr>
        <w:t>).</w:t>
      </w:r>
    </w:p>
    <w:p w:rsidR="001F5749" w:rsidRPr="00330F61" w:rsidRDefault="001F5749" w:rsidP="00585E2C">
      <w:pPr>
        <w:pStyle w:val="BodyText"/>
        <w:rPr>
          <w:rStyle w:val="DraftingNote"/>
          <w:color w:val="auto"/>
        </w:rPr>
      </w:pPr>
      <w:r w:rsidRPr="00A4140C">
        <w:lastRenderedPageBreak/>
        <w:t xml:space="preserve">Data quality information (DQI) is being progressively introduced for all indicators in the Report. The purpose of DQI is to provide structured and consistent information about quality aspects of data </w:t>
      </w:r>
      <w:r w:rsidR="007265EE" w:rsidRPr="00A4140C">
        <w:t xml:space="preserve">used </w:t>
      </w:r>
      <w:r w:rsidR="00304D19" w:rsidRPr="00A4140C">
        <w:t>to</w:t>
      </w:r>
      <w:r w:rsidR="007265EE" w:rsidRPr="00A4140C">
        <w:t xml:space="preserve"> </w:t>
      </w:r>
      <w:r w:rsidRPr="00A4140C">
        <w:t xml:space="preserve">report on performance indicators. DQI in this Report cover the seven dimensions in the ABS’ data quality framework (institutional environment, relevance, timeliness, accuracy, coherence, accessibility and interpretability) in addition to dimensions that define and describe performance indicators in a consistent manner, and </w:t>
      </w:r>
      <w:r w:rsidR="00304D19" w:rsidRPr="00A4140C">
        <w:t xml:space="preserve">note </w:t>
      </w:r>
      <w:r w:rsidRPr="00A4140C">
        <w:t xml:space="preserve">key data gaps and issues identified by the Steering Committee. All </w:t>
      </w:r>
      <w:r w:rsidRPr="00330F61">
        <w:t>DQI for the 201</w:t>
      </w:r>
      <w:r w:rsidR="002208BA" w:rsidRPr="00330F61">
        <w:t>4</w:t>
      </w:r>
      <w:r w:rsidRPr="00330F61">
        <w:t xml:space="preserve"> Report can be found at </w:t>
      </w:r>
      <w:proofErr w:type="spellStart"/>
      <w:r w:rsidR="00FB6787" w:rsidRPr="00330F61">
        <w:t>www.pc.gov.au</w:t>
      </w:r>
      <w:proofErr w:type="spellEnd"/>
      <w:r w:rsidR="00FB6787" w:rsidRPr="00330F61">
        <w:t>/</w:t>
      </w:r>
      <w:proofErr w:type="spellStart"/>
      <w:r w:rsidR="00FB6787" w:rsidRPr="00330F61">
        <w:t>gsp</w:t>
      </w:r>
      <w:proofErr w:type="spellEnd"/>
      <w:r w:rsidR="00FB6787" w:rsidRPr="00330F61">
        <w:t>/reports/</w:t>
      </w:r>
      <w:proofErr w:type="spellStart"/>
      <w:r w:rsidR="00FB6787" w:rsidRPr="00330F61">
        <w:t>rogs</w:t>
      </w:r>
      <w:proofErr w:type="spellEnd"/>
      <w:r w:rsidR="00FB6787" w:rsidRPr="00330F61">
        <w:t>/2014</w:t>
      </w:r>
      <w:r w:rsidR="002208BA" w:rsidRPr="00330F61">
        <w:t>.</w:t>
      </w:r>
      <w:r w:rsidR="00FB6787" w:rsidRPr="00330F61">
        <w:t xml:space="preserve"> </w:t>
      </w:r>
    </w:p>
    <w:p w:rsidR="001F39F2" w:rsidRPr="00C218AF" w:rsidRDefault="001F39F2" w:rsidP="00585E2C">
      <w:pPr>
        <w:pStyle w:val="FigureTitle"/>
        <w:keepLines w:val="0"/>
        <w:rPr>
          <w:b w:val="0"/>
        </w:rPr>
      </w:pPr>
      <w:r w:rsidRPr="00A4140C">
        <w:rPr>
          <w:b w:val="0"/>
        </w:rPr>
        <w:lastRenderedPageBreak/>
        <w:t xml:space="preserve">Figure </w:t>
      </w:r>
      <w:r w:rsidR="004271D8">
        <w:rPr>
          <w:b w:val="0"/>
        </w:rPr>
        <w:t>14.</w:t>
      </w:r>
      <w:r w:rsidR="00100632">
        <w:rPr>
          <w:b w:val="0"/>
          <w:noProof/>
        </w:rPr>
        <w:t>8</w:t>
      </w:r>
      <w:r w:rsidRPr="00A4140C">
        <w:tab/>
        <w:t>Services for people with disability performance indicator framework</w:t>
      </w:r>
      <w:r w:rsidR="005526AD" w:rsidRPr="00A4140C">
        <w:t xml:space="preserve"> </w:t>
      </w:r>
      <w:r w:rsidR="00DA4905">
        <w:t xml:space="preserve">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1F39F2" w:rsidRPr="0008743A" w:rsidTr="00CE6379">
        <w:tc>
          <w:tcPr>
            <w:tcW w:w="8777" w:type="dxa"/>
            <w:tcBorders>
              <w:top w:val="single" w:sz="6" w:space="0" w:color="auto"/>
              <w:bottom w:val="single" w:sz="6" w:space="0" w:color="auto"/>
              <w:right w:val="nil"/>
            </w:tcBorders>
          </w:tcPr>
          <w:p w:rsidR="001F39F2" w:rsidRPr="0008743A" w:rsidRDefault="007C4BB0" w:rsidP="00585E2C">
            <w:pPr>
              <w:pStyle w:val="Figure"/>
              <w:keepNext w:val="0"/>
              <w:rPr>
                <w:color w:val="FF0000"/>
              </w:rPr>
            </w:pPr>
            <w:r>
              <w:rPr>
                <w:noProof/>
                <w:color w:val="FF0000"/>
              </w:rPr>
              <w:drawing>
                <wp:inline distT="0" distB="0" distL="0" distR="0">
                  <wp:extent cx="5572125" cy="6657975"/>
                  <wp:effectExtent l="0" t="0" r="0" b="0"/>
                  <wp:docPr id="10" name="Picture 10" descr="Figure 14.8 Services for people with disability performance indicator framework &#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2125" cy="6657975"/>
                          </a:xfrm>
                          <a:prstGeom prst="rect">
                            <a:avLst/>
                          </a:prstGeom>
                          <a:noFill/>
                          <a:ln>
                            <a:noFill/>
                          </a:ln>
                        </pic:spPr>
                      </pic:pic>
                    </a:graphicData>
                  </a:graphic>
                </wp:inline>
              </w:drawing>
            </w:r>
          </w:p>
        </w:tc>
      </w:tr>
    </w:tbl>
    <w:p w:rsidR="001F39F2" w:rsidRPr="00A4140C" w:rsidRDefault="001F39F2" w:rsidP="00585E2C">
      <w:pPr>
        <w:pStyle w:val="Heading2"/>
        <w:keepLines/>
      </w:pPr>
      <w:r w:rsidRPr="00A4140C">
        <w:br w:type="page"/>
      </w:r>
      <w:bookmarkStart w:id="18" w:name="_Toc248563904"/>
      <w:r w:rsidR="004271D8">
        <w:lastRenderedPageBreak/>
        <w:t>14.</w:t>
      </w:r>
      <w:r w:rsidR="00100632">
        <w:rPr>
          <w:noProof/>
        </w:rPr>
        <w:t>3</w:t>
      </w:r>
      <w:r w:rsidRPr="00A4140C">
        <w:tab/>
        <w:t>Key performance indicator results</w:t>
      </w:r>
      <w:bookmarkEnd w:id="18"/>
    </w:p>
    <w:p w:rsidR="001F39F2" w:rsidRPr="00A4140C" w:rsidRDefault="001F39F2" w:rsidP="00585E2C">
      <w:pPr>
        <w:pStyle w:val="BodyText"/>
      </w:pPr>
      <w:r w:rsidRPr="00A4140C">
        <w:t xml:space="preserve">The performance indicator results reported in this chapter relate to NDA specialist disability services. These data were sourced from the DS </w:t>
      </w:r>
      <w:proofErr w:type="spellStart"/>
      <w:r w:rsidRPr="00A4140C">
        <w:t>NMDS</w:t>
      </w:r>
      <w:proofErr w:type="spellEnd"/>
      <w:r w:rsidRPr="00A4140C">
        <w:t xml:space="preserve"> collection</w:t>
      </w:r>
      <w:r w:rsidR="005A7EF5" w:rsidRPr="00A4140C">
        <w:t>,</w:t>
      </w:r>
      <w:r w:rsidRPr="00A4140C">
        <w:t xml:space="preserve"> which is managed by Australian, State and Territory governments at the service and jurisdictional level</w:t>
      </w:r>
      <w:r w:rsidR="006D402D">
        <w:t>,</w:t>
      </w:r>
      <w:r w:rsidRPr="00A4140C">
        <w:t xml:space="preserve"> and by the AIHW at the national level. Under the NDA, governments have committed to the ongoing improvement</w:t>
      </w:r>
      <w:r w:rsidR="001C512C">
        <w:t xml:space="preserve">, </w:t>
      </w:r>
      <w:r w:rsidRPr="00A4140C">
        <w:t>and provision</w:t>
      </w:r>
      <w:r w:rsidR="001C512C">
        <w:t>,</w:t>
      </w:r>
      <w:r w:rsidRPr="00A4140C">
        <w:t xml:space="preserve"> of data for the DS </w:t>
      </w:r>
      <w:proofErr w:type="spellStart"/>
      <w:r w:rsidRPr="00A4140C">
        <w:t>NMDS</w:t>
      </w:r>
      <w:proofErr w:type="spellEnd"/>
      <w:r w:rsidRPr="00A4140C">
        <w:t>.</w:t>
      </w:r>
    </w:p>
    <w:p w:rsidR="001F39F2" w:rsidRPr="00A4140C" w:rsidRDefault="001F39F2" w:rsidP="00585E2C">
      <w:pPr>
        <w:pStyle w:val="BodyText"/>
      </w:pPr>
      <w:r w:rsidRPr="00A4140C">
        <w:t xml:space="preserve">When considering the performance indicator results derived from service user data, comparisons </w:t>
      </w:r>
      <w:r w:rsidR="006D402D">
        <w:t>across</w:t>
      </w:r>
      <w:r w:rsidRPr="00A4140C">
        <w:t xml:space="preserve"> jurisdictions and </w:t>
      </w:r>
      <w:r w:rsidR="006D402D">
        <w:t>over</w:t>
      </w:r>
      <w:r w:rsidRPr="00A4140C">
        <w:t xml:space="preserve"> years should be undertaken with care. While the implementation of the DS </w:t>
      </w:r>
      <w:proofErr w:type="spellStart"/>
      <w:r w:rsidRPr="00A4140C">
        <w:t>NMDS</w:t>
      </w:r>
      <w:proofErr w:type="spellEnd"/>
      <w:r w:rsidRPr="00A4140C">
        <w:t xml:space="preserve"> continues to improve, data quality </w:t>
      </w:r>
      <w:r w:rsidR="008A1B59">
        <w:t xml:space="preserve">and comparability </w:t>
      </w:r>
      <w:r w:rsidR="00C13E76">
        <w:t xml:space="preserve">remains </w:t>
      </w:r>
      <w:r w:rsidRPr="00A4140C">
        <w:t>affected by a number of factors, including</w:t>
      </w:r>
      <w:r w:rsidR="00C13E76">
        <w:t xml:space="preserve"> differences across jurisdictions</w:t>
      </w:r>
      <w:r w:rsidR="006D402D">
        <w:t xml:space="preserve"> and over time</w:t>
      </w:r>
      <w:r w:rsidRPr="00A4140C">
        <w:t xml:space="preserve">: </w:t>
      </w:r>
    </w:p>
    <w:p w:rsidR="001F39F2" w:rsidRPr="00A4140C" w:rsidRDefault="00B803EF" w:rsidP="00585E2C">
      <w:pPr>
        <w:pStyle w:val="ListBullet"/>
      </w:pPr>
      <w:r w:rsidRPr="00A4140C">
        <w:t>in the participation of service users and service outlets in the collection and in the ‘not stated’ response rates of particular data items (see section 14.6 for further details)</w:t>
      </w:r>
      <w:r w:rsidR="001F39F2" w:rsidRPr="00A4140C">
        <w:t xml:space="preserve"> </w:t>
      </w:r>
    </w:p>
    <w:p w:rsidR="001F39F2" w:rsidRPr="00A4140C" w:rsidRDefault="001F39F2" w:rsidP="00585E2C">
      <w:pPr>
        <w:pStyle w:val="ListBullet"/>
      </w:pPr>
      <w:r w:rsidRPr="00A4140C">
        <w:t xml:space="preserve">in the interpretation of DS </w:t>
      </w:r>
      <w:proofErr w:type="spellStart"/>
      <w:r w:rsidRPr="00A4140C">
        <w:t>NMDS</w:t>
      </w:r>
      <w:proofErr w:type="spellEnd"/>
      <w:r w:rsidRPr="00A4140C">
        <w:t xml:space="preserve"> service definitions (for example, the target group for services classified as ‘early intervention’ can differ) </w:t>
      </w:r>
    </w:p>
    <w:p w:rsidR="001F39F2" w:rsidRPr="00A4140C" w:rsidRDefault="001F39F2" w:rsidP="00585E2C">
      <w:pPr>
        <w:pStyle w:val="ListBullet"/>
      </w:pPr>
      <w:r w:rsidRPr="00A4140C">
        <w:t>in whether particular activities are defined as specialist disability services or are funded under other programs.</w:t>
      </w:r>
    </w:p>
    <w:p w:rsidR="001F39F2" w:rsidRPr="00A4140C" w:rsidRDefault="001F39F2" w:rsidP="00585E2C">
      <w:pPr>
        <w:pStyle w:val="Heading3"/>
      </w:pPr>
      <w:r w:rsidRPr="00A4140C">
        <w:t>Outputs</w:t>
      </w:r>
    </w:p>
    <w:p w:rsidR="001F39F2" w:rsidRPr="00A4140C" w:rsidRDefault="001F39F2" w:rsidP="00585E2C">
      <w:pPr>
        <w:pStyle w:val="BodyText"/>
      </w:pPr>
      <w:r w:rsidRPr="00A4140C">
        <w:t>Outputs are the services delivered (while outcomes are the impact of these services on the status of an individual or group) (see chapter 1, section 1.5).</w:t>
      </w:r>
    </w:p>
    <w:p w:rsidR="001F39F2" w:rsidRPr="00A4140C" w:rsidRDefault="001F39F2" w:rsidP="00585E2C">
      <w:pPr>
        <w:pStyle w:val="Heading4"/>
      </w:pPr>
      <w:r w:rsidRPr="00A4140C">
        <w:t xml:space="preserve">Equity and effectiveness — access to appropriate services on the basis of relative need </w:t>
      </w:r>
    </w:p>
    <w:p w:rsidR="001F39F2" w:rsidRPr="00A4140C" w:rsidRDefault="001F39F2" w:rsidP="00585E2C">
      <w:pPr>
        <w:pStyle w:val="Heading5"/>
      </w:pPr>
      <w:r w:rsidRPr="00A4140C">
        <w:t>Access to NDA specialist disability services</w:t>
      </w:r>
    </w:p>
    <w:p w:rsidR="001F39F2" w:rsidRPr="00A4140C" w:rsidRDefault="001F39F2" w:rsidP="00585E2C">
      <w:pPr>
        <w:pStyle w:val="BodyText"/>
      </w:pPr>
      <w:r w:rsidRPr="00A4140C">
        <w:t>‘Access to NDA specialist disability services’ is an indicator of governments’ objective to provide access to government funded services</w:t>
      </w:r>
      <w:r w:rsidR="006D402D">
        <w:t>,</w:t>
      </w:r>
      <w:r w:rsidRPr="00A4140C">
        <w:t xml:space="preserve"> including specialist disability services</w:t>
      </w:r>
      <w:r w:rsidR="006D402D">
        <w:t>,</w:t>
      </w:r>
      <w:r w:rsidRPr="00A4140C">
        <w:t xml:space="preserve"> on the basis of relative need and available resources. Measures </w:t>
      </w:r>
      <w:r w:rsidR="00C13E76">
        <w:t xml:space="preserve">of services </w:t>
      </w:r>
      <w:r w:rsidRPr="00A4140C">
        <w:t>are reported for accommodation support, community support, community access, respite services and employment (box 14.</w:t>
      </w:r>
      <w:r w:rsidR="006C2651">
        <w:t>7</w:t>
      </w:r>
      <w:r w:rsidRPr="00A4140C">
        <w:t xml:space="preserve">).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7</w:t>
            </w:r>
            <w:r w:rsidRPr="00A4140C">
              <w:tab/>
              <w:t xml:space="preserve">Access to </w:t>
            </w:r>
            <w:r w:rsidRPr="00A4140C">
              <w:rPr>
                <w:i/>
              </w:rPr>
              <w:t>National Disability Agreement</w:t>
            </w:r>
            <w:r w:rsidRPr="00A4140C">
              <w:t xml:space="preserve"> specialist disability services</w:t>
            </w:r>
          </w:p>
        </w:tc>
      </w:tr>
      <w:tr w:rsidR="001F39F2" w:rsidRPr="00A4140C" w:rsidTr="00CE6379">
        <w:trPr>
          <w:cantSplit/>
        </w:trPr>
        <w:tc>
          <w:tcPr>
            <w:tcW w:w="8771" w:type="dxa"/>
            <w:tcBorders>
              <w:top w:val="nil"/>
              <w:left w:val="single" w:sz="4" w:space="0" w:color="auto"/>
              <w:bottom w:val="nil"/>
              <w:right w:val="single" w:sz="4" w:space="0" w:color="auto"/>
            </w:tcBorders>
          </w:tcPr>
          <w:p w:rsidR="001F39F2" w:rsidRPr="00A4140C" w:rsidRDefault="001F39F2" w:rsidP="00585E2C">
            <w:pPr>
              <w:pStyle w:val="Box"/>
            </w:pPr>
            <w:r w:rsidRPr="00A4140C">
              <w:t xml:space="preserve">‘Access to NDA specialist disability services’ is defined as the number of people using a particular NDA specialist disability service divided by the ‘potential population’ for that service. The potential population is an estimate </w:t>
            </w:r>
            <w:r w:rsidR="005A7EF5" w:rsidRPr="00A4140C">
              <w:t>of</w:t>
            </w:r>
            <w:r w:rsidRPr="00A4140C">
              <w:t xml:space="preserve"> the number of people with the potential to require specialist disability services at some time. </w:t>
            </w:r>
          </w:p>
          <w:p w:rsidR="00841255" w:rsidRPr="00F43BC7" w:rsidRDefault="00EE2399" w:rsidP="00585E2C">
            <w:pPr>
              <w:pStyle w:val="Box"/>
              <w:rPr>
                <w:b/>
              </w:rPr>
            </w:pPr>
            <w:r w:rsidRPr="00F43BC7">
              <w:t xml:space="preserve">The scope of the potential population for 2008-09, 2009-10 and 2010-11 </w:t>
            </w:r>
            <w:r w:rsidR="00F43BC7" w:rsidRPr="00F43BC7">
              <w:t>was</w:t>
            </w:r>
            <w:r w:rsidRPr="00F43BC7">
              <w:t xml:space="preserve"> changed </w:t>
            </w:r>
            <w:r w:rsidR="00F43BC7" w:rsidRPr="00F43BC7">
              <w:t xml:space="preserve">in the 2013 Report </w:t>
            </w:r>
            <w:r w:rsidRPr="00F43BC7">
              <w:t xml:space="preserve">and is substantially lower than the potential population reported in the 2012 Report and earlier editions. Data </w:t>
            </w:r>
            <w:r w:rsidR="006D402D">
              <w:t xml:space="preserve">have been </w:t>
            </w:r>
            <w:proofErr w:type="spellStart"/>
            <w:r w:rsidR="006D402D">
              <w:t>backcast</w:t>
            </w:r>
            <w:proofErr w:type="spellEnd"/>
            <w:r w:rsidR="006D402D">
              <w:t xml:space="preserve"> to</w:t>
            </w:r>
            <w:r w:rsidR="00F43BC7" w:rsidRPr="00F43BC7">
              <w:t xml:space="preserve"> </w:t>
            </w:r>
            <w:r w:rsidRPr="00F43BC7">
              <w:t>2008-09</w:t>
            </w:r>
            <w:r w:rsidR="006D402D">
              <w:t xml:space="preserve"> to provide a consistent time series</w:t>
            </w:r>
            <w:r w:rsidRPr="00F43BC7">
              <w:t>. See details in box 14.4.</w:t>
            </w:r>
            <w:r w:rsidR="00B90190" w:rsidRPr="00F43BC7">
              <w:t xml:space="preserve"> </w:t>
            </w:r>
          </w:p>
          <w:p w:rsidR="001F39F2" w:rsidRPr="00A4140C" w:rsidRDefault="00B7659C" w:rsidP="00585E2C">
            <w:pPr>
              <w:pStyle w:val="Box"/>
            </w:pPr>
            <w:r w:rsidRPr="00F43BC7">
              <w:t>The potential population is the number of people aged 0</w:t>
            </w:r>
            <w:r w:rsidR="00C063B4" w:rsidRPr="00F43BC7">
              <w:t>–</w:t>
            </w:r>
            <w:r w:rsidRPr="00F43BC7">
              <w:t xml:space="preserve">64 </w:t>
            </w:r>
            <w:r w:rsidR="00C063B4" w:rsidRPr="00F43BC7">
              <w:t xml:space="preserve">years </w:t>
            </w:r>
            <w:r w:rsidR="00D725E3" w:rsidRPr="00F43BC7">
              <w:t xml:space="preserve">(and Indigenous Australians aged </w:t>
            </w:r>
            <w:r w:rsidR="00057D00">
              <w:t>0</w:t>
            </w:r>
            <w:r w:rsidR="00057D00" w:rsidRPr="00F43BC7">
              <w:t>–</w:t>
            </w:r>
            <w:r w:rsidR="00D725E3" w:rsidRPr="00F43BC7">
              <w:t xml:space="preserve">49 years </w:t>
            </w:r>
            <w:r w:rsidR="00057D00">
              <w:t>of age</w:t>
            </w:r>
            <w:r w:rsidR="00D725E3" w:rsidRPr="00F43BC7">
              <w:t xml:space="preserve">) </w:t>
            </w:r>
            <w:r w:rsidRPr="00F43BC7">
              <w:t xml:space="preserve">who are most appropriately supported by disability services, require ongoing and/or long-term episodic support, have a permanent or chronic impairment and </w:t>
            </w:r>
            <w:r w:rsidR="0094452E" w:rsidRPr="00F43BC7">
              <w:t>who have</w:t>
            </w:r>
            <w:r w:rsidRPr="00F43BC7">
              <w:t xml:space="preserve"> a substantially reduced capacity in one or more core activities. For respite services, only those people with a primary carer </w:t>
            </w:r>
            <w:r w:rsidR="0094452E" w:rsidRPr="00F43BC7">
              <w:t xml:space="preserve">are </w:t>
            </w:r>
            <w:r w:rsidRPr="00F43BC7">
              <w:t>included. For supported employment services, only the potential population aged 15</w:t>
            </w:r>
            <w:r w:rsidR="0094452E" w:rsidRPr="00F43BC7">
              <w:t>–</w:t>
            </w:r>
            <w:r w:rsidRPr="00F43BC7">
              <w:t>64</w:t>
            </w:r>
            <w:r w:rsidR="0094452E" w:rsidRPr="00F43BC7">
              <w:t xml:space="preserve"> years</w:t>
            </w:r>
            <w:r w:rsidRPr="00F43BC7">
              <w:t xml:space="preserve"> participating in the labour force are included. For open employment services, the potential population is not used; instead, an estimate of all </w:t>
            </w:r>
            <w:r w:rsidR="0094452E" w:rsidRPr="00F43BC7">
              <w:t xml:space="preserve">people </w:t>
            </w:r>
            <w:r w:rsidRPr="00F43BC7">
              <w:t xml:space="preserve">with a disability and </w:t>
            </w:r>
            <w:r w:rsidR="0094452E" w:rsidRPr="00F43BC7">
              <w:t xml:space="preserve">who have </w:t>
            </w:r>
            <w:r w:rsidRPr="00F43BC7">
              <w:t>an employment restriction aged 15</w:t>
            </w:r>
            <w:r w:rsidR="0094452E" w:rsidRPr="00F43BC7">
              <w:t>–</w:t>
            </w:r>
            <w:r w:rsidRPr="00F43BC7">
              <w:t xml:space="preserve">64 </w:t>
            </w:r>
            <w:r w:rsidR="00C13E76">
              <w:t xml:space="preserve">years </w:t>
            </w:r>
            <w:r w:rsidRPr="00F43BC7">
              <w:t xml:space="preserve">is used. The potential population has been recalculated based on available data from the 2009 </w:t>
            </w:r>
            <w:proofErr w:type="spellStart"/>
            <w:r w:rsidRPr="00F43BC7">
              <w:t>SDAC</w:t>
            </w:r>
            <w:proofErr w:type="spellEnd"/>
            <w:r w:rsidR="00C13E76">
              <w:t xml:space="preserve"> and</w:t>
            </w:r>
            <w:r w:rsidRPr="00F43BC7">
              <w:t xml:space="preserve"> has been </w:t>
            </w:r>
            <w:proofErr w:type="spellStart"/>
            <w:r w:rsidRPr="00F43BC7">
              <w:t>backcast</w:t>
            </w:r>
            <w:proofErr w:type="spellEnd"/>
            <w:r w:rsidRPr="00F43BC7">
              <w:t xml:space="preserve"> to the 2008-09 year</w:t>
            </w:r>
            <w:r w:rsidR="005C189D">
              <w:t xml:space="preserve"> for the 2014 Report</w:t>
            </w:r>
            <w:r w:rsidRPr="00F43BC7">
              <w:t xml:space="preserve">. </w:t>
            </w:r>
          </w:p>
          <w:p w:rsidR="001F39F2" w:rsidRPr="00A4140C" w:rsidRDefault="001F39F2" w:rsidP="00585E2C">
            <w:pPr>
              <w:pStyle w:val="Box"/>
            </w:pPr>
            <w:r w:rsidRPr="00A4140C">
              <w:t xml:space="preserve">A high or increasing proportion of the relevant estimated potential population using a particular NDA service suggests greater access to that service. </w:t>
            </w:r>
          </w:p>
          <w:p w:rsidR="001F39F2" w:rsidRPr="00A4140C" w:rsidRDefault="001F39F2" w:rsidP="00585E2C">
            <w:pPr>
              <w:pStyle w:val="Box"/>
            </w:pPr>
            <w:r w:rsidRPr="00A4140C">
              <w:t xml:space="preserve">Not all people in the estimated potential population will need the service or seek to access the service in the relevant period. In addition, this indicator does not provide information on whether the services are appropriate for the needs of the people receiving them, or accessed by those most in need. </w:t>
            </w:r>
          </w:p>
          <w:p w:rsidR="00D13F7B" w:rsidRPr="00877805" w:rsidRDefault="00D13F7B" w:rsidP="00D13F7B">
            <w:pPr>
              <w:pStyle w:val="Box"/>
            </w:pPr>
            <w:r w:rsidRPr="00877805">
              <w:t>Data reported for this measure are:</w:t>
            </w:r>
          </w:p>
          <w:p w:rsidR="00D13F7B" w:rsidRPr="00877805" w:rsidRDefault="00D13F7B" w:rsidP="00D13F7B">
            <w:pPr>
              <w:pStyle w:val="BoxListBullet"/>
              <w:keepLines/>
              <w:spacing w:before="100"/>
            </w:pPr>
            <w:r w:rsidRPr="009442FD">
              <w:t>comparable (subject to caveats) across jurisdictions and over time</w:t>
            </w:r>
            <w:r w:rsidRPr="00877805">
              <w:t xml:space="preserve"> </w:t>
            </w:r>
          </w:p>
          <w:p w:rsidR="001F39F2" w:rsidRPr="00A4140C" w:rsidRDefault="00D13F7B" w:rsidP="00D13F7B">
            <w:pPr>
              <w:keepNext/>
              <w:numPr>
                <w:ilvl w:val="0"/>
                <w:numId w:val="1"/>
              </w:numPr>
              <w:spacing w:before="60" w:line="280" w:lineRule="atLeast"/>
              <w:jc w:val="both"/>
            </w:pPr>
            <w:r w:rsidRPr="00877805">
              <w:rPr>
                <w:rFonts w:ascii="Arial" w:hAnsi="Arial"/>
                <w:sz w:val="22"/>
                <w:szCs w:val="20"/>
                <w:lang w:eastAsia="en-US"/>
              </w:rPr>
              <w:t>complete (subject to caveats)</w:t>
            </w:r>
            <w:r>
              <w:rPr>
                <w:rFonts w:ascii="Arial" w:hAnsi="Arial"/>
                <w:sz w:val="22"/>
                <w:szCs w:val="20"/>
                <w:lang w:eastAsia="en-US"/>
              </w:rPr>
              <w:t xml:space="preserve"> </w:t>
            </w:r>
            <w:r w:rsidRPr="00877805">
              <w:rPr>
                <w:rFonts w:ascii="Arial" w:hAnsi="Arial"/>
                <w:sz w:val="22"/>
                <w:szCs w:val="20"/>
                <w:lang w:eastAsia="en-US"/>
              </w:rPr>
              <w:t xml:space="preserve">for the current reporting period. All required </w:t>
            </w:r>
            <w:r w:rsidRPr="00C218AF">
              <w:rPr>
                <w:rFonts w:ascii="Arial" w:hAnsi="Arial"/>
                <w:sz w:val="22"/>
                <w:szCs w:val="20"/>
                <w:lang w:eastAsia="en-US"/>
              </w:rPr>
              <w:t>2011</w:t>
            </w:r>
            <w:r w:rsidRPr="00877805">
              <w:rPr>
                <w:rFonts w:ascii="Arial" w:hAnsi="Arial"/>
                <w:sz w:val="22"/>
                <w:szCs w:val="20"/>
                <w:lang w:eastAsia="en-US"/>
              </w:rPr>
              <w:t>-1</w:t>
            </w:r>
            <w:r w:rsidRPr="00C218AF">
              <w:rPr>
                <w:rFonts w:ascii="Arial" w:hAnsi="Arial"/>
                <w:sz w:val="22"/>
                <w:szCs w:val="20"/>
                <w:lang w:eastAsia="en-US"/>
              </w:rPr>
              <w:t>2</w:t>
            </w:r>
            <w:r w:rsidRPr="00877805">
              <w:rPr>
                <w:rFonts w:ascii="Arial" w:hAnsi="Arial"/>
                <w:sz w:val="22"/>
                <w:szCs w:val="20"/>
                <w:lang w:eastAsia="en-US"/>
              </w:rPr>
              <w:t xml:space="preserve"> data are available for all jurisdictions</w:t>
            </w:r>
            <w:r w:rsidR="001F39F2" w:rsidRPr="00A4140C">
              <w:t>.</w:t>
            </w:r>
          </w:p>
          <w:p w:rsidR="005C189D" w:rsidRPr="00A4140C" w:rsidRDefault="00B7184E">
            <w:pPr>
              <w:pStyle w:val="Box"/>
            </w:pPr>
            <w:r>
              <w:t>D</w:t>
            </w:r>
            <w:r w:rsidR="003D6EE6" w:rsidRPr="00D76CC2">
              <w:t xml:space="preserve">ata quality </w:t>
            </w:r>
            <w:r>
              <w:t xml:space="preserve">information </w:t>
            </w:r>
            <w:r w:rsidR="003D6EE6" w:rsidRPr="00D76CC2">
              <w:t xml:space="preserve">for this indicator is at </w:t>
            </w:r>
            <w:proofErr w:type="spellStart"/>
            <w:r w:rsidR="005C189D" w:rsidRPr="00C218AF">
              <w:t>www.pc.gov.au</w:t>
            </w:r>
            <w:proofErr w:type="spellEnd"/>
            <w:r w:rsidR="005C189D" w:rsidRPr="00C218AF">
              <w:t>/</w:t>
            </w:r>
            <w:proofErr w:type="spellStart"/>
            <w:r w:rsidR="005C189D" w:rsidRPr="00C218AF">
              <w:t>gsp</w:t>
            </w:r>
            <w:proofErr w:type="spellEnd"/>
            <w:r w:rsidR="005C189D" w:rsidRPr="00C218AF">
              <w:t>/reports/</w:t>
            </w:r>
            <w:proofErr w:type="spellStart"/>
            <w:r w:rsidR="005C189D" w:rsidRPr="00C218AF">
              <w:t>rogs</w:t>
            </w:r>
            <w:proofErr w:type="spellEnd"/>
            <w:r w:rsidR="005C189D" w:rsidRPr="00C218AF">
              <w:t>/2014</w:t>
            </w:r>
            <w:r w:rsidR="00A659AF">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spacing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pPr>
          </w:p>
        </w:tc>
      </w:tr>
    </w:tbl>
    <w:p w:rsidR="001F39F2" w:rsidRPr="00626A1F" w:rsidRDefault="001F39F2" w:rsidP="00626A1F">
      <w:pPr>
        <w:pStyle w:val="BodyText"/>
      </w:pPr>
      <w:r w:rsidRPr="00A4140C">
        <w:t xml:space="preserve">The numerators and denominators of this access measure apply to different age groups. The numerator of an access measure is service </w:t>
      </w:r>
      <w:r w:rsidRPr="00626A1F">
        <w:t>users of all ages</w:t>
      </w:r>
      <w:r w:rsidR="00F66327" w:rsidRPr="00626A1F">
        <w:t>, unlike NDA reporting, where the numerator excludes users aged 65 years</w:t>
      </w:r>
      <w:r w:rsidR="001A7646">
        <w:t xml:space="preserve"> and over</w:t>
      </w:r>
      <w:r w:rsidRPr="00626A1F">
        <w:t>. The denominator is the estimated potential population</w:t>
      </w:r>
      <w:r w:rsidR="00C13E76" w:rsidRPr="00626A1F">
        <w:t xml:space="preserve"> of people aged</w:t>
      </w:r>
      <w:r w:rsidRPr="00626A1F">
        <w:t>:</w:t>
      </w:r>
    </w:p>
    <w:p w:rsidR="001F39F2" w:rsidRPr="00626A1F" w:rsidRDefault="001F39F2" w:rsidP="00585E2C">
      <w:pPr>
        <w:pStyle w:val="ListBullet"/>
      </w:pPr>
      <w:r w:rsidRPr="00626A1F">
        <w:t xml:space="preserve">under </w:t>
      </w:r>
      <w:r w:rsidR="007F5716" w:rsidRPr="00626A1F">
        <w:t xml:space="preserve">the age of </w:t>
      </w:r>
      <w:r w:rsidRPr="00626A1F">
        <w:t>65 years for accommodation support, community support, commun</w:t>
      </w:r>
      <w:r w:rsidR="005C5F30" w:rsidRPr="00626A1F">
        <w:t xml:space="preserve">ity access and respite services </w:t>
      </w:r>
    </w:p>
    <w:p w:rsidR="001F39F2" w:rsidRPr="00626A1F" w:rsidRDefault="00F66327" w:rsidP="00626A1F">
      <w:pPr>
        <w:pStyle w:val="ListBullet"/>
      </w:pPr>
      <w:r w:rsidRPr="00626A1F">
        <w:t xml:space="preserve">people with disability aged </w:t>
      </w:r>
      <w:r w:rsidR="001F39F2" w:rsidRPr="00626A1F">
        <w:t xml:space="preserve">15–64 years </w:t>
      </w:r>
      <w:r w:rsidRPr="00626A1F">
        <w:t>with an employment restriction</w:t>
      </w:r>
      <w:r w:rsidR="001F39F2" w:rsidRPr="00626A1F">
        <w:t xml:space="preserve">. </w:t>
      </w:r>
    </w:p>
    <w:p w:rsidR="001F39F2" w:rsidRPr="00A4140C" w:rsidRDefault="001F39F2" w:rsidP="00585E2C">
      <w:pPr>
        <w:pStyle w:val="BodyText"/>
      </w:pPr>
      <w:r w:rsidRPr="00A4140C">
        <w:lastRenderedPageBreak/>
        <w:t xml:space="preserve">Nationally, </w:t>
      </w:r>
      <w:r w:rsidR="00B55385">
        <w:t>7.0</w:t>
      </w:r>
      <w:r w:rsidRPr="00A4140C">
        <w:t xml:space="preserve"> per cent of the estimated potential population were using NDA accommodation support services in </w:t>
      </w:r>
      <w:r w:rsidR="009C2EC0" w:rsidRPr="00A4140C">
        <w:t>201</w:t>
      </w:r>
      <w:r w:rsidR="009C2EC0">
        <w:t>1</w:t>
      </w:r>
      <w:r w:rsidRPr="00A4140C">
        <w:t>-</w:t>
      </w:r>
      <w:r w:rsidR="00E43475" w:rsidRPr="00A4140C">
        <w:t>1</w:t>
      </w:r>
      <w:r w:rsidR="009C2EC0">
        <w:t>2</w:t>
      </w:r>
      <w:r w:rsidR="00E43475" w:rsidRPr="00A4140C">
        <w:t xml:space="preserve"> </w:t>
      </w:r>
      <w:r w:rsidRPr="00A4140C">
        <w:t>(</w:t>
      </w:r>
      <w:r w:rsidRPr="001A3A75">
        <w:t>fig</w:t>
      </w:r>
      <w:r w:rsidRPr="00A4140C">
        <w:t>ure 14.9).</w:t>
      </w:r>
    </w:p>
    <w:p w:rsidR="001F39F2" w:rsidRPr="00A4140C" w:rsidRDefault="001F39F2" w:rsidP="00585E2C">
      <w:pPr>
        <w:pStyle w:val="FigureTitle"/>
        <w:ind w:left="1560" w:hanging="1560"/>
        <w:rPr>
          <w:rStyle w:val="NoteLabel"/>
        </w:rPr>
      </w:pPr>
      <w:r w:rsidRPr="00A4140C">
        <w:rPr>
          <w:b w:val="0"/>
        </w:rPr>
        <w:t xml:space="preserve">Figure </w:t>
      </w:r>
      <w:r w:rsidR="004271D8">
        <w:rPr>
          <w:b w:val="0"/>
        </w:rPr>
        <w:t>14.</w:t>
      </w:r>
      <w:r w:rsidR="00100632">
        <w:rPr>
          <w:b w:val="0"/>
          <w:noProof/>
        </w:rPr>
        <w:t>9</w:t>
      </w:r>
      <w:r w:rsidRPr="00A4140C">
        <w:tab/>
        <w:t>Users of NDA accommodation support services as a proportion of the estimated potential population</w:t>
      </w:r>
      <w:r w:rsidRPr="00A4140C">
        <w:rPr>
          <w:rStyle w:val="NoteLabel"/>
          <w:b/>
        </w:rPr>
        <w:t>a, b</w:t>
      </w:r>
      <w:r w:rsidRPr="00A4140C">
        <w:rPr>
          <w:rStyle w:val="NoteLabel"/>
        </w:rP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173E1">
        <w:tc>
          <w:tcPr>
            <w:tcW w:w="8777" w:type="dxa"/>
          </w:tcPr>
          <w:p w:rsidR="001F39F2" w:rsidRPr="00A4140C" w:rsidRDefault="007C4BB0" w:rsidP="00585E2C">
            <w:pPr>
              <w:pStyle w:val="Figure"/>
              <w:keepLines/>
            </w:pPr>
            <w:r>
              <w:rPr>
                <w:noProof/>
              </w:rPr>
              <w:drawing>
                <wp:inline distT="0" distB="0" distL="0" distR="0">
                  <wp:extent cx="5400675" cy="2867025"/>
                  <wp:effectExtent l="0" t="0" r="9525" b="9525"/>
                  <wp:docPr id="11" name="Picture 11" descr="Figure 14.9 Users of NDA accommodation support services as a proportion of the estimated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B90190" w:rsidRPr="00A4140C" w:rsidRDefault="001F39F2" w:rsidP="00585E2C">
      <w:pPr>
        <w:pStyle w:val="Note"/>
      </w:pPr>
      <w:r w:rsidRPr="00A4140C">
        <w:rPr>
          <w:rStyle w:val="NoteLabel"/>
        </w:rPr>
        <w:t>a</w:t>
      </w:r>
      <w:r w:rsidRPr="00A4140C">
        <w:t xml:space="preserve"> See table </w:t>
      </w:r>
      <w:proofErr w:type="spellStart"/>
      <w:r w:rsidRPr="00A4140C">
        <w:t>14A.</w:t>
      </w:r>
      <w:r w:rsidR="00E268F2">
        <w:t>16</w:t>
      </w:r>
      <w:proofErr w:type="spellEnd"/>
      <w:r w:rsidR="00E268F2">
        <w:t xml:space="preserve"> </w:t>
      </w:r>
      <w:r w:rsidRPr="00A4140C">
        <w:t xml:space="preserve">for detailed notes relating to service user data. See section 14.7 for information on how the potential population is defined. </w:t>
      </w:r>
      <w:r w:rsidR="00536AEC">
        <w:rPr>
          <w:rStyle w:val="NoteLabel"/>
        </w:rPr>
        <w:t>b</w:t>
      </w:r>
      <w:r w:rsidRPr="00A4140C">
        <w:t xml:space="preserve"> Data need to be interpreted with care due to a number of factors affecting data quality. Section 14.6 contains further information on </w:t>
      </w:r>
      <w:r w:rsidR="00536AEC">
        <w:t>data</w:t>
      </w:r>
      <w:r w:rsidRPr="00A4140C">
        <w:t xml:space="preserve"> quality issues. </w:t>
      </w:r>
    </w:p>
    <w:p w:rsidR="001F39F2" w:rsidRPr="00A4140C" w:rsidRDefault="001F39F2" w:rsidP="00626A1F">
      <w:pPr>
        <w:pStyle w:val="Source"/>
      </w:pPr>
      <w:r w:rsidRPr="00A4140C">
        <w:rPr>
          <w:i/>
        </w:rPr>
        <w:t>Source</w:t>
      </w:r>
      <w:r w:rsidRPr="00A4140C">
        <w:t xml:space="preserv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0775F8" w:rsidRPr="00A42949">
        <w:t xml:space="preserve">; </w:t>
      </w:r>
      <w:proofErr w:type="spellStart"/>
      <w:r w:rsidR="00A041D6" w:rsidRPr="00A42949">
        <w:t>AIHW</w:t>
      </w:r>
      <w:proofErr w:type="spellEnd"/>
      <w:r w:rsidR="00A041D6" w:rsidRPr="00A42949">
        <w:t xml:space="preserve"> analysis of the ABS </w:t>
      </w:r>
      <w:r w:rsidR="00A041D6" w:rsidRPr="00A42949">
        <w:rPr>
          <w:i/>
        </w:rPr>
        <w:t>Estimated Resident Population June 20</w:t>
      </w:r>
      <w:r w:rsidR="00A42949" w:rsidRPr="00A42949">
        <w:rPr>
          <w:i/>
        </w:rPr>
        <w:t>08-11, ABS Census of Population and Housing 2006</w:t>
      </w:r>
      <w:r w:rsidR="00A041D6" w:rsidRPr="00A42949">
        <w:t xml:space="preserve"> and the</w:t>
      </w:r>
      <w:r w:rsidR="00A041D6" w:rsidRPr="00A4140C">
        <w:t xml:space="preserve"> ABS </w:t>
      </w:r>
      <w:r w:rsidR="00A041D6" w:rsidRPr="00A4140C">
        <w:rPr>
          <w:i/>
        </w:rPr>
        <w:t>Survey of Disability, Ageing and Carers 20</w:t>
      </w:r>
      <w:r w:rsidR="00D118F4">
        <w:rPr>
          <w:i/>
        </w:rPr>
        <w:t>09</w:t>
      </w:r>
      <w:r w:rsidR="00A041D6" w:rsidRPr="00A4140C">
        <w:t>;</w:t>
      </w:r>
      <w:r w:rsidRPr="00A4140C">
        <w:t xml:space="preserve"> table </w:t>
      </w:r>
      <w:proofErr w:type="spellStart"/>
      <w:r w:rsidRPr="00A4140C">
        <w:t>14A.</w:t>
      </w:r>
      <w:r w:rsidR="00E268F2">
        <w:t>16</w:t>
      </w:r>
      <w:proofErr w:type="spellEnd"/>
      <w:r w:rsidRPr="00A4140C">
        <w:t xml:space="preserve">. </w:t>
      </w:r>
    </w:p>
    <w:p w:rsidR="0048778F" w:rsidRDefault="0048778F">
      <w:pPr>
        <w:rPr>
          <w:szCs w:val="20"/>
        </w:rPr>
      </w:pPr>
      <w:r>
        <w:br w:type="page"/>
      </w:r>
    </w:p>
    <w:p w:rsidR="001F39F2" w:rsidRPr="00A4140C" w:rsidRDefault="001F39F2" w:rsidP="00585E2C">
      <w:pPr>
        <w:pStyle w:val="BodyText"/>
      </w:pPr>
      <w:r w:rsidRPr="00A4140C">
        <w:lastRenderedPageBreak/>
        <w:t xml:space="preserve">Nationally, </w:t>
      </w:r>
      <w:r w:rsidR="00550DEF">
        <w:t>27.3</w:t>
      </w:r>
      <w:r w:rsidRPr="00A4140C">
        <w:t xml:space="preserve"> per cent of the estimated potential population were using NDA community support in </w:t>
      </w:r>
      <w:r w:rsidR="009C2EC0" w:rsidRPr="00A4140C">
        <w:t>201</w:t>
      </w:r>
      <w:r w:rsidR="009C2EC0">
        <w:t>1</w:t>
      </w:r>
      <w:r w:rsidRPr="00A4140C">
        <w:t>-</w:t>
      </w:r>
      <w:r w:rsidR="009C2EC0" w:rsidRPr="00A4140C">
        <w:t>1</w:t>
      </w:r>
      <w:r w:rsidR="009C2EC0">
        <w:t>2</w:t>
      </w:r>
      <w:r w:rsidR="009C2EC0" w:rsidRPr="00A4140C">
        <w:t xml:space="preserve"> </w:t>
      </w:r>
      <w:r w:rsidRPr="00A4140C">
        <w:t>(figure 14.10).</w:t>
      </w:r>
    </w:p>
    <w:p w:rsidR="001F39F2" w:rsidRPr="00A4140C" w:rsidRDefault="001F39F2" w:rsidP="00585E2C">
      <w:pPr>
        <w:pStyle w:val="FigureTitle"/>
        <w:spacing w:before="320"/>
        <w:ind w:left="1560" w:hanging="1560"/>
        <w:rPr>
          <w:rStyle w:val="NoteLabel"/>
          <w:b/>
        </w:rPr>
      </w:pPr>
      <w:r w:rsidRPr="00A4140C">
        <w:rPr>
          <w:b w:val="0"/>
        </w:rPr>
        <w:t xml:space="preserve">Figure </w:t>
      </w:r>
      <w:bookmarkStart w:id="19" w:name="OLE_LINK20"/>
      <w:r w:rsidR="004271D8">
        <w:rPr>
          <w:b w:val="0"/>
        </w:rPr>
        <w:t>14.</w:t>
      </w:r>
      <w:r w:rsidR="00100632">
        <w:rPr>
          <w:b w:val="0"/>
          <w:noProof/>
        </w:rPr>
        <w:t>10</w:t>
      </w:r>
      <w:bookmarkEnd w:id="19"/>
      <w:r w:rsidRPr="00A4140C">
        <w:tab/>
        <w:t>Users of NDA community support services as a proportion of the estimated potential population</w:t>
      </w:r>
      <w:r w:rsidRPr="00A4140C">
        <w:rPr>
          <w:rStyle w:val="NoteLabel"/>
          <w:b/>
        </w:rPr>
        <w:t>a, b, c, 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173E1">
        <w:tc>
          <w:tcPr>
            <w:tcW w:w="8777" w:type="dxa"/>
          </w:tcPr>
          <w:p w:rsidR="001F39F2" w:rsidRPr="00A4140C" w:rsidRDefault="007C4BB0" w:rsidP="00585E2C">
            <w:pPr>
              <w:pStyle w:val="Figure"/>
            </w:pPr>
            <w:r>
              <w:rPr>
                <w:noProof/>
              </w:rPr>
              <w:drawing>
                <wp:inline distT="0" distB="0" distL="0" distR="0">
                  <wp:extent cx="5400675" cy="2895600"/>
                  <wp:effectExtent l="0" t="0" r="9525" b="0"/>
                  <wp:docPr id="12" name="Picture 12" descr="Figure 14.10 Users of NDA community support services as a proportion of the estimated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675" cy="2895600"/>
                          </a:xfrm>
                          <a:prstGeom prst="rect">
                            <a:avLst/>
                          </a:prstGeom>
                          <a:noFill/>
                          <a:ln>
                            <a:noFill/>
                          </a:ln>
                        </pic:spPr>
                      </pic:pic>
                    </a:graphicData>
                  </a:graphic>
                </wp:inline>
              </w:drawing>
            </w:r>
          </w:p>
        </w:tc>
      </w:tr>
    </w:tbl>
    <w:p w:rsidR="00B90190" w:rsidRPr="00A4140C" w:rsidRDefault="001F39F2" w:rsidP="00585E2C">
      <w:pPr>
        <w:pStyle w:val="Note"/>
      </w:pPr>
      <w:r w:rsidRPr="00A4140C">
        <w:rPr>
          <w:rStyle w:val="NoteLabel"/>
        </w:rPr>
        <w:t>a</w:t>
      </w:r>
      <w:r w:rsidRPr="00A4140C">
        <w:t xml:space="preserve"> See table </w:t>
      </w:r>
      <w:proofErr w:type="spellStart"/>
      <w:r w:rsidRPr="00A4140C">
        <w:t>14A.</w:t>
      </w:r>
      <w:r w:rsidR="00E268F2">
        <w:t>17</w:t>
      </w:r>
      <w:proofErr w:type="spellEnd"/>
      <w:r w:rsidR="00E268F2" w:rsidRPr="00A4140C">
        <w:t xml:space="preserve"> </w:t>
      </w:r>
      <w:r w:rsidRPr="00A4140C">
        <w:t xml:space="preserve">for detailed notes relating to service user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these quality issues. </w:t>
      </w:r>
      <w:r w:rsidRPr="00A4140C">
        <w:rPr>
          <w:rStyle w:val="NoteLabel"/>
        </w:rPr>
        <w:t>d</w:t>
      </w:r>
      <w:r w:rsidR="00536AEC">
        <w:rPr>
          <w:rStyle w:val="NoteLabel"/>
        </w:rPr>
        <w:t xml:space="preserve"> </w:t>
      </w:r>
      <w:r w:rsidRPr="00A4140C">
        <w:t xml:space="preserve">For Victoria, additional agencies reporting clients and the change of data capturing for the Individualised Support Packages under the </w:t>
      </w:r>
      <w:r w:rsidR="00C13E76">
        <w:t>c</w:t>
      </w:r>
      <w:r w:rsidRPr="00A4140C">
        <w:t xml:space="preserve">ommunity </w:t>
      </w:r>
      <w:r w:rsidR="00C13E76">
        <w:t>s</w:t>
      </w:r>
      <w:r w:rsidRPr="00A4140C">
        <w:t>upport category resulted in an increase in the count of service users in 2008-09.</w:t>
      </w:r>
      <w:r w:rsidR="00B90190" w:rsidRPr="00A4140C">
        <w:t xml:space="preserve"> </w:t>
      </w:r>
    </w:p>
    <w:p w:rsidR="001F39F2" w:rsidRPr="00A4140C" w:rsidRDefault="001F39F2" w:rsidP="00626A1F">
      <w:pPr>
        <w:pStyle w:val="Source"/>
      </w:pPr>
      <w:r w:rsidRPr="00A4140C">
        <w:rPr>
          <w:i/>
        </w:rPr>
        <w:t>Source</w:t>
      </w:r>
      <w:r w:rsidRPr="00A4140C">
        <w:t xml:space="preserv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E360FF" w:rsidRPr="00A42949">
        <w:t xml:space="preserve">; </w:t>
      </w:r>
      <w:proofErr w:type="spellStart"/>
      <w:r w:rsidR="00E360FF" w:rsidRPr="00A42949">
        <w:t>AIHW</w:t>
      </w:r>
      <w:proofErr w:type="spellEnd"/>
      <w:r w:rsidR="00E360FF" w:rsidRPr="00A42949">
        <w:t xml:space="preserve"> analysis of the ABS </w:t>
      </w:r>
      <w:r w:rsidR="00E360FF" w:rsidRPr="00A42949">
        <w:rPr>
          <w:i/>
        </w:rPr>
        <w:t>Estimated Resident Population June 2008-11, ABS Census of Population and Housing 2006</w:t>
      </w:r>
      <w:r w:rsidR="00E360FF" w:rsidRPr="00A42949">
        <w:t xml:space="preserve"> and the</w:t>
      </w:r>
      <w:r w:rsidR="00E360FF" w:rsidRPr="00A4140C">
        <w:t xml:space="preserve"> ABS </w:t>
      </w:r>
      <w:r w:rsidR="00E360FF" w:rsidRPr="00A4140C">
        <w:rPr>
          <w:i/>
        </w:rPr>
        <w:t>Survey of Disability, Ageing and Carers 20</w:t>
      </w:r>
      <w:r w:rsidR="00D118F4">
        <w:rPr>
          <w:i/>
        </w:rPr>
        <w:t>09</w:t>
      </w:r>
      <w:r w:rsidRPr="00A4140C">
        <w:t xml:space="preserve">; table </w:t>
      </w:r>
      <w:proofErr w:type="spellStart"/>
      <w:r w:rsidRPr="00A4140C">
        <w:t>14A.</w:t>
      </w:r>
      <w:r w:rsidR="00E268F2">
        <w:t>17</w:t>
      </w:r>
      <w:proofErr w:type="spellEnd"/>
      <w:r w:rsidRPr="00A4140C">
        <w:t>.</w:t>
      </w:r>
      <w:r w:rsidRPr="00A4140C">
        <w:rPr>
          <w:rStyle w:val="DraftingNote"/>
          <w:szCs w:val="18"/>
        </w:rPr>
        <w:t xml:space="preserve"> </w:t>
      </w:r>
    </w:p>
    <w:p w:rsidR="0048778F" w:rsidRDefault="0048778F">
      <w:pPr>
        <w:rPr>
          <w:szCs w:val="20"/>
        </w:rPr>
      </w:pPr>
      <w:r>
        <w:br w:type="page"/>
      </w:r>
    </w:p>
    <w:p w:rsidR="001F39F2" w:rsidRPr="00A4140C" w:rsidRDefault="001F39F2" w:rsidP="00585E2C">
      <w:pPr>
        <w:pStyle w:val="BodyText"/>
      </w:pPr>
      <w:r w:rsidRPr="00A4140C">
        <w:lastRenderedPageBreak/>
        <w:t xml:space="preserve">Nationally, </w:t>
      </w:r>
      <w:r w:rsidR="00550DEF">
        <w:t>11.2</w:t>
      </w:r>
      <w:r w:rsidRPr="00A4140C">
        <w:t xml:space="preserve"> per cent of the estimated potential population were using NDA community access services in </w:t>
      </w:r>
      <w:r w:rsidR="009C2EC0" w:rsidRPr="00A4140C">
        <w:t>201</w:t>
      </w:r>
      <w:r w:rsidR="009C2EC0">
        <w:t>1</w:t>
      </w:r>
      <w:r w:rsidRPr="00A4140C">
        <w:t>-</w:t>
      </w:r>
      <w:r w:rsidR="009C2EC0" w:rsidRPr="00A4140C">
        <w:t>1</w:t>
      </w:r>
      <w:r w:rsidR="009C2EC0">
        <w:t>2</w:t>
      </w:r>
      <w:r w:rsidR="009C2EC0" w:rsidRPr="00A4140C">
        <w:t xml:space="preserve"> </w:t>
      </w:r>
      <w:r w:rsidRPr="00A4140C">
        <w:t>(figure 14.11).</w:t>
      </w:r>
    </w:p>
    <w:p w:rsidR="001F39F2" w:rsidRPr="00A4140C" w:rsidRDefault="001F39F2" w:rsidP="00585E2C">
      <w:pPr>
        <w:pStyle w:val="FigureTitle"/>
        <w:spacing w:before="320"/>
        <w:ind w:left="1560" w:hanging="1560"/>
        <w:rPr>
          <w:rStyle w:val="NoteLabel"/>
          <w:b/>
        </w:rPr>
      </w:pPr>
      <w:r w:rsidRPr="00A4140C">
        <w:rPr>
          <w:b w:val="0"/>
        </w:rPr>
        <w:t xml:space="preserve">Figure </w:t>
      </w:r>
      <w:bookmarkStart w:id="20" w:name="OLE_LINK19"/>
      <w:r w:rsidR="004271D8">
        <w:rPr>
          <w:b w:val="0"/>
        </w:rPr>
        <w:t>14.</w:t>
      </w:r>
      <w:r w:rsidR="00100632">
        <w:rPr>
          <w:b w:val="0"/>
          <w:noProof/>
        </w:rPr>
        <w:t>11</w:t>
      </w:r>
      <w:bookmarkEnd w:id="20"/>
      <w:r w:rsidRPr="00A4140C">
        <w:tab/>
        <w:t>Users of NDA community access services as a proportion of the estimated potential population</w:t>
      </w:r>
      <w:r w:rsidRPr="00A4140C">
        <w:rPr>
          <w:rStyle w:val="NoteLabel"/>
          <w:b/>
        </w:rPr>
        <w:t xml:space="preserve">a, b, </w:t>
      </w:r>
      <w:r w:rsidR="0084404E" w:rsidRPr="00A4140C">
        <w:rPr>
          <w:rStyle w:val="NoteLabel"/>
          <w:b/>
        </w:rPr>
        <w:t>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173E1">
        <w:tc>
          <w:tcPr>
            <w:tcW w:w="8777" w:type="dxa"/>
          </w:tcPr>
          <w:p w:rsidR="001F39F2" w:rsidRPr="00A4140C" w:rsidRDefault="007C4BB0" w:rsidP="00585E2C">
            <w:pPr>
              <w:pStyle w:val="Figure"/>
            </w:pPr>
            <w:r>
              <w:rPr>
                <w:noProof/>
              </w:rPr>
              <w:drawing>
                <wp:inline distT="0" distB="0" distL="0" distR="0">
                  <wp:extent cx="5400675" cy="2876550"/>
                  <wp:effectExtent l="0" t="0" r="9525" b="0"/>
                  <wp:docPr id="13" name="Picture 13" descr="Figure 14.11 Users of NDA community access services as a proportion of the estimated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See table </w:t>
      </w:r>
      <w:proofErr w:type="spellStart"/>
      <w:r w:rsidRPr="00A4140C">
        <w:t>14A.</w:t>
      </w:r>
      <w:r w:rsidR="00E268F2">
        <w:t>18</w:t>
      </w:r>
      <w:proofErr w:type="spellEnd"/>
      <w:r w:rsidR="00E268F2" w:rsidRPr="00A4140C">
        <w:t xml:space="preserve"> </w:t>
      </w:r>
      <w:r w:rsidRPr="00A4140C">
        <w:t xml:space="preserve">for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w:t>
      </w:r>
      <w:r w:rsidR="002C2225">
        <w:t>.</w:t>
      </w:r>
    </w:p>
    <w:p w:rsidR="001F39F2" w:rsidRPr="00A4140C" w:rsidRDefault="001F39F2" w:rsidP="00626A1F">
      <w:pPr>
        <w:pStyle w:val="Source"/>
        <w:rPr>
          <w:rStyle w:val="SourceChar"/>
        </w:rPr>
      </w:pPr>
      <w:r w:rsidRPr="00A4140C">
        <w:rPr>
          <w:rStyle w:val="SourceChar"/>
        </w:rPr>
        <w:t xml:space="preserve">Source: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E360FF" w:rsidRPr="00A42949">
        <w:t xml:space="preserve">; </w:t>
      </w:r>
      <w:proofErr w:type="spellStart"/>
      <w:r w:rsidR="00E360FF" w:rsidRPr="00A42949">
        <w:t>AIHW</w:t>
      </w:r>
      <w:proofErr w:type="spellEnd"/>
      <w:r w:rsidR="00E360FF" w:rsidRPr="00A42949">
        <w:t xml:space="preserve"> analysis of the ABS </w:t>
      </w:r>
      <w:r w:rsidR="00E360FF" w:rsidRPr="00A42949">
        <w:rPr>
          <w:i/>
        </w:rPr>
        <w:t>Estimated Resident Population June 2008-11, ABS Census of Population and Housing 2006</w:t>
      </w:r>
      <w:r w:rsidR="00E360FF" w:rsidRPr="00A42949">
        <w:t xml:space="preserve"> and the</w:t>
      </w:r>
      <w:r w:rsidR="00E360FF" w:rsidRPr="00A4140C">
        <w:t xml:space="preserve"> ABS </w:t>
      </w:r>
      <w:r w:rsidR="00E360FF" w:rsidRPr="00A4140C">
        <w:rPr>
          <w:i/>
        </w:rPr>
        <w:t>Survey of Disability, Ageing and Carers 20</w:t>
      </w:r>
      <w:r w:rsidR="00D118F4">
        <w:rPr>
          <w:i/>
        </w:rPr>
        <w:t>09</w:t>
      </w:r>
      <w:r w:rsidRPr="00A4140C">
        <w:rPr>
          <w:rStyle w:val="SourceChar"/>
        </w:rPr>
        <w:t xml:space="preserve">; table </w:t>
      </w:r>
      <w:proofErr w:type="spellStart"/>
      <w:r w:rsidRPr="00A4140C">
        <w:rPr>
          <w:rStyle w:val="SourceChar"/>
        </w:rPr>
        <w:t>14A.</w:t>
      </w:r>
      <w:r w:rsidR="00E268F2">
        <w:rPr>
          <w:rStyle w:val="SourceChar"/>
        </w:rPr>
        <w:t>18</w:t>
      </w:r>
      <w:proofErr w:type="spellEnd"/>
      <w:r w:rsidRPr="00A4140C">
        <w:rPr>
          <w:rStyle w:val="SourceChar"/>
        </w:rPr>
        <w:t xml:space="preserve">. </w:t>
      </w:r>
    </w:p>
    <w:p w:rsidR="0048778F" w:rsidRDefault="0048778F">
      <w:pPr>
        <w:rPr>
          <w:szCs w:val="20"/>
        </w:rPr>
      </w:pPr>
      <w:r>
        <w:br w:type="page"/>
      </w:r>
    </w:p>
    <w:p w:rsidR="001F39F2" w:rsidRPr="00A4140C" w:rsidRDefault="001F39F2" w:rsidP="00585E2C">
      <w:pPr>
        <w:pStyle w:val="BodyText"/>
      </w:pPr>
      <w:r w:rsidRPr="00A4140C">
        <w:lastRenderedPageBreak/>
        <w:t>Nationa</w:t>
      </w:r>
      <w:r w:rsidR="00BE3E3B">
        <w:t>l</w:t>
      </w:r>
      <w:r w:rsidRPr="00A4140C">
        <w:t>ly</w:t>
      </w:r>
      <w:r w:rsidRPr="00C05A6F">
        <w:t xml:space="preserve">, </w:t>
      </w:r>
      <w:r w:rsidR="00526F09" w:rsidRPr="00C05A6F">
        <w:t>15.</w:t>
      </w:r>
      <w:r w:rsidR="00C05A6F" w:rsidRPr="00C05A6F">
        <w:t>8</w:t>
      </w:r>
      <w:r w:rsidRPr="00C05A6F">
        <w:t xml:space="preserve"> per</w:t>
      </w:r>
      <w:r w:rsidRPr="00A4140C">
        <w:t xml:space="preserve"> cent of the estimated potential population who reported having a primary carer were using NDA respite services in </w:t>
      </w:r>
      <w:r w:rsidR="009C2EC0" w:rsidRPr="00A4140C">
        <w:t>201</w:t>
      </w:r>
      <w:r w:rsidR="009C2EC0">
        <w:t>1</w:t>
      </w:r>
      <w:r w:rsidRPr="00A4140C">
        <w:t>-</w:t>
      </w:r>
      <w:r w:rsidR="009C2EC0" w:rsidRPr="00A4140C">
        <w:t>1</w:t>
      </w:r>
      <w:r w:rsidR="009C2EC0">
        <w:t>2</w:t>
      </w:r>
      <w:r w:rsidR="009C2EC0" w:rsidRPr="00A4140C" w:rsidDel="009E792D">
        <w:t xml:space="preserve"> </w:t>
      </w:r>
      <w:r w:rsidRPr="00A4140C">
        <w:t>(figure 14.12).</w:t>
      </w:r>
    </w:p>
    <w:p w:rsidR="001F39F2" w:rsidRPr="00A4140C" w:rsidRDefault="001F39F2" w:rsidP="00585E2C">
      <w:pPr>
        <w:pStyle w:val="FigureTitle"/>
        <w:ind w:left="1560" w:hanging="1560"/>
        <w:rPr>
          <w:rStyle w:val="NoteLabel"/>
        </w:rPr>
      </w:pPr>
      <w:r w:rsidRPr="00A4140C">
        <w:rPr>
          <w:b w:val="0"/>
        </w:rPr>
        <w:t xml:space="preserve">Figure </w:t>
      </w:r>
      <w:r w:rsidR="004271D8">
        <w:rPr>
          <w:b w:val="0"/>
        </w:rPr>
        <w:t>14.</w:t>
      </w:r>
      <w:r w:rsidR="00100632">
        <w:rPr>
          <w:b w:val="0"/>
          <w:noProof/>
        </w:rPr>
        <w:t>12</w:t>
      </w:r>
      <w:r w:rsidRPr="00A4140C">
        <w:tab/>
        <w:t>Users of NDA respite services as a proportion of the estimated potential population for respite services</w:t>
      </w:r>
      <w:r w:rsidRPr="00A4140C">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173E1">
        <w:tc>
          <w:tcPr>
            <w:tcW w:w="8777" w:type="dxa"/>
          </w:tcPr>
          <w:p w:rsidR="001F39F2" w:rsidRPr="00A4140C" w:rsidRDefault="007C4BB0" w:rsidP="00585E2C">
            <w:pPr>
              <w:pStyle w:val="Figure"/>
            </w:pPr>
            <w:r>
              <w:rPr>
                <w:noProof/>
              </w:rPr>
              <w:drawing>
                <wp:inline distT="0" distB="0" distL="0" distR="0">
                  <wp:extent cx="5400675" cy="2876550"/>
                  <wp:effectExtent l="0" t="0" r="9525" b="0"/>
                  <wp:docPr id="14" name="Picture 14" descr="Figure 14.12 Users of NDA respite services as a proportion of the estimated potential population for respite service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See table </w:t>
      </w:r>
      <w:proofErr w:type="spellStart"/>
      <w:r w:rsidRPr="00A4140C">
        <w:t>14A.</w:t>
      </w:r>
      <w:r w:rsidR="00E268F2">
        <w:t>19</w:t>
      </w:r>
      <w:proofErr w:type="spellEnd"/>
      <w:r w:rsidR="00E268F2" w:rsidRPr="00A4140C">
        <w:t xml:space="preserve"> </w:t>
      </w:r>
      <w:r w:rsidRPr="00A4140C">
        <w:t xml:space="preserve">for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w:t>
      </w:r>
    </w:p>
    <w:p w:rsidR="001F39F2" w:rsidRPr="00A4140C" w:rsidRDefault="001F39F2" w:rsidP="00626A1F">
      <w:pPr>
        <w:pStyle w:val="Source"/>
      </w:pPr>
      <w:r w:rsidRPr="00A4140C">
        <w:rPr>
          <w:i/>
        </w:rPr>
        <w:t>Source</w:t>
      </w:r>
      <w:r w:rsidRPr="00A4140C">
        <w:t xml:space="preserv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E360FF" w:rsidRPr="00A42949">
        <w:t xml:space="preserve">; </w:t>
      </w:r>
      <w:proofErr w:type="spellStart"/>
      <w:r w:rsidR="00E360FF" w:rsidRPr="00A42949">
        <w:t>AIHW</w:t>
      </w:r>
      <w:proofErr w:type="spellEnd"/>
      <w:r w:rsidR="00E360FF" w:rsidRPr="00A42949">
        <w:t xml:space="preserve"> analysis of the ABS </w:t>
      </w:r>
      <w:r w:rsidR="00E360FF" w:rsidRPr="00A42949">
        <w:rPr>
          <w:i/>
        </w:rPr>
        <w:t>Estimated Resident Population June 2008-11, ABS Census of Population and Housing 2006</w:t>
      </w:r>
      <w:r w:rsidR="00E360FF" w:rsidRPr="00A42949">
        <w:t xml:space="preserve"> and the</w:t>
      </w:r>
      <w:r w:rsidR="00E360FF" w:rsidRPr="00A4140C">
        <w:t xml:space="preserve"> ABS </w:t>
      </w:r>
      <w:r w:rsidR="00E360FF" w:rsidRPr="00A4140C">
        <w:rPr>
          <w:i/>
        </w:rPr>
        <w:t>Survey of Disability, Ageing and Carers 20</w:t>
      </w:r>
      <w:r w:rsidR="00D118F4">
        <w:rPr>
          <w:i/>
        </w:rPr>
        <w:t>09</w:t>
      </w:r>
      <w:r w:rsidRPr="00A4140C">
        <w:t xml:space="preserve">; table </w:t>
      </w:r>
      <w:proofErr w:type="spellStart"/>
      <w:r w:rsidRPr="00A4140C">
        <w:t>14A.</w:t>
      </w:r>
      <w:r w:rsidR="00E268F2">
        <w:t>19</w:t>
      </w:r>
      <w:proofErr w:type="spellEnd"/>
      <w:r w:rsidRPr="00A4140C">
        <w:t>.</w:t>
      </w:r>
    </w:p>
    <w:p w:rsidR="0048778F" w:rsidRDefault="0048778F">
      <w:pPr>
        <w:rPr>
          <w:szCs w:val="20"/>
        </w:rPr>
      </w:pPr>
      <w:r>
        <w:br w:type="page"/>
      </w:r>
    </w:p>
    <w:p w:rsidR="001F39F2" w:rsidRPr="00D725E3" w:rsidRDefault="001F39F2" w:rsidP="00585E2C">
      <w:pPr>
        <w:pStyle w:val="BodyText"/>
      </w:pPr>
      <w:r w:rsidRPr="00D725E3">
        <w:lastRenderedPageBreak/>
        <w:t xml:space="preserve">Nationally </w:t>
      </w:r>
      <w:r w:rsidR="00BD429D" w:rsidRPr="00D725E3">
        <w:t xml:space="preserve">in </w:t>
      </w:r>
      <w:r w:rsidR="009C2EC0" w:rsidRPr="00D725E3">
        <w:t>201</w:t>
      </w:r>
      <w:r w:rsidR="009C2EC0">
        <w:t>1</w:t>
      </w:r>
      <w:r w:rsidR="00BD429D" w:rsidRPr="00D725E3">
        <w:t>-</w:t>
      </w:r>
      <w:r w:rsidR="009C2EC0" w:rsidRPr="00D725E3">
        <w:t>1</w:t>
      </w:r>
      <w:r w:rsidR="009C2EC0">
        <w:t>2</w:t>
      </w:r>
      <w:r w:rsidR="00BD429D" w:rsidRPr="00D725E3">
        <w:t xml:space="preserve">, </w:t>
      </w:r>
      <w:r w:rsidR="00853ABF">
        <w:t>7.3</w:t>
      </w:r>
      <w:r w:rsidRPr="00D725E3">
        <w:t xml:space="preserve"> per cent of </w:t>
      </w:r>
      <w:r w:rsidR="00BD429D" w:rsidRPr="00D725E3">
        <w:t xml:space="preserve">people </w:t>
      </w:r>
      <w:r w:rsidR="001A7646">
        <w:t xml:space="preserve">aged 15-64 years </w:t>
      </w:r>
      <w:r w:rsidR="00BD429D" w:rsidRPr="00D725E3">
        <w:t>with disability with</w:t>
      </w:r>
      <w:r w:rsidR="00C74279">
        <w:t xml:space="preserve"> an</w:t>
      </w:r>
      <w:r w:rsidR="00BD429D" w:rsidRPr="00D725E3">
        <w:t xml:space="preserve"> employment restriction were using NDA open employment services (Employment Support Services) </w:t>
      </w:r>
      <w:r w:rsidRPr="00D725E3">
        <w:t xml:space="preserve">(figure 14.13). </w:t>
      </w:r>
    </w:p>
    <w:p w:rsidR="001F39F2" w:rsidRPr="001C7410" w:rsidRDefault="001F39F2" w:rsidP="00585E2C">
      <w:pPr>
        <w:pStyle w:val="FigureTitle"/>
        <w:ind w:left="1560" w:hanging="1560"/>
        <w:rPr>
          <w:rStyle w:val="NoteLabel"/>
          <w:b/>
          <w:bCs/>
        </w:rPr>
      </w:pPr>
      <w:r w:rsidRPr="00D725E3">
        <w:rPr>
          <w:b w:val="0"/>
        </w:rPr>
        <w:t xml:space="preserve">Figure </w:t>
      </w:r>
      <w:r w:rsidR="004271D8">
        <w:rPr>
          <w:b w:val="0"/>
        </w:rPr>
        <w:t>14.</w:t>
      </w:r>
      <w:r w:rsidR="00100632">
        <w:rPr>
          <w:b w:val="0"/>
          <w:noProof/>
        </w:rPr>
        <w:t>13</w:t>
      </w:r>
      <w:r w:rsidRPr="00D725E3">
        <w:tab/>
      </w:r>
      <w:r w:rsidRPr="001C7410">
        <w:t xml:space="preserve">Users of NDA </w:t>
      </w:r>
      <w:r w:rsidR="003D619E" w:rsidRPr="001C7410">
        <w:t xml:space="preserve">open </w:t>
      </w:r>
      <w:r w:rsidRPr="001C7410">
        <w:t xml:space="preserve">employment services </w:t>
      </w:r>
      <w:r w:rsidR="003D619E" w:rsidRPr="001C7410">
        <w:t xml:space="preserve">(Employment Support Services) </w:t>
      </w:r>
      <w:r w:rsidR="001A7646">
        <w:t xml:space="preserve">(aged 15-64 years) </w:t>
      </w:r>
      <w:r w:rsidRPr="001C7410">
        <w:t xml:space="preserve">as a proportion of the </w:t>
      </w:r>
      <w:r w:rsidR="003D619E" w:rsidRPr="001C7410">
        <w:t>estimated number of people with an employment restriction</w:t>
      </w:r>
      <w:r w:rsidRPr="001C7410">
        <w:rPr>
          <w:rStyle w:val="NoteLabel"/>
          <w:b/>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1C7410" w:rsidTr="00637F91">
        <w:tc>
          <w:tcPr>
            <w:tcW w:w="8777" w:type="dxa"/>
          </w:tcPr>
          <w:p w:rsidR="001F39F2" w:rsidRPr="001C7410" w:rsidRDefault="007C4BB0" w:rsidP="00585E2C">
            <w:pPr>
              <w:pStyle w:val="Figure"/>
              <w:spacing w:line="240" w:lineRule="auto"/>
            </w:pPr>
            <w:r>
              <w:rPr>
                <w:noProof/>
              </w:rPr>
              <w:drawing>
                <wp:inline distT="0" distB="0" distL="0" distR="0">
                  <wp:extent cx="5400675" cy="2867025"/>
                  <wp:effectExtent l="0" t="0" r="9525" b="9525"/>
                  <wp:docPr id="15" name="Picture 15" descr="Figure 14.13 Users of NDA open employment services (Employment Support Services) (aged 15-64 years) as a proportion of the estimated number of people with an employment restric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1F39F2" w:rsidRPr="001C7410" w:rsidRDefault="001F39F2" w:rsidP="00585E2C">
      <w:pPr>
        <w:pStyle w:val="Note"/>
      </w:pPr>
      <w:r w:rsidRPr="001C7410">
        <w:rPr>
          <w:rStyle w:val="NoteLabel"/>
        </w:rPr>
        <w:t>a</w:t>
      </w:r>
      <w:r w:rsidRPr="001C7410">
        <w:t xml:space="preserve"> See table </w:t>
      </w:r>
      <w:proofErr w:type="spellStart"/>
      <w:r w:rsidRPr="001C7410">
        <w:t>14A.</w:t>
      </w:r>
      <w:r w:rsidR="00E268F2">
        <w:t>20</w:t>
      </w:r>
      <w:proofErr w:type="spellEnd"/>
      <w:r w:rsidR="00E268F2" w:rsidRPr="001C7410">
        <w:t xml:space="preserve"> </w:t>
      </w:r>
      <w:r w:rsidRPr="001C7410">
        <w:t xml:space="preserve">for detailed notes relating to these data. </w:t>
      </w:r>
      <w:r w:rsidRPr="001C7410">
        <w:rPr>
          <w:rStyle w:val="NoteLabel"/>
        </w:rPr>
        <w:t>b</w:t>
      </w:r>
      <w:r w:rsidRPr="001C7410">
        <w:t xml:space="preserve"> See section 14.7 for </w:t>
      </w:r>
      <w:r w:rsidR="003F51C4" w:rsidRPr="001C7410">
        <w:t xml:space="preserve">further </w:t>
      </w:r>
      <w:r w:rsidRPr="001C7410">
        <w:t xml:space="preserve">information on </w:t>
      </w:r>
      <w:r w:rsidR="003D619E" w:rsidRPr="001C7410">
        <w:t>employment services</w:t>
      </w:r>
      <w:r w:rsidRPr="001C7410">
        <w:t>.</w:t>
      </w:r>
    </w:p>
    <w:p w:rsidR="001F39F2" w:rsidRPr="00D725E3" w:rsidRDefault="001F39F2" w:rsidP="00626A1F">
      <w:pPr>
        <w:pStyle w:val="Source"/>
      </w:pPr>
      <w:r w:rsidRPr="001C7410">
        <w:rPr>
          <w:i/>
        </w:rPr>
        <w:t>Source</w:t>
      </w:r>
      <w:r w:rsidRPr="001C7410">
        <w:t xml:space="preserv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E360FF" w:rsidRPr="00A42949">
        <w:t xml:space="preserve">; </w:t>
      </w:r>
      <w:proofErr w:type="spellStart"/>
      <w:r w:rsidR="00E360FF" w:rsidRPr="00A42949">
        <w:t>AIHW</w:t>
      </w:r>
      <w:proofErr w:type="spellEnd"/>
      <w:r w:rsidR="00E360FF" w:rsidRPr="00A42949">
        <w:t xml:space="preserve"> analysis of the ABS </w:t>
      </w:r>
      <w:r w:rsidR="00E360FF" w:rsidRPr="00A42949">
        <w:rPr>
          <w:i/>
        </w:rPr>
        <w:t>Estimated Resident Population June 2008-11, ABS Census of Population and Housing 2006</w:t>
      </w:r>
      <w:r w:rsidR="00E360FF" w:rsidRPr="00A42949">
        <w:t xml:space="preserve"> and the</w:t>
      </w:r>
      <w:r w:rsidR="00E360FF" w:rsidRPr="00A4140C">
        <w:t xml:space="preserve"> ABS </w:t>
      </w:r>
      <w:r w:rsidR="00E360FF" w:rsidRPr="00A4140C">
        <w:rPr>
          <w:i/>
        </w:rPr>
        <w:t>Survey of Disability, Ageing and Carers 20</w:t>
      </w:r>
      <w:r w:rsidR="00D118F4">
        <w:rPr>
          <w:i/>
        </w:rPr>
        <w:t>09</w:t>
      </w:r>
      <w:r w:rsidRPr="00D725E3">
        <w:t xml:space="preserve">; table </w:t>
      </w:r>
      <w:proofErr w:type="spellStart"/>
      <w:r w:rsidRPr="00D725E3">
        <w:t>14A.</w:t>
      </w:r>
      <w:r w:rsidR="00E268F2">
        <w:t>20</w:t>
      </w:r>
      <w:proofErr w:type="spellEnd"/>
      <w:r w:rsidRPr="00D725E3">
        <w:t>.</w:t>
      </w:r>
    </w:p>
    <w:p w:rsidR="00A32EAB" w:rsidRDefault="00A32EAB">
      <w:pPr>
        <w:rPr>
          <w:szCs w:val="20"/>
        </w:rPr>
      </w:pPr>
      <w:r>
        <w:br w:type="page"/>
      </w:r>
    </w:p>
    <w:p w:rsidR="00A32EAB" w:rsidRPr="00D725E3" w:rsidRDefault="00A32EAB" w:rsidP="00A32EAB">
      <w:pPr>
        <w:pStyle w:val="BodyText"/>
      </w:pPr>
      <w:r w:rsidRPr="00D725E3">
        <w:lastRenderedPageBreak/>
        <w:t>Nationally in 201</w:t>
      </w:r>
      <w:r>
        <w:t>1</w:t>
      </w:r>
      <w:r w:rsidRPr="00D725E3">
        <w:t>-1</w:t>
      </w:r>
      <w:r>
        <w:t>2</w:t>
      </w:r>
      <w:r w:rsidRPr="00D725E3">
        <w:t>,</w:t>
      </w:r>
      <w:r w:rsidR="006C2651">
        <w:t xml:space="preserve"> the number of people with disability </w:t>
      </w:r>
      <w:r w:rsidR="00E346DF">
        <w:t>who used</w:t>
      </w:r>
      <w:r w:rsidR="006C2651">
        <w:t xml:space="preserve"> NDA supported employment services as a p</w:t>
      </w:r>
      <w:r w:rsidR="006C2651" w:rsidRPr="006C2651">
        <w:t xml:space="preserve">roportion of the potential population (aged 15–64 years) </w:t>
      </w:r>
      <w:r w:rsidR="006C2651">
        <w:t xml:space="preserve">was 8.5 per cent </w:t>
      </w:r>
      <w:r w:rsidRPr="00D725E3">
        <w:t>(figure 14.1</w:t>
      </w:r>
      <w:r w:rsidR="006C2651">
        <w:t>4</w:t>
      </w:r>
      <w:r w:rsidRPr="00D725E3">
        <w:t xml:space="preserve">). </w:t>
      </w:r>
    </w:p>
    <w:p w:rsidR="00A32EAB" w:rsidRPr="001C7410" w:rsidRDefault="00A32EAB" w:rsidP="00A32EAB">
      <w:pPr>
        <w:pStyle w:val="FigureTitle"/>
        <w:ind w:left="1560" w:hanging="1560"/>
        <w:rPr>
          <w:rStyle w:val="NoteLabel"/>
          <w:b/>
          <w:bCs/>
        </w:rPr>
      </w:pPr>
      <w:r w:rsidRPr="00D725E3">
        <w:rPr>
          <w:b w:val="0"/>
        </w:rPr>
        <w:t xml:space="preserve">Figure </w:t>
      </w:r>
      <w:r w:rsidR="004271D8">
        <w:rPr>
          <w:b w:val="0"/>
        </w:rPr>
        <w:t>14.</w:t>
      </w:r>
      <w:r w:rsidR="00100632">
        <w:rPr>
          <w:b w:val="0"/>
          <w:noProof/>
        </w:rPr>
        <w:t>14</w:t>
      </w:r>
      <w:r w:rsidRPr="00D725E3">
        <w:tab/>
      </w:r>
      <w:r w:rsidRPr="001C7410">
        <w:t xml:space="preserve">Users of NDA </w:t>
      </w:r>
      <w:r w:rsidR="006C2651">
        <w:t>supported employment services/Australian Disability Enterprises (aged 15-64 years)</w:t>
      </w:r>
      <w:r w:rsidRPr="001C7410">
        <w:t xml:space="preserve"> as a proportion of the </w:t>
      </w:r>
      <w:r w:rsidR="006C2651">
        <w:t xml:space="preserve">total </w:t>
      </w:r>
      <w:r w:rsidRPr="001C7410">
        <w:t xml:space="preserve">estimated </w:t>
      </w:r>
      <w:r w:rsidR="006C2651">
        <w:t>potential population for supported employment services</w:t>
      </w:r>
      <w:r w:rsidRPr="001C7410">
        <w:rPr>
          <w:rStyle w:val="NoteLabel"/>
          <w:b/>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A32EAB" w:rsidRPr="001C7410" w:rsidTr="00A91E1E">
        <w:tc>
          <w:tcPr>
            <w:tcW w:w="8777" w:type="dxa"/>
          </w:tcPr>
          <w:p w:rsidR="00A32EAB" w:rsidRPr="001C7410" w:rsidRDefault="007C4BB0" w:rsidP="00C737BE">
            <w:pPr>
              <w:pStyle w:val="Figure"/>
              <w:spacing w:line="240" w:lineRule="auto"/>
            </w:pPr>
            <w:r>
              <w:rPr>
                <w:noProof/>
              </w:rPr>
              <w:drawing>
                <wp:inline distT="0" distB="0" distL="0" distR="0">
                  <wp:extent cx="5391150" cy="2876550"/>
                  <wp:effectExtent l="0" t="0" r="0" b="0"/>
                  <wp:docPr id="16" name="Picture 16" descr="Figure 14.14 Users of NDA supported employment services/Australian Disability Enterprises (aged 15-64 years) as a proportion of the total estimated potential population for supported employment service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32EAB" w:rsidRPr="001C7410" w:rsidRDefault="00A32EAB" w:rsidP="00A32EAB">
      <w:pPr>
        <w:pStyle w:val="Note"/>
      </w:pPr>
      <w:r w:rsidRPr="001C7410">
        <w:rPr>
          <w:rStyle w:val="NoteLabel"/>
        </w:rPr>
        <w:t>a</w:t>
      </w:r>
      <w:r w:rsidRPr="001C7410">
        <w:t xml:space="preserve"> See table </w:t>
      </w:r>
      <w:proofErr w:type="spellStart"/>
      <w:r w:rsidRPr="001C7410">
        <w:t>14A.</w:t>
      </w:r>
      <w:r>
        <w:t>2</w:t>
      </w:r>
      <w:r w:rsidR="00C737BE">
        <w:t>2</w:t>
      </w:r>
      <w:proofErr w:type="spellEnd"/>
      <w:r w:rsidRPr="001C7410">
        <w:t xml:space="preserve"> for detailed notes relating to these data. </w:t>
      </w:r>
      <w:r w:rsidRPr="001C7410">
        <w:rPr>
          <w:rStyle w:val="NoteLabel"/>
        </w:rPr>
        <w:t>b</w:t>
      </w:r>
      <w:r w:rsidRPr="001C7410">
        <w:t xml:space="preserve"> See section 14.7 for further information on employment services.</w:t>
      </w:r>
    </w:p>
    <w:p w:rsidR="00A32EAB" w:rsidRPr="00D725E3" w:rsidRDefault="00A32EAB" w:rsidP="00626A1F">
      <w:pPr>
        <w:pStyle w:val="Source"/>
      </w:pPr>
      <w:r w:rsidRPr="001C7410">
        <w:rPr>
          <w:i/>
        </w:rPr>
        <w:t>Source</w:t>
      </w:r>
      <w:r w:rsidRPr="001C7410">
        <w:t xml:space="preserve">: </w:t>
      </w:r>
      <w:proofErr w:type="spellStart"/>
      <w:r w:rsidR="00E360FF" w:rsidRPr="00E360FF">
        <w:t>AIHW</w:t>
      </w:r>
      <w:proofErr w:type="spellEnd"/>
      <w:r w:rsidR="00E360FF" w:rsidRPr="00E360FF">
        <w:t xml:space="preserve"> (unpublished), DS </w:t>
      </w:r>
      <w:proofErr w:type="spellStart"/>
      <w:r w:rsidR="00E360FF" w:rsidRPr="00E360FF">
        <w:t>NMDS</w:t>
      </w:r>
      <w:proofErr w:type="spellEnd"/>
      <w:r w:rsidR="00E360FF" w:rsidRPr="00E360FF">
        <w:t xml:space="preserve"> 2009-10 to 2011-12, </w:t>
      </w:r>
      <w:proofErr w:type="spellStart"/>
      <w:r w:rsidR="00E360FF" w:rsidRPr="00E360FF">
        <w:t>CSTDA</w:t>
      </w:r>
      <w:proofErr w:type="spellEnd"/>
      <w:r w:rsidR="00E360FF" w:rsidRPr="00E360FF">
        <w:t xml:space="preserve"> National Minimum Data Set (</w:t>
      </w:r>
      <w:proofErr w:type="spellStart"/>
      <w:r w:rsidR="00E360FF" w:rsidRPr="00E360FF">
        <w:t>NMDS</w:t>
      </w:r>
      <w:proofErr w:type="spellEnd"/>
      <w:r w:rsidR="00E360FF" w:rsidRPr="00E360FF">
        <w:t xml:space="preserve">) </w:t>
      </w:r>
      <w:r w:rsidR="00E360FF">
        <w:t>2008-09</w:t>
      </w:r>
      <w:r w:rsidR="00E360FF" w:rsidRPr="00A42949">
        <w:t xml:space="preserve">; </w:t>
      </w:r>
      <w:proofErr w:type="spellStart"/>
      <w:r w:rsidR="00E360FF" w:rsidRPr="00A42949">
        <w:t>AIHW</w:t>
      </w:r>
      <w:proofErr w:type="spellEnd"/>
      <w:r w:rsidR="00E360FF" w:rsidRPr="00A42949">
        <w:t xml:space="preserve"> analysis of the ABS </w:t>
      </w:r>
      <w:r w:rsidR="00E360FF" w:rsidRPr="00A42949">
        <w:rPr>
          <w:i/>
        </w:rPr>
        <w:t>Estimated Resident Population June 2008-11, ABS Census of Population and Housing 2006</w:t>
      </w:r>
      <w:r w:rsidR="00E360FF" w:rsidRPr="00A42949">
        <w:t xml:space="preserve"> and the</w:t>
      </w:r>
      <w:r w:rsidR="00E360FF" w:rsidRPr="00A4140C">
        <w:t xml:space="preserve"> ABS </w:t>
      </w:r>
      <w:r w:rsidR="00E360FF" w:rsidRPr="00A4140C">
        <w:rPr>
          <w:i/>
        </w:rPr>
        <w:t>Survey of Disability, Ageing and Carers 20</w:t>
      </w:r>
      <w:r w:rsidR="00D118F4">
        <w:rPr>
          <w:i/>
        </w:rPr>
        <w:t>09</w:t>
      </w:r>
      <w:r w:rsidRPr="00D725E3">
        <w:t xml:space="preserve">; table </w:t>
      </w:r>
      <w:proofErr w:type="spellStart"/>
      <w:r w:rsidRPr="00D725E3">
        <w:t>14A.</w:t>
      </w:r>
      <w:r>
        <w:t>2</w:t>
      </w:r>
      <w:r w:rsidR="00C737BE">
        <w:t>2</w:t>
      </w:r>
      <w:proofErr w:type="spellEnd"/>
      <w:r w:rsidRPr="00D725E3">
        <w:t>.</w:t>
      </w:r>
    </w:p>
    <w:p w:rsidR="00B635EB" w:rsidRPr="00A4140C" w:rsidRDefault="00D725E3" w:rsidP="00585E2C">
      <w:pPr>
        <w:pStyle w:val="BodyText"/>
      </w:pPr>
      <w:r>
        <w:t>Further d</w:t>
      </w:r>
      <w:r w:rsidR="00B635EB" w:rsidRPr="00D725E3">
        <w:t xml:space="preserve">ata on users of NDA open employment services </w:t>
      </w:r>
      <w:r w:rsidR="00A0204E">
        <w:t xml:space="preserve">(Disability Management Services) </w:t>
      </w:r>
      <w:r w:rsidR="00B635EB" w:rsidRPr="00D725E3">
        <w:t xml:space="preserve">as a proportion of the </w:t>
      </w:r>
      <w:r>
        <w:t xml:space="preserve">estimated </w:t>
      </w:r>
      <w:r w:rsidR="00B635EB" w:rsidRPr="00D725E3">
        <w:t>population are also available (</w:t>
      </w:r>
      <w:proofErr w:type="spellStart"/>
      <w:r w:rsidR="00AF2946" w:rsidRPr="009544D6">
        <w:t>14A.2</w:t>
      </w:r>
      <w:r w:rsidR="00C74279">
        <w:t>1</w:t>
      </w:r>
      <w:proofErr w:type="spellEnd"/>
      <w:r w:rsidR="00B635EB" w:rsidRPr="009544D6">
        <w:t>).</w:t>
      </w:r>
      <w:r w:rsidR="00B635EB" w:rsidRPr="00A4140C">
        <w:t xml:space="preserve"> </w:t>
      </w:r>
    </w:p>
    <w:p w:rsidR="001F39F2" w:rsidRPr="00A4140C" w:rsidRDefault="001F39F2" w:rsidP="00585E2C">
      <w:pPr>
        <w:pStyle w:val="Heading5"/>
        <w:spacing w:before="400"/>
      </w:pPr>
      <w:r w:rsidRPr="00A4140C">
        <w:t>Service use by severity of disability</w:t>
      </w:r>
    </w:p>
    <w:p w:rsidR="005A7EF5" w:rsidRPr="00A4140C" w:rsidRDefault="001F39F2" w:rsidP="00585E2C">
      <w:pPr>
        <w:pStyle w:val="BodyText"/>
      </w:pPr>
      <w:r w:rsidRPr="00A4140C">
        <w:t>‘Service use by severity of disability’ is an indicator of governments’ objective to use available resources to provide services to people on the basis of relative need, where need for services is assumed to vary according to the need for help with the activities of daily living (</w:t>
      </w:r>
      <w:proofErr w:type="spellStart"/>
      <w:r w:rsidRPr="00A4140C">
        <w:t>ADL</w:t>
      </w:r>
      <w:proofErr w:type="spellEnd"/>
      <w:r w:rsidRPr="00A4140C">
        <w:t>) and for help with activities of independent living (AIL) or activities of work, education and community living (</w:t>
      </w:r>
      <w:proofErr w:type="spellStart"/>
      <w:r w:rsidRPr="00A4140C">
        <w:t>AWEC</w:t>
      </w:r>
      <w:proofErr w:type="spellEnd"/>
      <w:r w:rsidRPr="00A4140C">
        <w:t>) (box 14.</w:t>
      </w:r>
      <w:r w:rsidR="00717CE1">
        <w:t>8</w:t>
      </w:r>
      <w:r w:rsidRPr="00A4140C">
        <w:t xml:space="preserve">). This indicator provides additional information for interpreting the access to NDA services </w:t>
      </w:r>
      <w:r w:rsidR="005A7EF5" w:rsidRPr="00A4140C">
        <w:t xml:space="preserve">measures reported. </w:t>
      </w:r>
    </w:p>
    <w:p w:rsidR="001F39F2" w:rsidRPr="00A4140C" w:rsidRDefault="001F39F2" w:rsidP="00585E2C">
      <w:pPr>
        <w:pStyle w:val="BodyText"/>
      </w:pPr>
      <w:r w:rsidRPr="00A4140C">
        <w:lastRenderedPageBreak/>
        <w:t>Data on the need for assistance are derived using information on the level of support needed in one or more of the following support areas:</w:t>
      </w:r>
    </w:p>
    <w:p w:rsidR="001F39F2" w:rsidRPr="00A4140C" w:rsidRDefault="005A7EF5" w:rsidP="00585E2C">
      <w:pPr>
        <w:pStyle w:val="ListBullet"/>
      </w:pPr>
      <w:r w:rsidRPr="00A4140C">
        <w:t>activities of daily living (</w:t>
      </w:r>
      <w:proofErr w:type="spellStart"/>
      <w:r w:rsidRPr="00A4140C">
        <w:t>ADL</w:t>
      </w:r>
      <w:proofErr w:type="spellEnd"/>
      <w:r w:rsidRPr="00A4140C">
        <w:t>)</w:t>
      </w:r>
      <w:r w:rsidR="001F39F2" w:rsidRPr="00A4140C">
        <w:t xml:space="preserve"> </w:t>
      </w:r>
      <w:r w:rsidR="00ED66E1">
        <w:t>—</w:t>
      </w:r>
      <w:r w:rsidR="001F39F2" w:rsidRPr="00A4140C">
        <w:t xml:space="preserve"> </w:t>
      </w:r>
      <w:proofErr w:type="spellStart"/>
      <w:r w:rsidR="001F39F2" w:rsidRPr="00A4140C">
        <w:t>self care</w:t>
      </w:r>
      <w:proofErr w:type="spellEnd"/>
      <w:r w:rsidR="001F39F2" w:rsidRPr="00A4140C">
        <w:t>, mobility, and communication (the core support areas)</w:t>
      </w:r>
      <w:r w:rsidR="00C74279">
        <w:t xml:space="preserve"> </w:t>
      </w:r>
      <w:r w:rsidRPr="00A4140C">
        <w:t>(conceptually comparable to people who have a profound or severe core activity limitation)</w:t>
      </w:r>
    </w:p>
    <w:p w:rsidR="001F39F2" w:rsidRPr="00A4140C" w:rsidRDefault="005A7EF5" w:rsidP="00585E2C">
      <w:pPr>
        <w:pStyle w:val="ListBullet"/>
      </w:pPr>
      <w:r w:rsidRPr="00A4140C">
        <w:t>activities of independent living (</w:t>
      </w:r>
      <w:r w:rsidR="001F39F2" w:rsidRPr="00A4140C">
        <w:t>AIL</w:t>
      </w:r>
      <w:r w:rsidRPr="00A4140C">
        <w:t>)</w:t>
      </w:r>
      <w:r w:rsidR="001F39F2" w:rsidRPr="00A4140C">
        <w:t xml:space="preserve"> </w:t>
      </w:r>
      <w:r w:rsidR="00ED66E1">
        <w:t>—</w:t>
      </w:r>
      <w:r w:rsidR="001F39F2" w:rsidRPr="00A4140C">
        <w:t xml:space="preserve"> interpersonal interactions and relationships, learning, applying knowledge and general tasks and demands; and domestic life</w:t>
      </w:r>
    </w:p>
    <w:p w:rsidR="001F39F2" w:rsidRPr="00A4140C" w:rsidRDefault="005A7EF5" w:rsidP="00585E2C">
      <w:pPr>
        <w:pStyle w:val="ListBullet"/>
      </w:pPr>
      <w:r w:rsidRPr="00A4140C">
        <w:t>activities of work, education and community living (</w:t>
      </w:r>
      <w:proofErr w:type="spellStart"/>
      <w:r w:rsidR="001F39F2" w:rsidRPr="00A4140C">
        <w:t>AWEC</w:t>
      </w:r>
      <w:proofErr w:type="spellEnd"/>
      <w:r w:rsidRPr="00A4140C">
        <w:t>)</w:t>
      </w:r>
      <w:r w:rsidR="001F39F2" w:rsidRPr="00A4140C">
        <w:t xml:space="preserve"> </w:t>
      </w:r>
      <w:r w:rsidR="00ED66E1">
        <w:t>—</w:t>
      </w:r>
      <w:r w:rsidR="001F39F2" w:rsidRPr="00A4140C">
        <w:t xml:space="preserve"> education, community (civic) and economic life; and work.</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8</w:t>
            </w:r>
            <w:r w:rsidRPr="00A4140C">
              <w:tab/>
            </w:r>
            <w:r w:rsidRPr="00A4140C">
              <w:rPr>
                <w:iCs/>
              </w:rPr>
              <w:t>Service use by severity of disability</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
            </w:pPr>
            <w:r w:rsidRPr="00A4140C">
              <w:t xml:space="preserve">‘Service use by severity of disability’ is defined as the proportion of people who access NDA specialist disability services, by need for help with </w:t>
            </w:r>
            <w:proofErr w:type="spellStart"/>
            <w:r w:rsidRPr="00A4140C">
              <w:t>ADL</w:t>
            </w:r>
            <w:proofErr w:type="spellEnd"/>
            <w:r w:rsidRPr="00A4140C">
              <w:t xml:space="preserve">, or AIL, or </w:t>
            </w:r>
            <w:proofErr w:type="spellStart"/>
            <w:r w:rsidRPr="00A4140C">
              <w:t>AWEC</w:t>
            </w:r>
            <w:proofErr w:type="spellEnd"/>
            <w:r w:rsidRPr="00A4140C">
              <w:t xml:space="preserve">. Four categories are reported: </w:t>
            </w:r>
          </w:p>
          <w:p w:rsidR="001F39F2" w:rsidRPr="00A4140C" w:rsidRDefault="001F39F2" w:rsidP="00585E2C">
            <w:pPr>
              <w:pStyle w:val="BoxListBullet"/>
            </w:pPr>
            <w:r w:rsidRPr="00A4140C">
              <w:t xml:space="preserve">need help with </w:t>
            </w:r>
            <w:proofErr w:type="spellStart"/>
            <w:r w:rsidRPr="00A4140C">
              <w:t>ADL</w:t>
            </w:r>
            <w:proofErr w:type="spellEnd"/>
            <w:r w:rsidRPr="00A4140C">
              <w:t xml:space="preserve"> </w:t>
            </w:r>
          </w:p>
          <w:p w:rsidR="001F39F2" w:rsidRPr="00A4140C" w:rsidRDefault="001F39F2" w:rsidP="00585E2C">
            <w:pPr>
              <w:pStyle w:val="BoxListBullet"/>
            </w:pPr>
            <w:r w:rsidRPr="00A4140C">
              <w:t>need help with AIL</w:t>
            </w:r>
            <w:r w:rsidR="002246E3" w:rsidRPr="00A4140C">
              <w:t xml:space="preserve"> </w:t>
            </w:r>
            <w:r w:rsidRPr="00A4140C">
              <w:t xml:space="preserve">or </w:t>
            </w:r>
            <w:proofErr w:type="spellStart"/>
            <w:r w:rsidRPr="00A4140C">
              <w:t>AWEC</w:t>
            </w:r>
            <w:proofErr w:type="spellEnd"/>
            <w:r w:rsidRPr="00A4140C">
              <w:rPr>
                <w:rFonts w:cs="Arial"/>
                <w:szCs w:val="22"/>
              </w:rPr>
              <w:t xml:space="preserve"> but not </w:t>
            </w:r>
            <w:proofErr w:type="spellStart"/>
            <w:r w:rsidRPr="00A4140C">
              <w:rPr>
                <w:rFonts w:cs="Arial"/>
                <w:szCs w:val="22"/>
              </w:rPr>
              <w:t>ADL</w:t>
            </w:r>
            <w:proofErr w:type="spellEnd"/>
          </w:p>
          <w:p w:rsidR="001F39F2" w:rsidRPr="00A4140C" w:rsidRDefault="001F39F2" w:rsidP="00585E2C">
            <w:pPr>
              <w:pStyle w:val="BoxListBullet"/>
            </w:pPr>
            <w:r w:rsidRPr="00A4140C">
              <w:rPr>
                <w:rFonts w:cs="Arial"/>
                <w:szCs w:val="22"/>
              </w:rPr>
              <w:t xml:space="preserve">does not need assistance </w:t>
            </w:r>
            <w:r w:rsidR="005A7EF5" w:rsidRPr="00A4140C">
              <w:t>or</w:t>
            </w:r>
            <w:r w:rsidRPr="00A4140C">
              <w:t xml:space="preserve"> information on </w:t>
            </w:r>
            <w:proofErr w:type="spellStart"/>
            <w:r w:rsidRPr="00A4140C">
              <w:t>ADL</w:t>
            </w:r>
            <w:proofErr w:type="spellEnd"/>
            <w:r w:rsidRPr="00A4140C">
              <w:t xml:space="preserve">, AIL or </w:t>
            </w:r>
            <w:proofErr w:type="spellStart"/>
            <w:r w:rsidRPr="00A4140C">
              <w:t>AWEC</w:t>
            </w:r>
            <w:proofErr w:type="spellEnd"/>
            <w:r w:rsidRPr="00A4140C">
              <w:t xml:space="preserve"> </w:t>
            </w:r>
          </w:p>
          <w:p w:rsidR="001F39F2" w:rsidRPr="00A4140C" w:rsidRDefault="001F39F2" w:rsidP="00585E2C">
            <w:pPr>
              <w:pStyle w:val="BoxListBullet"/>
            </w:pPr>
            <w:r w:rsidRPr="00A4140C">
              <w:t xml:space="preserve">not stated/collected. </w:t>
            </w:r>
          </w:p>
          <w:p w:rsidR="001F39F2" w:rsidRPr="00A4140C" w:rsidRDefault="001F39F2" w:rsidP="00585E2C">
            <w:pPr>
              <w:pStyle w:val="Box"/>
            </w:pPr>
            <w:r w:rsidRPr="00A4140C">
              <w:t xml:space="preserve">Measures are reported for accommodation support, community support, community access, employment and respite services. </w:t>
            </w:r>
          </w:p>
          <w:p w:rsidR="001F39F2" w:rsidRPr="00A4140C" w:rsidRDefault="001F39F2" w:rsidP="00585E2C">
            <w:pPr>
              <w:pStyle w:val="Box"/>
            </w:pPr>
            <w:r w:rsidRPr="00A4140C">
              <w:t xml:space="preserve">A high or increasing proportion of people using a particular service type who need help with </w:t>
            </w:r>
            <w:proofErr w:type="spellStart"/>
            <w:r w:rsidRPr="00A4140C">
              <w:t>ADL</w:t>
            </w:r>
            <w:proofErr w:type="spellEnd"/>
            <w:r w:rsidRPr="00A4140C">
              <w:t xml:space="preserve"> suggests greater access for those with the greatest level of need. </w:t>
            </w:r>
          </w:p>
          <w:p w:rsidR="001F39F2" w:rsidRPr="00A4140C" w:rsidRDefault="001F39F2" w:rsidP="00585E2C">
            <w:pPr>
              <w:pStyle w:val="Box"/>
              <w:spacing w:before="100"/>
            </w:pPr>
            <w:bookmarkStart w:id="21" w:name="OLE_LINK12"/>
            <w:bookmarkStart w:id="22" w:name="OLE_LINK14"/>
            <w:r w:rsidRPr="00A4140C">
              <w:t xml:space="preserve">This indicator does not provide information on whether services are appropriate for the needs of the people receiving them or appropriately targeted </w:t>
            </w:r>
            <w:r w:rsidRPr="00A4140C">
              <w:rPr>
                <w:rFonts w:cs="Arial"/>
                <w:szCs w:val="22"/>
              </w:rPr>
              <w:t xml:space="preserve">based on relative need taking into account </w:t>
            </w:r>
            <w:r w:rsidRPr="00A4140C">
              <w:t xml:space="preserve">access to other formal </w:t>
            </w:r>
            <w:r w:rsidR="00F93C35" w:rsidRPr="00A4140C">
              <w:t xml:space="preserve">and informal </w:t>
            </w:r>
            <w:r w:rsidRPr="00A4140C">
              <w:t>support.</w:t>
            </w:r>
            <w:bookmarkEnd w:id="21"/>
            <w:bookmarkEnd w:id="22"/>
            <w:r w:rsidRPr="00A4140C">
              <w:t xml:space="preserve"> The need for services is assumed to vary according to the need for help with </w:t>
            </w:r>
            <w:proofErr w:type="spellStart"/>
            <w:r w:rsidRPr="00A4140C">
              <w:t>ADL</w:t>
            </w:r>
            <w:proofErr w:type="spellEnd"/>
            <w:r w:rsidRPr="00A4140C">
              <w:t xml:space="preserve">, or AIL, or </w:t>
            </w:r>
            <w:proofErr w:type="spellStart"/>
            <w:r w:rsidRPr="00A4140C">
              <w:t>AWEC</w:t>
            </w:r>
            <w:proofErr w:type="spellEnd"/>
            <w:r w:rsidRPr="00A4140C">
              <w:t xml:space="preserve">. Data on </w:t>
            </w:r>
            <w:proofErr w:type="spellStart"/>
            <w:r w:rsidRPr="00A4140C">
              <w:t>ADL</w:t>
            </w:r>
            <w:proofErr w:type="spellEnd"/>
            <w:r w:rsidRPr="00A4140C">
              <w:t xml:space="preserve">, AIL and </w:t>
            </w:r>
            <w:proofErr w:type="spellStart"/>
            <w:r w:rsidRPr="00A4140C">
              <w:t>AWEC</w:t>
            </w:r>
            <w:proofErr w:type="spellEnd"/>
            <w:r w:rsidRPr="00A4140C">
              <w:t xml:space="preserve"> are self/carer identified, not based on formal clinical assessments of individual limitations. </w:t>
            </w:r>
            <w:r w:rsidR="00F93C35" w:rsidRPr="00A4140C">
              <w:t>O</w:t>
            </w:r>
            <w:r w:rsidRPr="00A4140C">
              <w:t>ther factors may also be important in determining relative need, such as the complexity of a service user’s needs in other activity areas.</w:t>
            </w:r>
          </w:p>
          <w:p w:rsidR="00436916" w:rsidRPr="00877805" w:rsidRDefault="00436916" w:rsidP="00436916">
            <w:pPr>
              <w:pStyle w:val="Box"/>
            </w:pPr>
            <w:r w:rsidRPr="00877805">
              <w:t>Data reported for this measure are:</w:t>
            </w:r>
          </w:p>
          <w:p w:rsidR="00436916" w:rsidRPr="00877805" w:rsidRDefault="00436916" w:rsidP="00436916">
            <w:pPr>
              <w:pStyle w:val="BoxListBullet"/>
              <w:keepLines/>
              <w:spacing w:before="100"/>
            </w:pPr>
            <w:r w:rsidRPr="009442FD">
              <w:t>comparable (subject to caveats) across jurisdictions and over time</w:t>
            </w:r>
            <w:r w:rsidRPr="00877805">
              <w:t xml:space="preserve"> </w:t>
            </w:r>
          </w:p>
          <w:p w:rsidR="00436916" w:rsidRPr="00A4140C" w:rsidRDefault="00436916" w:rsidP="00AA1585">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rsidRPr="00A4140C">
              <w:t>.</w:t>
            </w:r>
          </w:p>
          <w:p w:rsidR="001F39F2" w:rsidRPr="00A4140C" w:rsidRDefault="00B7184E">
            <w:pPr>
              <w:pStyle w:val="Box"/>
            </w:pPr>
            <w:r>
              <w:t>D</w:t>
            </w:r>
            <w:r w:rsidR="00436916" w:rsidRPr="00D76CC2">
              <w:t xml:space="preserve">ata quality </w:t>
            </w:r>
            <w:r>
              <w:t xml:space="preserve">information </w:t>
            </w:r>
            <w:r w:rsidR="00436916" w:rsidRPr="00D76CC2">
              <w:t xml:space="preserve">for this indicator is at </w:t>
            </w:r>
            <w:proofErr w:type="spellStart"/>
            <w:r w:rsidR="00436916" w:rsidRPr="0015499C">
              <w:t>www.pc.gov.au</w:t>
            </w:r>
            <w:proofErr w:type="spellEnd"/>
            <w:r w:rsidR="00436916" w:rsidRPr="0015499C">
              <w:t>/</w:t>
            </w:r>
            <w:proofErr w:type="spellStart"/>
            <w:r w:rsidR="00436916" w:rsidRPr="0015499C">
              <w:t>gsp</w:t>
            </w:r>
            <w:proofErr w:type="spellEnd"/>
            <w:r w:rsidR="00436916" w:rsidRPr="0015499C">
              <w:t>/reports/</w:t>
            </w:r>
            <w:proofErr w:type="spellStart"/>
            <w:r w:rsidR="00436916" w:rsidRPr="0015499C">
              <w:t>rogs</w:t>
            </w:r>
            <w:proofErr w:type="spellEnd"/>
            <w:r w:rsidR="00436916" w:rsidRPr="0015499C">
              <w:t>/2014</w:t>
            </w:r>
            <w:r w:rsidR="00436916">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spacing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pPr>
          </w:p>
        </w:tc>
      </w:tr>
    </w:tbl>
    <w:p w:rsidR="001F39F2" w:rsidRPr="00A4140C" w:rsidRDefault="001F39F2" w:rsidP="00E3374A">
      <w:pPr>
        <w:pStyle w:val="BodyText"/>
      </w:pPr>
      <w:r w:rsidRPr="00A4140C">
        <w:br w:type="page"/>
      </w:r>
      <w:r w:rsidRPr="00A4140C">
        <w:lastRenderedPageBreak/>
        <w:t xml:space="preserve">Nationally, in </w:t>
      </w:r>
      <w:r w:rsidR="00662C73" w:rsidRPr="00A4140C">
        <w:t>201</w:t>
      </w:r>
      <w:r w:rsidR="00662C73">
        <w:t>1</w:t>
      </w:r>
      <w:r w:rsidRPr="00A4140C">
        <w:t>-</w:t>
      </w:r>
      <w:r w:rsidR="00662C73" w:rsidRPr="00A4140C">
        <w:t>1</w:t>
      </w:r>
      <w:r w:rsidR="00662C73">
        <w:t>2</w:t>
      </w:r>
      <w:r w:rsidRPr="00A4140C">
        <w:t>:</w:t>
      </w:r>
    </w:p>
    <w:p w:rsidR="001F39F2" w:rsidRPr="00A4140C" w:rsidRDefault="00B967AF" w:rsidP="00585E2C">
      <w:pPr>
        <w:pStyle w:val="ListBullet"/>
        <w:spacing w:before="80"/>
      </w:pPr>
      <w:r>
        <w:t>83.9</w:t>
      </w:r>
      <w:r w:rsidR="001F39F2" w:rsidRPr="00A4140C">
        <w:t xml:space="preserve"> per cent of users of NDA accommodation support services needed help with </w:t>
      </w:r>
      <w:proofErr w:type="spellStart"/>
      <w:r w:rsidR="001F39F2" w:rsidRPr="00A4140C">
        <w:t>ADL</w:t>
      </w:r>
      <w:proofErr w:type="spellEnd"/>
      <w:r w:rsidR="001F39F2" w:rsidRPr="00A4140C">
        <w:t xml:space="preserve">, </w:t>
      </w:r>
      <w:r>
        <w:t>9.6</w:t>
      </w:r>
      <w:r w:rsidR="001F39F2" w:rsidRPr="00A4140C">
        <w:t xml:space="preserve"> per cent required assistance with AIL or </w:t>
      </w:r>
      <w:proofErr w:type="spellStart"/>
      <w:r w:rsidR="001F39F2" w:rsidRPr="00A4140C">
        <w:t>AWEC</w:t>
      </w:r>
      <w:proofErr w:type="spellEnd"/>
      <w:r w:rsidR="001F39F2" w:rsidRPr="00A4140C">
        <w:t xml:space="preserve"> but not with </w:t>
      </w:r>
      <w:proofErr w:type="spellStart"/>
      <w:r w:rsidR="001F39F2" w:rsidRPr="00A4140C">
        <w:t>ADL</w:t>
      </w:r>
      <w:proofErr w:type="spellEnd"/>
      <w:r w:rsidR="001F39F2" w:rsidRPr="00A4140C">
        <w:t xml:space="preserve">, </w:t>
      </w:r>
      <w:r>
        <w:t>2.1</w:t>
      </w:r>
      <w:r w:rsidR="001F39F2" w:rsidRPr="00A4140C">
        <w:t xml:space="preserve"> per cent did not report need for any assistance in major life areas and for </w:t>
      </w:r>
      <w:r>
        <w:t>4.4</w:t>
      </w:r>
      <w:r w:rsidR="001F39F2" w:rsidRPr="00A4140C">
        <w:t> per cent information on need for assistance was not collected/not stated (figure </w:t>
      </w:r>
      <w:proofErr w:type="spellStart"/>
      <w:r w:rsidR="001F39F2" w:rsidRPr="00A4140C">
        <w:t>14.1</w:t>
      </w:r>
      <w:r w:rsidR="00717CE1">
        <w:t>5</w:t>
      </w:r>
      <w:r w:rsidR="001F39F2" w:rsidRPr="00A4140C">
        <w:t>a</w:t>
      </w:r>
      <w:proofErr w:type="spellEnd"/>
      <w:r w:rsidR="001F39F2" w:rsidRPr="00A4140C">
        <w:t>)</w:t>
      </w:r>
    </w:p>
    <w:p w:rsidR="001F39F2" w:rsidRPr="00A4140C" w:rsidRDefault="00437EA5" w:rsidP="00585E2C">
      <w:pPr>
        <w:pStyle w:val="ListBullet"/>
        <w:spacing w:before="80"/>
      </w:pPr>
      <w:r w:rsidRPr="00687C15">
        <w:t>6</w:t>
      </w:r>
      <w:r w:rsidR="00687C15" w:rsidRPr="00687C15">
        <w:t>5.7</w:t>
      </w:r>
      <w:r w:rsidR="001F39F2" w:rsidRPr="00687C15">
        <w:t xml:space="preserve"> per cent of users of NDA community support services needed help with </w:t>
      </w:r>
      <w:proofErr w:type="spellStart"/>
      <w:r w:rsidR="001F39F2" w:rsidRPr="00687C15">
        <w:t>ADL</w:t>
      </w:r>
      <w:proofErr w:type="spellEnd"/>
      <w:r w:rsidR="001F39F2" w:rsidRPr="00687C15">
        <w:t xml:space="preserve">, </w:t>
      </w:r>
      <w:r w:rsidR="00687C15" w:rsidRPr="00687C15">
        <w:t>6.8</w:t>
      </w:r>
      <w:r w:rsidR="001F39F2" w:rsidRPr="00687C15">
        <w:t xml:space="preserve"> per cent required assistance with AIL or </w:t>
      </w:r>
      <w:proofErr w:type="spellStart"/>
      <w:r w:rsidR="001F39F2" w:rsidRPr="00687C15">
        <w:t>AWEC</w:t>
      </w:r>
      <w:proofErr w:type="spellEnd"/>
      <w:r w:rsidR="001F39F2" w:rsidRPr="00687C15">
        <w:t xml:space="preserve">, but not with </w:t>
      </w:r>
      <w:proofErr w:type="spellStart"/>
      <w:r w:rsidR="001F39F2" w:rsidRPr="00687C15">
        <w:t>ADL</w:t>
      </w:r>
      <w:proofErr w:type="spellEnd"/>
      <w:r w:rsidR="001F39F2" w:rsidRPr="00687C15">
        <w:t xml:space="preserve">, </w:t>
      </w:r>
      <w:r w:rsidR="00687C15" w:rsidRPr="00687C15">
        <w:t>2</w:t>
      </w:r>
      <w:r w:rsidR="001F39F2" w:rsidRPr="00687C15">
        <w:t xml:space="preserve">.9 per cent did not report need for any assistance in major life areas and for </w:t>
      </w:r>
      <w:r w:rsidRPr="00687C15">
        <w:t>2</w:t>
      </w:r>
      <w:r w:rsidR="00687C15" w:rsidRPr="00687C15">
        <w:t>4.</w:t>
      </w:r>
      <w:r w:rsidRPr="00687C15">
        <w:t>6</w:t>
      </w:r>
      <w:r w:rsidR="001F39F2" w:rsidRPr="00A4140C">
        <w:t xml:space="preserve"> per cent information on need for assistance was not collected/not stated (figure </w:t>
      </w:r>
      <w:proofErr w:type="spellStart"/>
      <w:r w:rsidR="001F39F2" w:rsidRPr="00A4140C">
        <w:t>14.1</w:t>
      </w:r>
      <w:r w:rsidR="00717CE1">
        <w:t>5</w:t>
      </w:r>
      <w:r w:rsidR="001F39F2" w:rsidRPr="00A4140C">
        <w:t>b</w:t>
      </w:r>
      <w:proofErr w:type="spellEnd"/>
      <w:r w:rsidR="001F39F2" w:rsidRPr="00A4140C">
        <w:t>)</w:t>
      </w:r>
    </w:p>
    <w:p w:rsidR="001F39F2" w:rsidRPr="00A4140C" w:rsidRDefault="000F35F4" w:rsidP="00585E2C">
      <w:pPr>
        <w:pStyle w:val="ListBullet"/>
        <w:spacing w:before="80"/>
      </w:pPr>
      <w:r>
        <w:t>67.5</w:t>
      </w:r>
      <w:r w:rsidR="001F39F2" w:rsidRPr="00A4140C">
        <w:t xml:space="preserve"> per cent of users of NDA community access services needed help with </w:t>
      </w:r>
      <w:proofErr w:type="spellStart"/>
      <w:r w:rsidR="001F39F2" w:rsidRPr="00A4140C">
        <w:t>ADL</w:t>
      </w:r>
      <w:proofErr w:type="spellEnd"/>
      <w:r w:rsidR="001F39F2" w:rsidRPr="00A4140C">
        <w:t xml:space="preserve">, </w:t>
      </w:r>
      <w:r>
        <w:t>8.4</w:t>
      </w:r>
      <w:r w:rsidR="00832519" w:rsidRPr="00A4140C">
        <w:t xml:space="preserve"> </w:t>
      </w:r>
      <w:r w:rsidR="001F39F2" w:rsidRPr="00A4140C">
        <w:t xml:space="preserve">per cent required assistance with AIL or </w:t>
      </w:r>
      <w:proofErr w:type="spellStart"/>
      <w:r w:rsidR="001F39F2" w:rsidRPr="00A4140C">
        <w:t>AWEC</w:t>
      </w:r>
      <w:proofErr w:type="spellEnd"/>
      <w:r w:rsidR="001F39F2" w:rsidRPr="00A4140C">
        <w:t xml:space="preserve">, but not with </w:t>
      </w:r>
      <w:proofErr w:type="spellStart"/>
      <w:r w:rsidR="001F39F2" w:rsidRPr="00A4140C">
        <w:t>ADL</w:t>
      </w:r>
      <w:proofErr w:type="spellEnd"/>
      <w:r w:rsidR="001F39F2" w:rsidRPr="00A4140C">
        <w:t xml:space="preserve">, </w:t>
      </w:r>
      <w:r>
        <w:t>3.8</w:t>
      </w:r>
      <w:r w:rsidR="00832519" w:rsidRPr="00A4140C">
        <w:t xml:space="preserve"> </w:t>
      </w:r>
      <w:r w:rsidR="001F39F2" w:rsidRPr="00A4140C">
        <w:t xml:space="preserve">per cent did not report need for any assistance in major life areas and for </w:t>
      </w:r>
      <w:r>
        <w:t>20.3</w:t>
      </w:r>
      <w:r w:rsidR="001F39F2" w:rsidRPr="00A4140C">
        <w:t xml:space="preserve"> per cent information on need for assistance was not collected/not stated (figure </w:t>
      </w:r>
      <w:proofErr w:type="spellStart"/>
      <w:r w:rsidR="001F39F2" w:rsidRPr="00A4140C">
        <w:t>14.1</w:t>
      </w:r>
      <w:r w:rsidR="00717CE1">
        <w:t>5</w:t>
      </w:r>
      <w:r w:rsidR="001F39F2" w:rsidRPr="00A4140C">
        <w:t>c</w:t>
      </w:r>
      <w:proofErr w:type="spellEnd"/>
      <w:r w:rsidR="001F39F2" w:rsidRPr="00A4140C">
        <w:t>)</w:t>
      </w:r>
    </w:p>
    <w:p w:rsidR="001F39F2" w:rsidRPr="00A4140C" w:rsidRDefault="009C4949" w:rsidP="00585E2C">
      <w:pPr>
        <w:pStyle w:val="ListBullet"/>
        <w:spacing w:before="80"/>
      </w:pPr>
      <w:r>
        <w:t>81.4</w:t>
      </w:r>
      <w:r w:rsidR="006F31FA" w:rsidRPr="00A4140C">
        <w:t xml:space="preserve"> </w:t>
      </w:r>
      <w:r w:rsidR="001F39F2" w:rsidRPr="00A4140C">
        <w:t xml:space="preserve">per cent of users of NDA respite services needed help with </w:t>
      </w:r>
      <w:proofErr w:type="spellStart"/>
      <w:r w:rsidR="001F39F2" w:rsidRPr="00A4140C">
        <w:t>ADL</w:t>
      </w:r>
      <w:proofErr w:type="spellEnd"/>
      <w:r w:rsidR="001F39F2" w:rsidRPr="00A4140C">
        <w:t xml:space="preserve">, </w:t>
      </w:r>
      <w:r>
        <w:t>5.5</w:t>
      </w:r>
      <w:r w:rsidR="00821EB3" w:rsidRPr="00A4140C">
        <w:t> </w:t>
      </w:r>
      <w:r w:rsidR="001F39F2" w:rsidRPr="00A4140C">
        <w:t>per</w:t>
      </w:r>
      <w:r w:rsidR="00821EB3" w:rsidRPr="00A4140C">
        <w:t> </w:t>
      </w:r>
      <w:r w:rsidR="001F39F2" w:rsidRPr="00A4140C">
        <w:t xml:space="preserve">cent required assistance with AIL or </w:t>
      </w:r>
      <w:proofErr w:type="spellStart"/>
      <w:r w:rsidR="001F39F2" w:rsidRPr="00A4140C">
        <w:t>AWEC</w:t>
      </w:r>
      <w:proofErr w:type="spellEnd"/>
      <w:r w:rsidR="001F39F2" w:rsidRPr="00A4140C">
        <w:t xml:space="preserve">, but not with </w:t>
      </w:r>
      <w:proofErr w:type="spellStart"/>
      <w:r w:rsidR="001F39F2" w:rsidRPr="00A4140C">
        <w:t>ADL</w:t>
      </w:r>
      <w:proofErr w:type="spellEnd"/>
      <w:r w:rsidR="001F39F2" w:rsidRPr="00A4140C">
        <w:t xml:space="preserve">, </w:t>
      </w:r>
      <w:r>
        <w:t>1.1</w:t>
      </w:r>
      <w:r w:rsidR="00821EB3" w:rsidRPr="00A4140C">
        <w:t> </w:t>
      </w:r>
      <w:r w:rsidR="001F39F2" w:rsidRPr="00A4140C">
        <w:t>per</w:t>
      </w:r>
      <w:r w:rsidR="00821EB3" w:rsidRPr="00A4140C">
        <w:t> </w:t>
      </w:r>
      <w:r w:rsidR="001F39F2" w:rsidRPr="00A4140C">
        <w:t xml:space="preserve">cent did not report need for any assistance in major life areas and for </w:t>
      </w:r>
      <w:r>
        <w:t>12.1</w:t>
      </w:r>
      <w:r w:rsidR="001F39F2" w:rsidRPr="00A4140C">
        <w:t xml:space="preserve"> per cent information on need for assistance was not collected/not stated (figure </w:t>
      </w:r>
      <w:proofErr w:type="spellStart"/>
      <w:r w:rsidR="001F39F2" w:rsidRPr="00A4140C">
        <w:t>14.1</w:t>
      </w:r>
      <w:r w:rsidR="00717CE1">
        <w:t>5</w:t>
      </w:r>
      <w:r w:rsidR="001F39F2" w:rsidRPr="00A4140C">
        <w:t>d</w:t>
      </w:r>
      <w:proofErr w:type="spellEnd"/>
      <w:r w:rsidR="001F39F2" w:rsidRPr="00A4140C">
        <w:t>)</w:t>
      </w:r>
    </w:p>
    <w:p w:rsidR="001F39F2" w:rsidRPr="00A4140C" w:rsidRDefault="005C4150" w:rsidP="00585E2C">
      <w:pPr>
        <w:pStyle w:val="ListBullet"/>
        <w:spacing w:before="80"/>
      </w:pPr>
      <w:r>
        <w:t>38.5</w:t>
      </w:r>
      <w:r w:rsidR="001F39F2" w:rsidRPr="00A4140C">
        <w:t xml:space="preserve"> per cent of users of NDA </w:t>
      </w:r>
      <w:r w:rsidR="00E110A8">
        <w:t xml:space="preserve">open and supported </w:t>
      </w:r>
      <w:r w:rsidR="001F39F2" w:rsidRPr="00A4140C">
        <w:t xml:space="preserve">employment services needed help with </w:t>
      </w:r>
      <w:proofErr w:type="spellStart"/>
      <w:r w:rsidR="001F39F2" w:rsidRPr="00A4140C">
        <w:t>ADL</w:t>
      </w:r>
      <w:proofErr w:type="spellEnd"/>
      <w:r w:rsidR="001F39F2" w:rsidRPr="00A4140C">
        <w:t xml:space="preserve">, </w:t>
      </w:r>
      <w:r>
        <w:t>19.8</w:t>
      </w:r>
      <w:r w:rsidR="00F93C35" w:rsidRPr="00A4140C">
        <w:t> </w:t>
      </w:r>
      <w:r w:rsidR="001F39F2" w:rsidRPr="00A4140C">
        <w:t xml:space="preserve">per cent required assistance with AIL or </w:t>
      </w:r>
      <w:proofErr w:type="spellStart"/>
      <w:r w:rsidR="001F39F2" w:rsidRPr="00A4140C">
        <w:t>AWEC</w:t>
      </w:r>
      <w:proofErr w:type="spellEnd"/>
      <w:r w:rsidR="001F39F2" w:rsidRPr="00A4140C">
        <w:t xml:space="preserve">, but not with </w:t>
      </w:r>
      <w:proofErr w:type="spellStart"/>
      <w:r w:rsidR="001F39F2" w:rsidRPr="00A4140C">
        <w:t>ADL</w:t>
      </w:r>
      <w:proofErr w:type="spellEnd"/>
      <w:r w:rsidR="00821EB3" w:rsidRPr="00A4140C">
        <w:t xml:space="preserve">, </w:t>
      </w:r>
      <w:r>
        <w:t>12.8</w:t>
      </w:r>
      <w:r w:rsidR="00821EB3" w:rsidRPr="00A4140C">
        <w:t> </w:t>
      </w:r>
      <w:r w:rsidR="001F39F2" w:rsidRPr="00A4140C">
        <w:t xml:space="preserve">per cent did not report need for any assistance in major life </w:t>
      </w:r>
      <w:r w:rsidR="001F39F2" w:rsidRPr="00585E2C">
        <w:t>areas</w:t>
      </w:r>
      <w:r w:rsidR="00821EB3" w:rsidRPr="00585E2C">
        <w:t xml:space="preserve"> and for </w:t>
      </w:r>
      <w:r>
        <w:t>28.9</w:t>
      </w:r>
      <w:r w:rsidR="0094452E" w:rsidRPr="00585E2C">
        <w:t xml:space="preserve"> per cent </w:t>
      </w:r>
      <w:r w:rsidR="00821EB3" w:rsidRPr="00585E2C">
        <w:t>information on need for assistance was not collected/not stated</w:t>
      </w:r>
      <w:r w:rsidR="001F39F2" w:rsidRPr="00A4140C">
        <w:t xml:space="preserve"> (figure</w:t>
      </w:r>
      <w:r w:rsidR="00821EB3" w:rsidRPr="00A4140C">
        <w:t> </w:t>
      </w:r>
      <w:proofErr w:type="spellStart"/>
      <w:r w:rsidR="001F39F2" w:rsidRPr="00A4140C">
        <w:t>14.1</w:t>
      </w:r>
      <w:r w:rsidR="00717CE1">
        <w:t>5</w:t>
      </w:r>
      <w:r w:rsidR="001F39F2" w:rsidRPr="00A4140C">
        <w:t>e</w:t>
      </w:r>
      <w:proofErr w:type="spellEnd"/>
      <w:r w:rsidR="001F39F2" w:rsidRPr="00A4140C">
        <w:t>).</w:t>
      </w:r>
    </w:p>
    <w:p w:rsidR="001F39F2" w:rsidRPr="00A4140C" w:rsidRDefault="001F39F2" w:rsidP="00E3374A">
      <w:pPr>
        <w:pStyle w:val="BodyText"/>
      </w:pPr>
      <w:r w:rsidRPr="00AA1585">
        <w:t xml:space="preserve">Data on users of NDA specialist disability services </w:t>
      </w:r>
      <w:r w:rsidR="00CE5834">
        <w:t xml:space="preserve">for people aged 0-64 years </w:t>
      </w:r>
      <w:r w:rsidRPr="00AA1585">
        <w:t xml:space="preserve">as a proportion of the estimated potential population </w:t>
      </w:r>
      <w:r w:rsidR="009F5385">
        <w:t xml:space="preserve">for 2007-08 to 2011-12 </w:t>
      </w:r>
      <w:r w:rsidRPr="00AA1585">
        <w:t xml:space="preserve">are also available (tables </w:t>
      </w:r>
      <w:proofErr w:type="spellStart"/>
      <w:r w:rsidRPr="00AA1585">
        <w:t>14A.</w:t>
      </w:r>
      <w:r w:rsidR="00E268F2">
        <w:t>23</w:t>
      </w:r>
      <w:proofErr w:type="spellEnd"/>
      <w:r w:rsidRPr="00AA1585">
        <w:t xml:space="preserve">, </w:t>
      </w:r>
      <w:proofErr w:type="spellStart"/>
      <w:r w:rsidRPr="00AA1585">
        <w:t>14A.</w:t>
      </w:r>
      <w:r w:rsidR="00E268F2">
        <w:t>25</w:t>
      </w:r>
      <w:proofErr w:type="spellEnd"/>
      <w:r w:rsidRPr="00AA1585">
        <w:t xml:space="preserve">, </w:t>
      </w:r>
      <w:proofErr w:type="spellStart"/>
      <w:r w:rsidRPr="00AA1585">
        <w:t>14A.</w:t>
      </w:r>
      <w:r w:rsidR="00E268F2">
        <w:t>27</w:t>
      </w:r>
      <w:proofErr w:type="spellEnd"/>
      <w:r w:rsidRPr="00AA1585">
        <w:t xml:space="preserve">, </w:t>
      </w:r>
      <w:proofErr w:type="spellStart"/>
      <w:r w:rsidRPr="00AA1585">
        <w:t>14A.</w:t>
      </w:r>
      <w:r w:rsidR="00E268F2">
        <w:t>29</w:t>
      </w:r>
      <w:proofErr w:type="spellEnd"/>
      <w:r w:rsidRPr="00AA1585">
        <w:t xml:space="preserve">, </w:t>
      </w:r>
      <w:proofErr w:type="spellStart"/>
      <w:r w:rsidRPr="00AA1585">
        <w:t>14A.</w:t>
      </w:r>
      <w:r w:rsidR="00E268F2">
        <w:t>31</w:t>
      </w:r>
      <w:proofErr w:type="spellEnd"/>
      <w:r w:rsidRPr="00AA1585">
        <w:t xml:space="preserve">, </w:t>
      </w:r>
      <w:proofErr w:type="spellStart"/>
      <w:r w:rsidRPr="00AA1585">
        <w:t>14A.</w:t>
      </w:r>
      <w:r w:rsidR="00E268F2">
        <w:t>33</w:t>
      </w:r>
      <w:proofErr w:type="spellEnd"/>
      <w:r w:rsidR="00E268F2" w:rsidRPr="00AA1585">
        <w:t xml:space="preserve"> </w:t>
      </w:r>
      <w:r w:rsidRPr="00AA1585">
        <w:t xml:space="preserve">and </w:t>
      </w:r>
      <w:proofErr w:type="spellStart"/>
      <w:r w:rsidRPr="00AA1585">
        <w:t>14A.</w:t>
      </w:r>
      <w:r w:rsidR="00E268F2">
        <w:t>34</w:t>
      </w:r>
      <w:proofErr w:type="spellEnd"/>
      <w:r w:rsidRPr="00AA1585">
        <w:t>).</w:t>
      </w:r>
      <w:r w:rsidR="00662C73">
        <w:t xml:space="preserve"> </w:t>
      </w:r>
    </w:p>
    <w:p w:rsidR="001F39F2" w:rsidRPr="00A4140C" w:rsidRDefault="001F39F2" w:rsidP="001842A7">
      <w:pPr>
        <w:pStyle w:val="FigureTitle"/>
        <w:spacing w:before="0"/>
        <w:ind w:left="1559" w:hanging="1559"/>
        <w:rPr>
          <w:rStyle w:val="NoteLabel"/>
        </w:rPr>
      </w:pPr>
      <w:r w:rsidRPr="00A4140C">
        <w:rPr>
          <w:b w:val="0"/>
        </w:rPr>
        <w:lastRenderedPageBreak/>
        <w:t xml:space="preserve">Figure </w:t>
      </w:r>
      <w:bookmarkStart w:id="23" w:name="OLE_LINK24"/>
      <w:r w:rsidR="004271D8">
        <w:rPr>
          <w:b w:val="0"/>
        </w:rPr>
        <w:t>14.</w:t>
      </w:r>
      <w:r w:rsidR="00100632">
        <w:rPr>
          <w:b w:val="0"/>
          <w:noProof/>
        </w:rPr>
        <w:t>15</w:t>
      </w:r>
      <w:bookmarkEnd w:id="23"/>
      <w:r w:rsidRPr="00A4140C">
        <w:tab/>
        <w:t xml:space="preserve">Users of NDA specialist disability services, by need for help with Activities of Daily Living </w:t>
      </w:r>
      <w:r w:rsidR="00E933A3" w:rsidRPr="00A4140C">
        <w:t>201</w:t>
      </w:r>
      <w:r w:rsidR="00E933A3">
        <w:t>1</w:t>
      </w:r>
      <w:r w:rsidRPr="00A4140C">
        <w:t>-</w:t>
      </w:r>
      <w:r w:rsidR="00E933A3" w:rsidRPr="00A4140C">
        <w:t>1</w:t>
      </w:r>
      <w:r w:rsidR="00E933A3">
        <w:t>2</w:t>
      </w:r>
      <w:r w:rsidR="00E933A3" w:rsidRPr="00A4140C">
        <w:rPr>
          <w:rStyle w:val="NoteLabel"/>
          <w:b/>
        </w:rPr>
        <w:t>a</w:t>
      </w:r>
      <w:r w:rsidRPr="00A4140C">
        <w:rPr>
          <w:rStyle w:val="NoteLabel"/>
          <w:b/>
        </w:rPr>
        <w:t>, b, c, d</w:t>
      </w:r>
      <w:r w:rsidR="00BC6D9C">
        <w:rPr>
          <w:rStyle w:val="NoteLabel"/>
          <w:b/>
        </w:rPr>
        <w:t>, e</w:t>
      </w:r>
      <w:r w:rsidRPr="00A4140C">
        <w:rPr>
          <w:rStyle w:val="NoteLabel"/>
          <w:b/>
        </w:rPr>
        <w:t xml:space="preserve"> </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8777"/>
      </w:tblGrid>
      <w:tr w:rsidR="001F39F2" w:rsidRPr="00A4140C" w:rsidTr="0032052D">
        <w:tc>
          <w:tcPr>
            <w:tcW w:w="8777" w:type="dxa"/>
            <w:tcBorders>
              <w:top w:val="single" w:sz="4" w:space="0" w:color="auto"/>
              <w:bottom w:val="nil"/>
              <w:right w:val="nil"/>
            </w:tcBorders>
          </w:tcPr>
          <w:p w:rsidR="001F39F2" w:rsidRPr="00A4140C" w:rsidRDefault="0032052D" w:rsidP="00585E2C">
            <w:pPr>
              <w:pStyle w:val="Figure"/>
              <w:spacing w:before="0" w:after="0" w:line="240" w:lineRule="auto"/>
              <w:rPr>
                <w:lang w:val="en-US"/>
              </w:rPr>
            </w:pPr>
            <w:r w:rsidRPr="00A4140C">
              <w:rPr>
                <w:noProof/>
              </w:rPr>
              <w:drawing>
                <wp:inline distT="0" distB="0" distL="0" distR="0" wp14:anchorId="4DF9039A" wp14:editId="650C1411">
                  <wp:extent cx="5400000" cy="557213"/>
                  <wp:effectExtent l="0" t="0" r="0" b="0"/>
                  <wp:docPr id="92" name="Chart 92" descr="Legend to Figure 14.15&#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1F39F2" w:rsidRPr="00A4140C" w:rsidTr="00D56491">
        <w:trPr>
          <w:trHeight w:val="3057"/>
        </w:trPr>
        <w:tc>
          <w:tcPr>
            <w:tcW w:w="8777" w:type="dxa"/>
            <w:tcBorders>
              <w:top w:val="nil"/>
              <w:bottom w:val="nil"/>
              <w:right w:val="nil"/>
            </w:tcBorders>
          </w:tcPr>
          <w:p w:rsidR="001F39F2" w:rsidRPr="00A4140C" w:rsidRDefault="007C4BB0" w:rsidP="00002BFD">
            <w:pPr>
              <w:pStyle w:val="Figure"/>
              <w:spacing w:before="0" w:after="0" w:line="240" w:lineRule="auto"/>
              <w:rPr>
                <w:lang w:val="en-US"/>
              </w:rPr>
            </w:pPr>
            <w:r>
              <w:rPr>
                <w:noProof/>
              </w:rPr>
              <w:drawing>
                <wp:inline distT="0" distB="0" distL="0" distR="0">
                  <wp:extent cx="2524125" cy="2076450"/>
                  <wp:effectExtent l="0" t="0" r="9525" b="0"/>
                  <wp:docPr id="17" name="Picture 17" descr="Figure 14.15 Users of NDA specialist disability services, by need for help with Activities of Daily Living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4125" cy="2076450"/>
                          </a:xfrm>
                          <a:prstGeom prst="rect">
                            <a:avLst/>
                          </a:prstGeom>
                          <a:noFill/>
                          <a:ln>
                            <a:noFill/>
                          </a:ln>
                        </pic:spPr>
                      </pic:pic>
                    </a:graphicData>
                  </a:graphic>
                </wp:inline>
              </w:drawing>
            </w:r>
            <w:r>
              <w:rPr>
                <w:noProof/>
              </w:rPr>
              <w:drawing>
                <wp:inline distT="0" distB="0" distL="0" distR="0">
                  <wp:extent cx="2524125" cy="2085975"/>
                  <wp:effectExtent l="0" t="0" r="9525" b="9525"/>
                  <wp:docPr id="20" name="Picture 20" descr="Figure 14.15 Users of NDA specialist disability services, by need for help with Activities of Daily Living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4125" cy="2085975"/>
                          </a:xfrm>
                          <a:prstGeom prst="rect">
                            <a:avLst/>
                          </a:prstGeom>
                          <a:noFill/>
                          <a:ln>
                            <a:noFill/>
                          </a:ln>
                        </pic:spPr>
                      </pic:pic>
                    </a:graphicData>
                  </a:graphic>
                </wp:inline>
              </w:drawing>
            </w:r>
          </w:p>
        </w:tc>
      </w:tr>
      <w:tr w:rsidR="001F39F2" w:rsidRPr="00A4140C" w:rsidTr="002738EF">
        <w:tc>
          <w:tcPr>
            <w:tcW w:w="8777" w:type="dxa"/>
            <w:tcBorders>
              <w:top w:val="nil"/>
              <w:bottom w:val="nil"/>
              <w:right w:val="nil"/>
            </w:tcBorders>
          </w:tcPr>
          <w:p w:rsidR="001F39F2" w:rsidRPr="00A4140C" w:rsidRDefault="007C4BB0" w:rsidP="00002BFD">
            <w:pPr>
              <w:pStyle w:val="Figure"/>
              <w:spacing w:before="0" w:after="0"/>
              <w:rPr>
                <w:lang w:val="en-US"/>
              </w:rPr>
            </w:pPr>
            <w:r>
              <w:rPr>
                <w:noProof/>
              </w:rPr>
              <w:drawing>
                <wp:inline distT="0" distB="0" distL="0" distR="0">
                  <wp:extent cx="2524125" cy="2085975"/>
                  <wp:effectExtent l="0" t="0" r="9525" b="9525"/>
                  <wp:docPr id="21" name="Picture 21" descr="Figure 14.15 Users of NDA specialist disability services, by need for help with Activities of Daily Living 2011-12&#10;&#10;(c) Community access &#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4125" cy="2085975"/>
                          </a:xfrm>
                          <a:prstGeom prst="rect">
                            <a:avLst/>
                          </a:prstGeom>
                          <a:noFill/>
                          <a:ln>
                            <a:noFill/>
                          </a:ln>
                        </pic:spPr>
                      </pic:pic>
                    </a:graphicData>
                  </a:graphic>
                </wp:inline>
              </w:drawing>
            </w:r>
            <w:r>
              <w:rPr>
                <w:noProof/>
              </w:rPr>
              <w:drawing>
                <wp:inline distT="0" distB="0" distL="0" distR="0">
                  <wp:extent cx="2524125" cy="2085975"/>
                  <wp:effectExtent l="0" t="0" r="9525" b="9525"/>
                  <wp:docPr id="22" name="Picture 22" descr="Figure 14.15 Users of NDA specialist disability services, by need for help with Activities of Daily Living 2011-12&#10;&#10;(d) Respit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4125" cy="2085975"/>
                          </a:xfrm>
                          <a:prstGeom prst="rect">
                            <a:avLst/>
                          </a:prstGeom>
                          <a:noFill/>
                          <a:ln>
                            <a:noFill/>
                          </a:ln>
                        </pic:spPr>
                      </pic:pic>
                    </a:graphicData>
                  </a:graphic>
                </wp:inline>
              </w:drawing>
            </w:r>
          </w:p>
        </w:tc>
      </w:tr>
      <w:tr w:rsidR="001F39F2" w:rsidRPr="00A4140C" w:rsidTr="002738EF">
        <w:tc>
          <w:tcPr>
            <w:tcW w:w="8777" w:type="dxa"/>
            <w:tcBorders>
              <w:top w:val="nil"/>
              <w:bottom w:val="single" w:sz="4" w:space="0" w:color="auto"/>
              <w:right w:val="nil"/>
            </w:tcBorders>
          </w:tcPr>
          <w:p w:rsidR="001F39F2" w:rsidRPr="00A4140C" w:rsidRDefault="007C4BB0" w:rsidP="00585E2C">
            <w:pPr>
              <w:pStyle w:val="Figure"/>
              <w:spacing w:before="0" w:after="0"/>
              <w:rPr>
                <w:lang w:val="en-US"/>
              </w:rPr>
            </w:pPr>
            <w:r>
              <w:rPr>
                <w:noProof/>
              </w:rPr>
              <w:drawing>
                <wp:inline distT="0" distB="0" distL="0" distR="0">
                  <wp:extent cx="2524125" cy="2085975"/>
                  <wp:effectExtent l="0" t="0" r="9525" b="9525"/>
                  <wp:docPr id="23" name="Picture 23" descr="Figure 14.15 Users of NDA specialist disability services, by need for help with Activities of Daily Living 2011-12&#10;&#10;(e) Employmen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4125" cy="2085975"/>
                          </a:xfrm>
                          <a:prstGeom prst="rect">
                            <a:avLst/>
                          </a:prstGeom>
                          <a:noFill/>
                          <a:ln>
                            <a:noFill/>
                          </a:ln>
                        </pic:spPr>
                      </pic:pic>
                    </a:graphicData>
                  </a:graphic>
                </wp:inline>
              </w:drawing>
            </w:r>
          </w:p>
        </w:tc>
      </w:tr>
    </w:tbl>
    <w:p w:rsidR="001F39F2" w:rsidRPr="00A4140C" w:rsidRDefault="001F39F2" w:rsidP="001842A7">
      <w:pPr>
        <w:pStyle w:val="Note"/>
        <w:keepNext/>
        <w:spacing w:line="200" w:lineRule="exact"/>
      </w:pPr>
      <w:r w:rsidRPr="00A4140C">
        <w:rPr>
          <w:rStyle w:val="NoteLabel"/>
        </w:rPr>
        <w:t>a</w:t>
      </w:r>
      <w:r w:rsidRPr="00A4140C">
        <w:t xml:space="preserve"> Need for help with </w:t>
      </w:r>
      <w:proofErr w:type="spellStart"/>
      <w:r w:rsidRPr="00A4140C">
        <w:t>ADL</w:t>
      </w:r>
      <w:proofErr w:type="spellEnd"/>
      <w:r w:rsidRPr="00A4140C">
        <w:t xml:space="preserve"> relates to the level of support needed in </w:t>
      </w:r>
      <w:proofErr w:type="spellStart"/>
      <w:r w:rsidRPr="00A4140C">
        <w:t>self care</w:t>
      </w:r>
      <w:proofErr w:type="spellEnd"/>
      <w:r w:rsidRPr="00A4140C">
        <w:t xml:space="preserve">, mobility and communication. It does not necessarily relate to the level of support needed to find or maintain employment or with other activities. </w:t>
      </w:r>
      <w:r w:rsidRPr="00A4140C">
        <w:rPr>
          <w:rStyle w:val="NoteLabel"/>
        </w:rPr>
        <w:t>b</w:t>
      </w:r>
      <w:r w:rsidRPr="00A4140C">
        <w:t xml:space="preserve"> See tables </w:t>
      </w:r>
      <w:proofErr w:type="spellStart"/>
      <w:r w:rsidRPr="00A4140C">
        <w:t>14A.</w:t>
      </w:r>
      <w:r w:rsidR="00E268F2">
        <w:t>24</w:t>
      </w:r>
      <w:proofErr w:type="spellEnd"/>
      <w:r w:rsidRPr="00A4140C">
        <w:t xml:space="preserve">, </w:t>
      </w:r>
      <w:proofErr w:type="spellStart"/>
      <w:r w:rsidRPr="00A4140C">
        <w:t>14A.</w:t>
      </w:r>
      <w:r w:rsidR="00E268F2">
        <w:t>26</w:t>
      </w:r>
      <w:proofErr w:type="spellEnd"/>
      <w:r w:rsidRPr="00A4140C">
        <w:t xml:space="preserve">, </w:t>
      </w:r>
      <w:proofErr w:type="spellStart"/>
      <w:r w:rsidRPr="00A4140C">
        <w:t>14A.</w:t>
      </w:r>
      <w:r w:rsidR="00E268F2">
        <w:t>28</w:t>
      </w:r>
      <w:proofErr w:type="spellEnd"/>
      <w:r w:rsidRPr="00A4140C">
        <w:t xml:space="preserve">, </w:t>
      </w:r>
      <w:proofErr w:type="spellStart"/>
      <w:r w:rsidRPr="00A4140C">
        <w:t>14A.</w:t>
      </w:r>
      <w:r w:rsidR="00E268F2">
        <w:t>30</w:t>
      </w:r>
      <w:proofErr w:type="spellEnd"/>
      <w:r w:rsidR="00E268F2" w:rsidRPr="00A4140C">
        <w:t xml:space="preserve"> </w:t>
      </w:r>
      <w:r w:rsidRPr="00A4140C">
        <w:t xml:space="preserve">and </w:t>
      </w:r>
      <w:proofErr w:type="spellStart"/>
      <w:r w:rsidRPr="00A4140C">
        <w:t>14A.</w:t>
      </w:r>
      <w:r w:rsidR="00E268F2">
        <w:t>32</w:t>
      </w:r>
      <w:proofErr w:type="spellEnd"/>
      <w:r w:rsidR="00E268F2" w:rsidRPr="00A4140C">
        <w:t xml:space="preserve"> </w:t>
      </w:r>
      <w:r w:rsidRPr="00A4140C">
        <w:t xml:space="preserve">for detailed notes about these data. </w:t>
      </w:r>
      <w:r w:rsidRPr="00A4140C">
        <w:rPr>
          <w:rStyle w:val="NoteLabel"/>
        </w:rPr>
        <w:t>c</w:t>
      </w:r>
      <w:r w:rsidRPr="00A4140C">
        <w:t xml:space="preserve"> Data need to be interpreted with care due to factors affecting data quality. Section 14.6 contains further information on </w:t>
      </w:r>
      <w:r w:rsidR="002C2225">
        <w:t>data</w:t>
      </w:r>
      <w:r w:rsidRPr="00A4140C">
        <w:t xml:space="preserve"> quality issues. </w:t>
      </w:r>
      <w:r w:rsidRPr="00A4140C">
        <w:rPr>
          <w:rStyle w:val="NoteLabel"/>
        </w:rPr>
        <w:t>d</w:t>
      </w:r>
      <w:r w:rsidRPr="00A4140C">
        <w:t xml:space="preserve"> Need help with AIL or </w:t>
      </w:r>
      <w:proofErr w:type="spellStart"/>
      <w:r w:rsidRPr="00A4140C">
        <w:t>AWEC</w:t>
      </w:r>
      <w:proofErr w:type="spellEnd"/>
      <w:r w:rsidRPr="00A4140C">
        <w:t xml:space="preserve"> does not include people who also need help with </w:t>
      </w:r>
      <w:proofErr w:type="spellStart"/>
      <w:r w:rsidRPr="00A4140C">
        <w:t>ADL</w:t>
      </w:r>
      <w:proofErr w:type="spellEnd"/>
      <w:r w:rsidRPr="00A4140C">
        <w:t>.</w:t>
      </w:r>
      <w:r w:rsidR="00C83C82" w:rsidRPr="00C83C82">
        <w:rPr>
          <w:rStyle w:val="NoteLabel"/>
        </w:rPr>
        <w:t xml:space="preserve"> </w:t>
      </w:r>
      <w:r w:rsidR="00C83C82">
        <w:rPr>
          <w:rStyle w:val="NoteLabel"/>
        </w:rPr>
        <w:t xml:space="preserve">e </w:t>
      </w:r>
      <w:r w:rsidR="00C83C82">
        <w:t xml:space="preserve">Some data for ACT and NT respite services is not published for privacy reasons (see </w:t>
      </w:r>
      <w:proofErr w:type="spellStart"/>
      <w:r w:rsidR="00C83C82">
        <w:t>14A.30</w:t>
      </w:r>
      <w:proofErr w:type="spellEnd"/>
      <w:r w:rsidR="00C83C82">
        <w:t xml:space="preserve">) though data </w:t>
      </w:r>
      <w:r w:rsidR="00ED66E1">
        <w:t>are</w:t>
      </w:r>
      <w:r w:rsidR="00C83C82">
        <w:t xml:space="preserve"> available and ha</w:t>
      </w:r>
      <w:r w:rsidR="00ED66E1">
        <w:t>ve</w:t>
      </w:r>
      <w:r w:rsidR="00C83C82">
        <w:t xml:space="preserve"> been included in this figure. </w:t>
      </w:r>
    </w:p>
    <w:p w:rsidR="001F39F2" w:rsidRPr="00A4140C" w:rsidRDefault="001F39F2" w:rsidP="00585E2C">
      <w:pPr>
        <w:pStyle w:val="Source"/>
        <w:spacing w:after="0"/>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rPr>
          <w:szCs w:val="18"/>
        </w:rPr>
        <w:t xml:space="preserve">; </w:t>
      </w:r>
      <w:r w:rsidRPr="00A4140C">
        <w:t xml:space="preserve">tables </w:t>
      </w:r>
      <w:proofErr w:type="spellStart"/>
      <w:r w:rsidR="00DD6C0A" w:rsidRPr="00A4140C">
        <w:t>14A.</w:t>
      </w:r>
      <w:r w:rsidR="00E268F2">
        <w:t>24</w:t>
      </w:r>
      <w:proofErr w:type="spellEnd"/>
      <w:r w:rsidR="00DD6C0A" w:rsidRPr="00A4140C">
        <w:t xml:space="preserve">, </w:t>
      </w:r>
      <w:proofErr w:type="spellStart"/>
      <w:r w:rsidR="00DD6C0A" w:rsidRPr="00A4140C">
        <w:t>14A.</w:t>
      </w:r>
      <w:r w:rsidR="00E268F2">
        <w:t>26</w:t>
      </w:r>
      <w:proofErr w:type="spellEnd"/>
      <w:r w:rsidR="00DD6C0A" w:rsidRPr="00A4140C">
        <w:t xml:space="preserve">, </w:t>
      </w:r>
      <w:proofErr w:type="spellStart"/>
      <w:r w:rsidR="00DD6C0A" w:rsidRPr="00A4140C">
        <w:t>14A.</w:t>
      </w:r>
      <w:r w:rsidR="00E268F2">
        <w:t>28</w:t>
      </w:r>
      <w:proofErr w:type="spellEnd"/>
      <w:r w:rsidR="00DD6C0A" w:rsidRPr="00A4140C">
        <w:t xml:space="preserve">, </w:t>
      </w:r>
      <w:proofErr w:type="spellStart"/>
      <w:r w:rsidR="00DD6C0A" w:rsidRPr="00A4140C">
        <w:t>14A.</w:t>
      </w:r>
      <w:r w:rsidR="00E268F2">
        <w:t>30</w:t>
      </w:r>
      <w:proofErr w:type="spellEnd"/>
      <w:r w:rsidR="00E268F2" w:rsidRPr="00A4140C">
        <w:t xml:space="preserve"> </w:t>
      </w:r>
      <w:r w:rsidR="00DD6C0A" w:rsidRPr="00A4140C">
        <w:t xml:space="preserve">and </w:t>
      </w:r>
      <w:proofErr w:type="spellStart"/>
      <w:r w:rsidR="00DD6C0A" w:rsidRPr="00A4140C">
        <w:t>14A.</w:t>
      </w:r>
      <w:r w:rsidR="00E268F2">
        <w:t>32</w:t>
      </w:r>
      <w:proofErr w:type="spellEnd"/>
      <w:r w:rsidRPr="00A4140C">
        <w:t>.</w:t>
      </w:r>
    </w:p>
    <w:p w:rsidR="001F39F2" w:rsidRPr="00A4140C" w:rsidRDefault="001F39F2" w:rsidP="00585E2C">
      <w:pPr>
        <w:pStyle w:val="Heading5"/>
        <w:spacing w:before="400"/>
      </w:pPr>
      <w:r w:rsidRPr="00A4140C">
        <w:lastRenderedPageBreak/>
        <w:t xml:space="preserve">Service use by special needs groups </w:t>
      </w:r>
    </w:p>
    <w:p w:rsidR="001F39F2" w:rsidRPr="00A4140C" w:rsidRDefault="001F39F2" w:rsidP="00585E2C">
      <w:pPr>
        <w:pStyle w:val="BodyText"/>
      </w:pPr>
      <w:r w:rsidRPr="00A4140C">
        <w:t>‘Service use by special needs groups’ is an indicator of governments’ objective that access to services should be equitable for all members of the community and provided on the basis of relative need (box 14.</w:t>
      </w:r>
      <w:r w:rsidR="00717CE1">
        <w:t>9</w:t>
      </w:r>
      <w:r w:rsidRPr="00A4140C">
        <w:t xml:space="preserve">). </w:t>
      </w:r>
      <w:r w:rsidR="00F93C35" w:rsidRPr="00A4140C">
        <w:t>This indicator</w:t>
      </w:r>
      <w:r w:rsidRPr="00A4140C">
        <w:t xml:space="preserve"> compares access for people from special needs groups with access for people from outside the special needs group of the total population and the potential population. </w:t>
      </w:r>
    </w:p>
    <w:p w:rsidR="001F39F2" w:rsidRPr="00A4140C" w:rsidRDefault="001F39F2" w:rsidP="005B065A">
      <w:pPr>
        <w:pStyle w:val="BoxSpac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24" w:name="OLE_LINK11"/>
            <w:r w:rsidR="004271D8">
              <w:rPr>
                <w:b w:val="0"/>
              </w:rPr>
              <w:t>14.</w:t>
            </w:r>
            <w:r w:rsidR="00100632">
              <w:rPr>
                <w:b w:val="0"/>
                <w:noProof/>
              </w:rPr>
              <w:t>9</w:t>
            </w:r>
            <w:bookmarkEnd w:id="24"/>
            <w:r w:rsidRPr="00A4140C">
              <w:tab/>
              <w:t>Service use by special needs groups</w:t>
            </w:r>
          </w:p>
        </w:tc>
      </w:tr>
      <w:tr w:rsidR="001F39F2" w:rsidRPr="00A4140C" w:rsidTr="005B065A">
        <w:trPr>
          <w:cantSplit/>
          <w:trHeight w:val="9512"/>
        </w:trPr>
        <w:tc>
          <w:tcPr>
            <w:tcW w:w="8771" w:type="dxa"/>
            <w:tcBorders>
              <w:top w:val="nil"/>
              <w:left w:val="single" w:sz="6" w:space="0" w:color="auto"/>
              <w:bottom w:val="nil"/>
              <w:right w:val="single" w:sz="4" w:space="0" w:color="auto"/>
            </w:tcBorders>
          </w:tcPr>
          <w:p w:rsidR="001F39F2" w:rsidRPr="00A4140C" w:rsidRDefault="001F39F2" w:rsidP="00585E2C">
            <w:pPr>
              <w:pStyle w:val="Box"/>
            </w:pPr>
            <w:r w:rsidRPr="00A4140C">
              <w:t xml:space="preserve">‘Service use by special needs groups’ is defined by two measures: </w:t>
            </w:r>
          </w:p>
          <w:p w:rsidR="001F39F2" w:rsidRPr="00A4140C" w:rsidRDefault="001F39F2" w:rsidP="00585E2C">
            <w:pPr>
              <w:pStyle w:val="BoxListBullet"/>
            </w:pPr>
            <w:r w:rsidRPr="00A4140C">
              <w:t xml:space="preserve">the proportion of service users per 1000 total population in a particular special needs group, compared </w:t>
            </w:r>
            <w:r w:rsidR="003E5CAC">
              <w:t>with</w:t>
            </w:r>
            <w:r w:rsidRPr="00A4140C">
              <w:t xml:space="preserve"> the proportion of service users per 1000 total population outside the special needs group </w:t>
            </w:r>
          </w:p>
          <w:p w:rsidR="001F39F2" w:rsidRPr="00A4140C" w:rsidRDefault="001F39F2" w:rsidP="00585E2C">
            <w:pPr>
              <w:pStyle w:val="BoxListBullet"/>
            </w:pPr>
            <w:r w:rsidRPr="00A4140C">
              <w:t xml:space="preserve">the proportion of service users per 1000 potential population in a particular special needs group, compared </w:t>
            </w:r>
            <w:r w:rsidR="003E5CAC">
              <w:t>with</w:t>
            </w:r>
            <w:r w:rsidRPr="00A4140C">
              <w:t xml:space="preserve"> the proportion of service users per 1000 potential population outside the special needs group.</w:t>
            </w:r>
          </w:p>
          <w:p w:rsidR="001F39F2" w:rsidRPr="00A4140C" w:rsidRDefault="001F39F2" w:rsidP="00585E2C">
            <w:pPr>
              <w:pStyle w:val="Box"/>
            </w:pPr>
            <w:r w:rsidRPr="00A4140C">
              <w:t xml:space="preserve">Both measures are reported for accommodation support, community support, community access and employment services. For respite services, data are reported </w:t>
            </w:r>
            <w:r w:rsidRPr="00A4140C">
              <w:br/>
              <w:t>per 1000 total population only</w:t>
            </w:r>
            <w:r w:rsidR="00F93C35" w:rsidRPr="00A4140C">
              <w:t>,</w:t>
            </w:r>
            <w:r w:rsidRPr="00A4140C">
              <w:t xml:space="preserve"> due to data limitations. </w:t>
            </w:r>
          </w:p>
          <w:p w:rsidR="001F39F2" w:rsidRPr="00A4140C" w:rsidRDefault="001F39F2" w:rsidP="00585E2C">
            <w:pPr>
              <w:pStyle w:val="Box"/>
            </w:pPr>
            <w:r w:rsidRPr="00A4140C">
              <w:t>Data are reported for three special needs groups:</w:t>
            </w:r>
          </w:p>
          <w:p w:rsidR="001F39F2" w:rsidRPr="00A4140C" w:rsidRDefault="001F39F2" w:rsidP="00585E2C">
            <w:pPr>
              <w:pStyle w:val="BoxListBullet"/>
              <w:keepLines/>
              <w:spacing w:before="100"/>
            </w:pPr>
            <w:r w:rsidRPr="00A4140C">
              <w:t xml:space="preserve">people from outer regional and remote/very remote locations </w:t>
            </w:r>
          </w:p>
          <w:p w:rsidR="001F39F2" w:rsidRPr="00A4140C" w:rsidRDefault="001F39F2" w:rsidP="00585E2C">
            <w:pPr>
              <w:pStyle w:val="BoxListBullet"/>
              <w:keepLines/>
              <w:spacing w:before="100"/>
            </w:pPr>
            <w:r w:rsidRPr="00A4140C">
              <w:t>people identified as Indigenous Australians</w:t>
            </w:r>
          </w:p>
          <w:p w:rsidR="001F39F2" w:rsidRPr="00A4140C" w:rsidRDefault="001F39F2" w:rsidP="00585E2C">
            <w:pPr>
              <w:pStyle w:val="BoxListBullet"/>
              <w:keepLines/>
              <w:spacing w:before="100"/>
            </w:pPr>
            <w:r w:rsidRPr="00A4140C">
              <w:t>people who were born in a non-English speaking country (that is, not born in Australia, New Zealand, Canada, the United Kingdom, South Africa, Ireland, the United States or Zimbabwe).</w:t>
            </w:r>
          </w:p>
          <w:p w:rsidR="001F39F2" w:rsidRPr="00A4140C" w:rsidRDefault="00DA0DAF" w:rsidP="00585E2C">
            <w:pPr>
              <w:pStyle w:val="Box"/>
            </w:pPr>
            <w:r w:rsidRPr="00A4140C">
              <w:t>For both measures, while a lower proportion can indicate reduced access for a special needs group, it can also represent strong alternative informal support networks (and a consequent lower level of otherwise unmet need), or a lower tendency of people with disability in a special needs group to choose to access NDA specialist disability services. Similarly, a higher proportion can suggest poor service targeting, the lack of alternative informal support networks or a greater tendency of people with disability in a special needs group to choose to access NDA specialist disability services. For the measure that compares access per 1000 population, significant differences in access can also reflect the special needs group having a higher/lower prevalence of disability</w:t>
            </w:r>
            <w:r w:rsidR="001F39F2" w:rsidRPr="00A4140C">
              <w:t xml:space="preserve">. </w:t>
            </w:r>
          </w:p>
          <w:p w:rsidR="00821EB3" w:rsidRPr="00A4140C" w:rsidRDefault="00821EB3" w:rsidP="003E5CAC">
            <w:pPr>
              <w:pStyle w:val="Box"/>
            </w:pPr>
            <w:r w:rsidRPr="00A4140C">
              <w:t>This indicator does</w:t>
            </w:r>
            <w:r w:rsidRPr="00A4140C" w:rsidDel="00217352">
              <w:t xml:space="preserve"> </w:t>
            </w:r>
            <w:r w:rsidRPr="00A4140C">
              <w:t xml:space="preserve">not provide information on whether the services are appropriate for the needs of the people receiving them, or correctly targeted </w:t>
            </w:r>
            <w:r w:rsidRPr="00A4140C">
              <w:rPr>
                <w:rFonts w:cs="Arial"/>
                <w:szCs w:val="22"/>
              </w:rPr>
              <w:t>on the basis of relative need</w:t>
            </w:r>
            <w:r w:rsidRPr="00A4140C">
              <w:t>. The indicator does not take into account differences in the level of informal assistance that is available for people in special needs groups and outside the special needs groups. Results for outer regional and remote/very remote users of</w:t>
            </w:r>
            <w:r w:rsidR="00E43DC3">
              <w:br/>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Continued"/>
            </w:pPr>
            <w:r w:rsidRPr="00A4140C">
              <w:t xml:space="preserve">(Continued on next page) </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717CE1">
            <w:pPr>
              <w:pStyle w:val="BoxTitle"/>
            </w:pPr>
            <w:r w:rsidRPr="00A4140C">
              <w:rPr>
                <w:b w:val="0"/>
              </w:rPr>
              <w:t xml:space="preserve">Box </w:t>
            </w:r>
            <w:r w:rsidR="00525A0A" w:rsidRPr="00A4140C">
              <w:rPr>
                <w:b w:val="0"/>
              </w:rPr>
              <w:t>14.</w:t>
            </w:r>
            <w:r w:rsidR="00717CE1">
              <w:rPr>
                <w:b w:val="0"/>
              </w:rPr>
              <w:t>9</w:t>
            </w:r>
            <w:r w:rsidRPr="00A4140C">
              <w:tab/>
            </w:r>
            <w:r w:rsidRPr="00A4140C">
              <w:rPr>
                <w:sz w:val="18"/>
                <w:szCs w:val="18"/>
              </w:rPr>
              <w:t>(Continued)</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t xml:space="preserve">accommodation support services, for example, </w:t>
            </w:r>
            <w:r w:rsidR="00F93C35" w:rsidRPr="00A4140C">
              <w:t>should</w:t>
            </w:r>
            <w:r w:rsidRPr="00A4140C">
              <w:t xml:space="preserve"> be considered with care</w:t>
            </w:r>
            <w:r w:rsidR="00F93C35" w:rsidRPr="00A4140C">
              <w:t>,</w:t>
            </w:r>
            <w:r w:rsidRPr="00A4140C">
              <w:t xml:space="preserve"> because alternatives to government funded accommodation support services are likely to be more readily available in these areas</w:t>
            </w:r>
            <w:r w:rsidR="00ED66E1">
              <w:t>. This is</w:t>
            </w:r>
            <w:r w:rsidR="00F93C35" w:rsidRPr="00A4140C">
              <w:t xml:space="preserve"> because</w:t>
            </w:r>
            <w:r w:rsidRPr="00A4140C">
              <w:t xml:space="preserve"> accommodation support services in outer regional and remote/very remote areas are largely provided informally, making use of local area coordinators and local community resources.</w:t>
            </w:r>
          </w:p>
          <w:p w:rsidR="00436916" w:rsidRPr="00877805" w:rsidRDefault="00436916" w:rsidP="00436916">
            <w:pPr>
              <w:pStyle w:val="Box"/>
            </w:pPr>
            <w:r w:rsidRPr="00877805">
              <w:t>Data reported for this measure are:</w:t>
            </w:r>
          </w:p>
          <w:p w:rsidR="00436916" w:rsidRPr="00877805" w:rsidRDefault="00436916" w:rsidP="00436916">
            <w:pPr>
              <w:pStyle w:val="BoxListBullet"/>
              <w:keepLines/>
              <w:spacing w:before="100"/>
            </w:pPr>
            <w:r w:rsidRPr="009442FD">
              <w:t>comparable (subject to caveats) across jurisdictions and over time</w:t>
            </w:r>
            <w:r w:rsidRPr="00877805">
              <w:t xml:space="preserve"> </w:t>
            </w:r>
          </w:p>
          <w:p w:rsidR="00436916" w:rsidRPr="00A4140C" w:rsidRDefault="00436916" w:rsidP="00AA1585">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rsidRPr="00A4140C">
              <w:t>.</w:t>
            </w:r>
          </w:p>
          <w:p w:rsidR="001D7212" w:rsidRPr="00A4140C" w:rsidRDefault="00B7184E">
            <w:pPr>
              <w:pStyle w:val="Box"/>
            </w:pPr>
            <w:r>
              <w:t>D</w:t>
            </w:r>
            <w:r w:rsidR="00436916" w:rsidRPr="00D76CC2">
              <w:t xml:space="preserve">ata quality </w:t>
            </w:r>
            <w:r>
              <w:t xml:space="preserve">information </w:t>
            </w:r>
            <w:r w:rsidR="00436916" w:rsidRPr="00D76CC2">
              <w:t xml:space="preserve">for this indicator is at </w:t>
            </w:r>
            <w:proofErr w:type="spellStart"/>
            <w:r w:rsidR="001D7212" w:rsidRPr="00E8670C">
              <w:t>www.pc.gov.au</w:t>
            </w:r>
            <w:proofErr w:type="spellEnd"/>
            <w:r w:rsidR="001D7212" w:rsidRPr="00E8670C">
              <w:t>/</w:t>
            </w:r>
            <w:proofErr w:type="spellStart"/>
            <w:r w:rsidR="001D7212" w:rsidRPr="00E8670C">
              <w:t>gsp</w:t>
            </w:r>
            <w:proofErr w:type="spellEnd"/>
            <w:r w:rsidR="001D7212" w:rsidRPr="00E8670C">
              <w:t>/reports/</w:t>
            </w:r>
            <w:proofErr w:type="spellStart"/>
            <w:r w:rsidR="001D7212" w:rsidRPr="00E8670C">
              <w:t>rogs</w:t>
            </w:r>
            <w:proofErr w:type="spellEnd"/>
            <w:r w:rsidR="001D7212" w:rsidRPr="00E8670C">
              <w:t>/2014</w:t>
            </w:r>
            <w:r w:rsidR="00436916">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BodyText"/>
      </w:pPr>
      <w:r w:rsidRPr="00A4140C">
        <w:t xml:space="preserve">The numerators and denominators of </w:t>
      </w:r>
      <w:r w:rsidR="00F93C35" w:rsidRPr="00A4140C">
        <w:t>these</w:t>
      </w:r>
      <w:r w:rsidRPr="00A4140C">
        <w:t xml:space="preserve"> measure</w:t>
      </w:r>
      <w:r w:rsidR="00F93C35" w:rsidRPr="00A4140C">
        <w:t>s</w:t>
      </w:r>
      <w:r w:rsidRPr="00A4140C">
        <w:t xml:space="preserve"> </w:t>
      </w:r>
      <w:r w:rsidR="00F93C35" w:rsidRPr="00A4140C">
        <w:t xml:space="preserve">use </w:t>
      </w:r>
      <w:r w:rsidRPr="00A4140C">
        <w:t>different age groups. The numerator</w:t>
      </w:r>
      <w:r w:rsidR="00F93C35" w:rsidRPr="00A4140C">
        <w:t>s</w:t>
      </w:r>
      <w:r w:rsidRPr="00A4140C">
        <w:t xml:space="preserve"> </w:t>
      </w:r>
      <w:r w:rsidR="00F93C35" w:rsidRPr="00A4140C">
        <w:t>include</w:t>
      </w:r>
      <w:r w:rsidRPr="00A4140C">
        <w:t xml:space="preserve"> service users of all ages. The denominator</w:t>
      </w:r>
      <w:r w:rsidR="006517C8" w:rsidRPr="00A4140C">
        <w:t>s are based on specific age groups</w:t>
      </w:r>
      <w:r w:rsidR="00E43DC3">
        <w:t xml:space="preserve"> of </w:t>
      </w:r>
      <w:r w:rsidR="00E43DC3" w:rsidRPr="00A4140C">
        <w:t>people aged</w:t>
      </w:r>
      <w:r w:rsidR="006517C8" w:rsidRPr="00A4140C">
        <w:t>:</w:t>
      </w:r>
    </w:p>
    <w:p w:rsidR="001F39F2" w:rsidRPr="00A4140C" w:rsidRDefault="001F39F2" w:rsidP="00585E2C">
      <w:pPr>
        <w:pStyle w:val="ListBullet"/>
      </w:pPr>
      <w:r w:rsidRPr="00A4140C">
        <w:t xml:space="preserve">under </w:t>
      </w:r>
      <w:r w:rsidR="007F5716">
        <w:t xml:space="preserve">the age of </w:t>
      </w:r>
      <w:r w:rsidRPr="00A4140C">
        <w:t xml:space="preserve">65 years for accommodation support, community support, community access and respite services </w:t>
      </w:r>
    </w:p>
    <w:p w:rsidR="001F39F2" w:rsidRPr="00A4140C" w:rsidRDefault="001F39F2" w:rsidP="00585E2C">
      <w:pPr>
        <w:pStyle w:val="ListBullet"/>
      </w:pPr>
      <w:r w:rsidRPr="00A4140C">
        <w:t xml:space="preserve">15–64 years for employment services. </w:t>
      </w:r>
    </w:p>
    <w:p w:rsidR="001F39F2" w:rsidRPr="00A4140C" w:rsidRDefault="006517C8" w:rsidP="00585E2C">
      <w:pPr>
        <w:pStyle w:val="BodyText"/>
      </w:pPr>
      <w:r w:rsidRPr="00A4140C">
        <w:t xml:space="preserve">The measures of </w:t>
      </w:r>
      <w:r w:rsidR="001F39F2" w:rsidRPr="00A4140C">
        <w:t xml:space="preserve">access per 1000 potential population </w:t>
      </w:r>
      <w:r w:rsidRPr="00A4140C">
        <w:t>should</w:t>
      </w:r>
      <w:r w:rsidR="001F39F2" w:rsidRPr="00A4140C">
        <w:t xml:space="preserve"> be interpreted with care</w:t>
      </w:r>
      <w:r w:rsidRPr="00A4140C">
        <w:t>,</w:t>
      </w:r>
      <w:r w:rsidR="001F39F2" w:rsidRPr="00A4140C">
        <w:t xml:space="preserve"> due to a number of factors affecting data quality. Potential sources of error include:</w:t>
      </w:r>
    </w:p>
    <w:p w:rsidR="001F39F2" w:rsidRPr="00A4140C" w:rsidRDefault="006517C8" w:rsidP="00585E2C">
      <w:pPr>
        <w:pStyle w:val="ListBullet"/>
      </w:pPr>
      <w:r w:rsidRPr="00A4140C">
        <w:t>the existence of</w:t>
      </w:r>
      <w:r w:rsidR="001F39F2" w:rsidRPr="00A4140C">
        <w:t xml:space="preserve"> service users for whom special needs group status (for example, Indigenous status) is not stated or not collected — poor and/or inconsistent levels of identification </w:t>
      </w:r>
      <w:r w:rsidRPr="00A4140C">
        <w:t>across</w:t>
      </w:r>
      <w:r w:rsidR="001F39F2" w:rsidRPr="00A4140C">
        <w:t xml:space="preserve"> states and territories would affect comparisons</w:t>
      </w:r>
    </w:p>
    <w:p w:rsidR="001F39F2" w:rsidRPr="00A4140C" w:rsidRDefault="001F39F2" w:rsidP="00585E2C">
      <w:pPr>
        <w:pStyle w:val="ListBullet"/>
      </w:pPr>
      <w:r w:rsidRPr="00A4140C">
        <w:t>the assumptions underlying the method used to derive the potential populations</w:t>
      </w:r>
    </w:p>
    <w:p w:rsidR="001F39F2" w:rsidRPr="00A4140C" w:rsidRDefault="001F39F2" w:rsidP="00585E2C">
      <w:pPr>
        <w:pStyle w:val="ListBullet"/>
      </w:pPr>
      <w:r w:rsidRPr="00A4140C">
        <w:t xml:space="preserve">for the Indigenous estimates, differential Census undercount </w:t>
      </w:r>
      <w:r w:rsidR="006517C8" w:rsidRPr="00A4140C">
        <w:t>across</w:t>
      </w:r>
      <w:r w:rsidRPr="00A4140C">
        <w:t xml:space="preserve"> states and territories </w:t>
      </w:r>
      <w:r w:rsidR="006517C8" w:rsidRPr="00A4140C">
        <w:t>that could</w:t>
      </w:r>
      <w:r w:rsidRPr="00A4140C">
        <w:t xml:space="preserve"> introduce bias in the results. </w:t>
      </w:r>
    </w:p>
    <w:p w:rsidR="001F39F2" w:rsidRPr="00A4140C" w:rsidRDefault="001F39F2" w:rsidP="00585E2C">
      <w:pPr>
        <w:pStyle w:val="BodyText"/>
      </w:pPr>
      <w:r w:rsidRPr="00A4140C">
        <w:t>Section 14.6 contains more detailed information on these quality issues.</w:t>
      </w:r>
    </w:p>
    <w:p w:rsidR="001F39F2" w:rsidRPr="00A4140C" w:rsidRDefault="001F39F2" w:rsidP="00585E2C">
      <w:pPr>
        <w:pStyle w:val="Heading5"/>
        <w:spacing w:before="240"/>
      </w:pPr>
      <w:r w:rsidRPr="00A4140C">
        <w:t xml:space="preserve">Service use by special needs groups — people in outer regional and remote/very remote areas </w:t>
      </w:r>
    </w:p>
    <w:p w:rsidR="008E3618" w:rsidRPr="00A4140C" w:rsidRDefault="001F39F2" w:rsidP="00585E2C">
      <w:pPr>
        <w:pStyle w:val="BodyText"/>
      </w:pPr>
      <w:r w:rsidRPr="00A4140C">
        <w:t xml:space="preserve">Nationally in </w:t>
      </w:r>
      <w:r w:rsidR="00911A66" w:rsidRPr="00A4140C">
        <w:t>201</w:t>
      </w:r>
      <w:r w:rsidR="00911A66">
        <w:t>1</w:t>
      </w:r>
      <w:r w:rsidRPr="00A4140C">
        <w:t>-</w:t>
      </w:r>
      <w:r w:rsidR="00911A66" w:rsidRPr="00A4140C">
        <w:t>1</w:t>
      </w:r>
      <w:r w:rsidR="00911A66">
        <w:t>2</w:t>
      </w:r>
      <w:r w:rsidRPr="00A4140C">
        <w:t>, the proportion of the outer regional and remote/very remote population who used NDA</w:t>
      </w:r>
      <w:r w:rsidR="008E3618" w:rsidRPr="00A4140C">
        <w:t>:</w:t>
      </w:r>
    </w:p>
    <w:p w:rsidR="001F39F2" w:rsidRPr="00A4140C" w:rsidRDefault="001F39F2" w:rsidP="00585E2C">
      <w:pPr>
        <w:pStyle w:val="ListBullet"/>
      </w:pPr>
      <w:r w:rsidRPr="00A4140C">
        <w:t xml:space="preserve">accommodation support services was </w:t>
      </w:r>
      <w:r w:rsidR="000F436E">
        <w:t>1.5</w:t>
      </w:r>
      <w:r w:rsidR="00F44AA9" w:rsidRPr="00A4140C">
        <w:t xml:space="preserve"> </w:t>
      </w:r>
      <w:r w:rsidRPr="00A4140C">
        <w:t xml:space="preserve">service users per 1000 </w:t>
      </w:r>
      <w:r w:rsidR="0088323A">
        <w:t>people</w:t>
      </w:r>
      <w:r w:rsidRPr="00A4140C">
        <w:t xml:space="preserve">, </w:t>
      </w:r>
      <w:r w:rsidR="0088323A">
        <w:t xml:space="preserve">slightly </w:t>
      </w:r>
      <w:r w:rsidRPr="00A4140C">
        <w:t xml:space="preserve">lower than the proportion of the major cities and inner regional population who </w:t>
      </w:r>
      <w:r w:rsidRPr="00A4140C">
        <w:lastRenderedPageBreak/>
        <w:t>used these services (</w:t>
      </w:r>
      <w:r w:rsidR="000F436E">
        <w:t>1.8</w:t>
      </w:r>
      <w:r w:rsidR="00A12C03" w:rsidRPr="00A4140C">
        <w:t xml:space="preserve"> </w:t>
      </w:r>
      <w:r w:rsidRPr="00A4140C">
        <w:t xml:space="preserve">service users per 1000 </w:t>
      </w:r>
      <w:r w:rsidR="0088323A">
        <w:t>people</w:t>
      </w:r>
      <w:r w:rsidRPr="00A4140C">
        <w:t>) (figure </w:t>
      </w:r>
      <w:proofErr w:type="spellStart"/>
      <w:r w:rsidRPr="00A4140C">
        <w:t>14.1</w:t>
      </w:r>
      <w:r w:rsidR="00717CE1">
        <w:t>6</w:t>
      </w:r>
      <w:r w:rsidRPr="00A4140C">
        <w:t>a</w:t>
      </w:r>
      <w:proofErr w:type="spellEnd"/>
      <w:r w:rsidRPr="00A4140C">
        <w:t>). The proportion of the outer regional and remote/very remote potential population who used NDA accommodation support services (</w:t>
      </w:r>
      <w:r w:rsidR="000F436E">
        <w:t>53.6</w:t>
      </w:r>
      <w:r w:rsidRPr="00A4140C">
        <w:t> service users per 1000</w:t>
      </w:r>
      <w:r w:rsidR="008E3618" w:rsidRPr="00A4140C">
        <w:t> </w:t>
      </w:r>
      <w:r w:rsidRPr="00A4140C">
        <w:t>potential population) was lower than that of the major cities and inner regional potential population who used these services (</w:t>
      </w:r>
      <w:r w:rsidR="000F436E">
        <w:t>71.5</w:t>
      </w:r>
      <w:r w:rsidR="00A12C03" w:rsidRPr="00A4140C">
        <w:t> </w:t>
      </w:r>
      <w:r w:rsidRPr="00A4140C">
        <w:t xml:space="preserve">service users per 1000 potential population) (figure </w:t>
      </w:r>
      <w:proofErr w:type="spellStart"/>
      <w:r w:rsidRPr="00A4140C">
        <w:t>14.1</w:t>
      </w:r>
      <w:r w:rsidR="00717CE1">
        <w:t>7</w:t>
      </w:r>
      <w:r w:rsidRPr="00A4140C">
        <w:t>a</w:t>
      </w:r>
      <w:proofErr w:type="spellEnd"/>
      <w:r w:rsidRPr="00A4140C">
        <w:t>).</w:t>
      </w:r>
    </w:p>
    <w:p w:rsidR="001F39F2" w:rsidRPr="00A4140C" w:rsidRDefault="001F39F2" w:rsidP="00585E2C">
      <w:pPr>
        <w:pStyle w:val="ListBullet"/>
      </w:pPr>
      <w:r w:rsidRPr="00A4140C">
        <w:t xml:space="preserve">community support services was </w:t>
      </w:r>
      <w:r w:rsidR="00FC7A8D">
        <w:t>6.5</w:t>
      </w:r>
      <w:r w:rsidR="00F44AA9" w:rsidRPr="00A4140C">
        <w:t xml:space="preserve"> </w:t>
      </w:r>
      <w:r w:rsidRPr="00A4140C">
        <w:t xml:space="preserve">service users per 1000 </w:t>
      </w:r>
      <w:r w:rsidR="0088323A">
        <w:t>people</w:t>
      </w:r>
      <w:r w:rsidRPr="00A4140C">
        <w:t xml:space="preserve">, </w:t>
      </w:r>
      <w:r w:rsidR="008E3618" w:rsidRPr="00A4140C">
        <w:t xml:space="preserve">slightly </w:t>
      </w:r>
      <w:r w:rsidRPr="00A4140C">
        <w:t>lower than the proportion of the major cities and inner regional population who used these services (</w:t>
      </w:r>
      <w:r w:rsidR="00FC7A8D">
        <w:t>6.9</w:t>
      </w:r>
      <w:r w:rsidRPr="00A4140C">
        <w:t xml:space="preserve"> service users per 1000 </w:t>
      </w:r>
      <w:r w:rsidR="0088323A">
        <w:t>people</w:t>
      </w:r>
      <w:r w:rsidRPr="00A4140C">
        <w:t>) (figure </w:t>
      </w:r>
      <w:proofErr w:type="spellStart"/>
      <w:r w:rsidRPr="00A4140C">
        <w:t>14.1</w:t>
      </w:r>
      <w:r w:rsidR="00717CE1">
        <w:t>6</w:t>
      </w:r>
      <w:r w:rsidRPr="00A4140C">
        <w:t>b</w:t>
      </w:r>
      <w:proofErr w:type="spellEnd"/>
      <w:r w:rsidRPr="00A4140C">
        <w:t>). The proportion of the outer regional and remote/very remote potential population who used NDA community support services (</w:t>
      </w:r>
      <w:r w:rsidR="00FC7A8D">
        <w:t>226.2</w:t>
      </w:r>
      <w:r w:rsidR="00F44AA9" w:rsidRPr="00A4140C">
        <w:t> </w:t>
      </w:r>
      <w:r w:rsidRPr="00A4140C">
        <w:t>service users per 1000</w:t>
      </w:r>
      <w:r w:rsidR="005B065A">
        <w:t> </w:t>
      </w:r>
      <w:r w:rsidRPr="00A4140C">
        <w:t>potential population) was lower than the proportion of the major cities and inner regional potential population who used these services (</w:t>
      </w:r>
      <w:r w:rsidR="00FC7A8D">
        <w:t>269.0</w:t>
      </w:r>
      <w:r w:rsidR="008E3618" w:rsidRPr="00A4140C">
        <w:t> </w:t>
      </w:r>
      <w:r w:rsidRPr="00A4140C">
        <w:t xml:space="preserve">service users per 1000 potential population) (figure </w:t>
      </w:r>
      <w:proofErr w:type="spellStart"/>
      <w:r w:rsidRPr="00A4140C">
        <w:t>14.1</w:t>
      </w:r>
      <w:r w:rsidR="00717CE1">
        <w:t>7</w:t>
      </w:r>
      <w:r w:rsidRPr="00A4140C">
        <w:t>b</w:t>
      </w:r>
      <w:proofErr w:type="spellEnd"/>
      <w:r w:rsidRPr="00A4140C">
        <w:t>).</w:t>
      </w:r>
    </w:p>
    <w:p w:rsidR="001F39F2" w:rsidRPr="00A4140C" w:rsidRDefault="001F39F2" w:rsidP="00585E2C">
      <w:pPr>
        <w:pStyle w:val="ListBullet"/>
      </w:pPr>
      <w:r w:rsidRPr="00A4140C">
        <w:t xml:space="preserve">community access services was </w:t>
      </w:r>
      <w:r w:rsidR="00044A51">
        <w:t>2.2</w:t>
      </w:r>
      <w:r w:rsidRPr="00A4140C">
        <w:t xml:space="preserve"> service users per 1000 </w:t>
      </w:r>
      <w:r w:rsidR="0088323A">
        <w:t>people</w:t>
      </w:r>
      <w:r w:rsidRPr="00A4140C">
        <w:t>, lower than the proportion of the major cities and inner regional population who used these services (</w:t>
      </w:r>
      <w:r w:rsidR="00044A51">
        <w:t>2.9</w:t>
      </w:r>
      <w:r w:rsidRPr="00A4140C">
        <w:t xml:space="preserve"> service users per 1000 </w:t>
      </w:r>
      <w:r w:rsidR="0088323A">
        <w:t>people</w:t>
      </w:r>
      <w:r w:rsidRPr="00A4140C">
        <w:t xml:space="preserve">) (figure </w:t>
      </w:r>
      <w:proofErr w:type="spellStart"/>
      <w:r w:rsidRPr="00A4140C">
        <w:t>14.1</w:t>
      </w:r>
      <w:r w:rsidR="00717CE1">
        <w:t>6</w:t>
      </w:r>
      <w:r w:rsidRPr="00A4140C">
        <w:t>c</w:t>
      </w:r>
      <w:proofErr w:type="spellEnd"/>
      <w:r w:rsidRPr="00A4140C">
        <w:t>). The proportion of the outer regional and remote/very remote potential population who used NDA community access services (</w:t>
      </w:r>
      <w:r w:rsidR="00044A51">
        <w:t>77.0</w:t>
      </w:r>
      <w:r w:rsidR="008E3618" w:rsidRPr="00A4140C">
        <w:t xml:space="preserve"> service users per 1000 </w:t>
      </w:r>
      <w:r w:rsidRPr="00A4140C">
        <w:t>potential population) was lower than the proportion of the major cities and inner regional potential population who used these services (</w:t>
      </w:r>
      <w:r w:rsidR="00044A51">
        <w:t>112.8</w:t>
      </w:r>
      <w:r w:rsidRPr="00A4140C">
        <w:t xml:space="preserve"> service users per 1000 potential population) (figure </w:t>
      </w:r>
      <w:proofErr w:type="spellStart"/>
      <w:r w:rsidRPr="00A4140C">
        <w:t>14.1</w:t>
      </w:r>
      <w:r w:rsidR="00717CE1">
        <w:t>7</w:t>
      </w:r>
      <w:r w:rsidRPr="00A4140C">
        <w:t>c</w:t>
      </w:r>
      <w:proofErr w:type="spellEnd"/>
      <w:r w:rsidRPr="00A4140C">
        <w:t>).</w:t>
      </w:r>
    </w:p>
    <w:p w:rsidR="001F39F2" w:rsidRPr="00A4140C" w:rsidRDefault="001F39F2" w:rsidP="00585E2C">
      <w:pPr>
        <w:pStyle w:val="ListBullet"/>
      </w:pPr>
      <w:r w:rsidRPr="00A4140C">
        <w:t xml:space="preserve">respite </w:t>
      </w:r>
      <w:r w:rsidRPr="00A14C13">
        <w:t xml:space="preserve">services was 1.8 service users per 1000 </w:t>
      </w:r>
      <w:r w:rsidR="0088323A">
        <w:t>people</w:t>
      </w:r>
      <w:r w:rsidRPr="00A14C13">
        <w:t xml:space="preserve">, </w:t>
      </w:r>
      <w:r w:rsidR="00A14C13" w:rsidRPr="00A14C13">
        <w:t>the same as</w:t>
      </w:r>
      <w:r w:rsidRPr="00A14C13">
        <w:t xml:space="preserve"> the proportion of the major cities and inner regional population who used these services (1.</w:t>
      </w:r>
      <w:r w:rsidR="00A14C13" w:rsidRPr="00A14C13">
        <w:t>8</w:t>
      </w:r>
      <w:r w:rsidRPr="00A14C13">
        <w:t xml:space="preserve"> service</w:t>
      </w:r>
      <w:r w:rsidRPr="00A4140C">
        <w:t xml:space="preserve"> users per 1000 </w:t>
      </w:r>
      <w:r w:rsidR="0088323A">
        <w:t>people</w:t>
      </w:r>
      <w:r w:rsidRPr="00A4140C">
        <w:t>) (figure </w:t>
      </w:r>
      <w:proofErr w:type="spellStart"/>
      <w:r w:rsidRPr="00A4140C">
        <w:t>14.1</w:t>
      </w:r>
      <w:r w:rsidR="00717CE1">
        <w:t>6</w:t>
      </w:r>
      <w:r w:rsidRPr="00A4140C">
        <w:t>d</w:t>
      </w:r>
      <w:proofErr w:type="spellEnd"/>
      <w:r w:rsidRPr="00A4140C">
        <w:t xml:space="preserve">). Access to respite as a proportion of the potential population is not reported. Potential population data for respite services is not calculated at these levels because of conceptual, definitional and quality issues with carer data </w:t>
      </w:r>
      <w:r w:rsidR="00DA0DAF" w:rsidRPr="00A4140C">
        <w:t xml:space="preserve">for special needs groups </w:t>
      </w:r>
      <w:r w:rsidRPr="00A4140C">
        <w:t xml:space="preserve">from the </w:t>
      </w:r>
      <w:r w:rsidR="0027537F" w:rsidRPr="00A4140C">
        <w:t xml:space="preserve">2011 </w:t>
      </w:r>
      <w:r w:rsidRPr="00A4140C">
        <w:t>Census.</w:t>
      </w:r>
    </w:p>
    <w:p w:rsidR="001F39F2" w:rsidRPr="00A4140C" w:rsidRDefault="001F39F2" w:rsidP="00585E2C">
      <w:pPr>
        <w:pStyle w:val="FigureTitle"/>
        <w:ind w:left="1560" w:hanging="1560"/>
      </w:pPr>
      <w:r w:rsidRPr="00A4140C">
        <w:rPr>
          <w:b w:val="0"/>
        </w:rPr>
        <w:lastRenderedPageBreak/>
        <w:t xml:space="preserve">Figure </w:t>
      </w:r>
      <w:r w:rsidR="004271D8">
        <w:rPr>
          <w:b w:val="0"/>
        </w:rPr>
        <w:t>14.</w:t>
      </w:r>
      <w:r w:rsidR="00100632">
        <w:rPr>
          <w:b w:val="0"/>
          <w:noProof/>
        </w:rPr>
        <w:t>16</w:t>
      </w:r>
      <w:r w:rsidRPr="00A4140C">
        <w:tab/>
        <w:t xml:space="preserve">Users of State and Territory administered NDA specialist disability services per 1000 people, by geographic location,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 d</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376E50">
        <w:trPr>
          <w:trHeight w:val="671"/>
        </w:trPr>
        <w:tc>
          <w:tcPr>
            <w:tcW w:w="8777" w:type="dxa"/>
            <w:gridSpan w:val="2"/>
            <w:tcBorders>
              <w:top w:val="single" w:sz="4" w:space="0" w:color="auto"/>
              <w:bottom w:val="nil"/>
              <w:right w:val="nil"/>
            </w:tcBorders>
          </w:tcPr>
          <w:p w:rsidR="001F39F2" w:rsidRPr="00A4140C" w:rsidRDefault="006D25A6" w:rsidP="00585E2C">
            <w:pPr>
              <w:pStyle w:val="Figure"/>
              <w:spacing w:before="80" w:after="80"/>
              <w:rPr>
                <w:rFonts w:ascii="Arial" w:hAnsi="Arial" w:cs="Arial"/>
                <w:b/>
                <w:sz w:val="20"/>
              </w:rPr>
            </w:pPr>
            <w:r w:rsidRPr="00A4140C">
              <w:rPr>
                <w:noProof/>
              </w:rPr>
              <w:drawing>
                <wp:inline distT="0" distB="0" distL="0" distR="0" wp14:anchorId="1B6ACA50" wp14:editId="6AE01562">
                  <wp:extent cx="5295900" cy="390525"/>
                  <wp:effectExtent l="0" t="0" r="0" b="0"/>
                  <wp:docPr id="129" name="Chart 129" descr="Legend to Figure 14.16&#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1F39F2" w:rsidRPr="00A4140C" w:rsidTr="00C170F1">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spacing w:before="80" w:after="80"/>
              <w:rPr>
                <w:b/>
                <w:sz w:val="18"/>
                <w:szCs w:val="18"/>
                <w:lang w:val="en-US"/>
              </w:rPr>
            </w:pPr>
            <w:r w:rsidRPr="00A4140C">
              <w:rPr>
                <w:rFonts w:ascii="Arial" w:hAnsi="Arial" w:cs="Arial"/>
                <w:b/>
                <w:sz w:val="18"/>
                <w:szCs w:val="18"/>
              </w:rPr>
              <w:t>(a) Accommodation support</w:t>
            </w:r>
          </w:p>
        </w:tc>
        <w:tc>
          <w:tcPr>
            <w:tcW w:w="4389" w:type="dxa"/>
            <w:tcBorders>
              <w:top w:val="nil"/>
              <w:bottom w:val="nil"/>
              <w:right w:val="nil"/>
            </w:tcBorders>
          </w:tcPr>
          <w:p w:rsidR="001F39F2" w:rsidRPr="00A4140C" w:rsidRDefault="001F39F2" w:rsidP="00585E2C">
            <w:pPr>
              <w:pStyle w:val="Figure"/>
              <w:spacing w:before="80" w:after="80"/>
              <w:rPr>
                <w:b/>
                <w:sz w:val="18"/>
                <w:szCs w:val="18"/>
                <w:lang w:val="en-US"/>
              </w:rPr>
            </w:pPr>
            <w:r w:rsidRPr="00A4140C">
              <w:rPr>
                <w:rFonts w:ascii="Arial" w:hAnsi="Arial" w:cs="Arial"/>
                <w:b/>
                <w:sz w:val="18"/>
                <w:szCs w:val="18"/>
              </w:rPr>
              <w:t>(b) Community support</w:t>
            </w:r>
          </w:p>
        </w:tc>
      </w:tr>
      <w:tr w:rsidR="001F39F2" w:rsidRPr="00A4140C" w:rsidTr="001526EE">
        <w:tc>
          <w:tcPr>
            <w:tcW w:w="4388" w:type="dxa"/>
            <w:tcBorders>
              <w:top w:val="nil"/>
              <w:bottom w:val="nil"/>
              <w:right w:val="nil"/>
            </w:tcBorders>
          </w:tcPr>
          <w:p w:rsidR="001F39F2" w:rsidRPr="00A4140C" w:rsidRDefault="007C4BB0" w:rsidP="00585E2C">
            <w:pPr>
              <w:pStyle w:val="Figure"/>
            </w:pPr>
            <w:r>
              <w:rPr>
                <w:noProof/>
              </w:rPr>
              <w:drawing>
                <wp:inline distT="0" distB="0" distL="0" distR="0">
                  <wp:extent cx="2524125" cy="2524125"/>
                  <wp:effectExtent l="0" t="0" r="9525" b="9525"/>
                  <wp:docPr id="24" name="Picture 24" descr="Figure 14.16 Users of State and Territory administered NDA specialist disability services per 1000 people, by geographic location,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002BFD">
            <w:pPr>
              <w:pStyle w:val="Figure"/>
              <w:rPr>
                <w:lang w:val="en-US"/>
              </w:rPr>
            </w:pPr>
            <w:r>
              <w:rPr>
                <w:noProof/>
              </w:rPr>
              <w:drawing>
                <wp:inline distT="0" distB="0" distL="0" distR="0">
                  <wp:extent cx="2524125" cy="2524125"/>
                  <wp:effectExtent l="0" t="0" r="9525" b="9525"/>
                  <wp:docPr id="25" name="Picture 25" descr="Figure 14.16 Users of State and Territory administered NDA specialist disability services per 1000 people, by geographic location,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C170F1">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spacing w:before="80" w:after="80"/>
              <w:rPr>
                <w:rFonts w:ascii="Arial" w:hAnsi="Arial" w:cs="Arial"/>
                <w:b/>
                <w:sz w:val="18"/>
                <w:szCs w:val="18"/>
              </w:rPr>
            </w:pPr>
            <w:r w:rsidRPr="00A4140C">
              <w:rPr>
                <w:rFonts w:ascii="Arial" w:hAnsi="Arial" w:cs="Arial"/>
                <w:b/>
                <w:sz w:val="18"/>
                <w:szCs w:val="18"/>
              </w:rPr>
              <w:t xml:space="preserve">(c) Community access </w:t>
            </w:r>
          </w:p>
        </w:tc>
        <w:tc>
          <w:tcPr>
            <w:tcW w:w="4389" w:type="dxa"/>
            <w:tcBorders>
              <w:top w:val="nil"/>
              <w:bottom w:val="nil"/>
              <w:right w:val="nil"/>
            </w:tcBorders>
          </w:tcPr>
          <w:p w:rsidR="001F39F2" w:rsidRPr="00A4140C" w:rsidRDefault="001F39F2" w:rsidP="00585E2C">
            <w:pPr>
              <w:pStyle w:val="Figure"/>
              <w:spacing w:before="80" w:after="80"/>
              <w:rPr>
                <w:rFonts w:ascii="Arial" w:hAnsi="Arial" w:cs="Arial"/>
                <w:b/>
                <w:sz w:val="18"/>
                <w:szCs w:val="18"/>
              </w:rPr>
            </w:pPr>
            <w:r w:rsidRPr="00A4140C">
              <w:rPr>
                <w:rFonts w:ascii="Arial" w:hAnsi="Arial" w:cs="Arial"/>
                <w:b/>
                <w:sz w:val="18"/>
                <w:szCs w:val="18"/>
              </w:rPr>
              <w:t xml:space="preserve">(d) Respite </w:t>
            </w:r>
          </w:p>
        </w:tc>
      </w:tr>
      <w:tr w:rsidR="001F39F2" w:rsidRPr="00A4140C" w:rsidTr="00376E50">
        <w:trPr>
          <w:trHeight w:val="3940"/>
        </w:trPr>
        <w:tc>
          <w:tcPr>
            <w:tcW w:w="4388" w:type="dxa"/>
            <w:tcBorders>
              <w:top w:val="nil"/>
              <w:bottom w:val="single" w:sz="4" w:space="0" w:color="auto"/>
              <w:right w:val="nil"/>
            </w:tcBorders>
          </w:tcPr>
          <w:p w:rsidR="001F39F2" w:rsidRPr="00A4140C" w:rsidRDefault="007C4BB0" w:rsidP="00585E2C">
            <w:pPr>
              <w:pStyle w:val="Figure"/>
            </w:pPr>
            <w:r>
              <w:rPr>
                <w:noProof/>
              </w:rPr>
              <w:drawing>
                <wp:inline distT="0" distB="0" distL="0" distR="0">
                  <wp:extent cx="2524125" cy="2524125"/>
                  <wp:effectExtent l="0" t="0" r="9525" b="9525"/>
                  <wp:docPr id="26" name="Picture 26" descr="Figure 14.16 Users of State and Territory administered NDA specialist disability services per 1000 people, by geographic location, 2011-12&#10;&#10;(c) Community access &#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single" w:sz="4" w:space="0" w:color="auto"/>
              <w:right w:val="nil"/>
            </w:tcBorders>
          </w:tcPr>
          <w:p w:rsidR="001F39F2" w:rsidRPr="00A4140C" w:rsidRDefault="007C4BB0" w:rsidP="00585E2C">
            <w:pPr>
              <w:pStyle w:val="Figure"/>
              <w:rPr>
                <w:lang w:val="en-US"/>
              </w:rPr>
            </w:pPr>
            <w:r>
              <w:rPr>
                <w:noProof/>
              </w:rPr>
              <w:drawing>
                <wp:inline distT="0" distB="0" distL="0" distR="0">
                  <wp:extent cx="2562225" cy="2533650"/>
                  <wp:effectExtent l="0" t="0" r="9525" b="0"/>
                  <wp:docPr id="27" name="Picture 27" descr="Figure 14.16 Users of State and Territory administered NDA specialist disability services per 1000 people, by geographic location, 2011-12&#10;&#10;(d) Respit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62225" cy="2533650"/>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tables </w:t>
      </w:r>
      <w:proofErr w:type="spellStart"/>
      <w:r w:rsidRPr="00A4140C">
        <w:t>14A.</w:t>
      </w:r>
      <w:r w:rsidR="00A458A7">
        <w:t>35</w:t>
      </w:r>
      <w:proofErr w:type="spellEnd"/>
      <w:r w:rsidRPr="00A4140C">
        <w:t xml:space="preserve">, </w:t>
      </w:r>
      <w:proofErr w:type="spellStart"/>
      <w:r w:rsidRPr="00A4140C">
        <w:t>14A.</w:t>
      </w:r>
      <w:r w:rsidR="00A458A7">
        <w:t>36</w:t>
      </w:r>
      <w:proofErr w:type="spellEnd"/>
      <w:r w:rsidRPr="00A4140C">
        <w:t xml:space="preserve">, </w:t>
      </w:r>
      <w:proofErr w:type="spellStart"/>
      <w:r w:rsidRPr="00A4140C">
        <w:t>14A.</w:t>
      </w:r>
      <w:r w:rsidR="00A458A7">
        <w:t>37</w:t>
      </w:r>
      <w:proofErr w:type="spellEnd"/>
      <w:r w:rsidR="00A458A7" w:rsidRPr="00A4140C">
        <w:t xml:space="preserve"> </w:t>
      </w:r>
      <w:r w:rsidRPr="00A4140C">
        <w:t xml:space="preserve">and </w:t>
      </w:r>
      <w:proofErr w:type="spellStart"/>
      <w:r w:rsidRPr="00A4140C">
        <w:t>14A.</w:t>
      </w:r>
      <w:r w:rsidR="00A458A7">
        <w:t>38</w:t>
      </w:r>
      <w:proofErr w:type="spellEnd"/>
      <w:r w:rsidR="00A458A7" w:rsidRPr="00A4140C">
        <w:t xml:space="preserve"> </w:t>
      </w:r>
      <w:r w:rsidRPr="00A4140C">
        <w:t xml:space="preserve">for detailed notes relating to these data. </w:t>
      </w:r>
      <w:r w:rsidRPr="00A4140C">
        <w:rPr>
          <w:rStyle w:val="NoteLabel"/>
        </w:rPr>
        <w:t>b</w:t>
      </w:r>
      <w:r w:rsidRPr="00A4140C">
        <w:t xml:space="preserve"> Data need to be interpreted with care due to a number of factors affecting data quality. Section 14.6 contains further information on </w:t>
      </w:r>
      <w:r w:rsidR="002C2225">
        <w:t>data</w:t>
      </w:r>
      <w:r w:rsidRPr="00A4140C">
        <w:t xml:space="preserve"> quality issues. </w:t>
      </w:r>
      <w:r w:rsidRPr="00A4140C">
        <w:rPr>
          <w:rStyle w:val="NoteLabel"/>
        </w:rPr>
        <w:t>c</w:t>
      </w:r>
      <w:r w:rsidRPr="00A4140C">
        <w:t xml:space="preserve"> The ACT does not have outer regional and remote/very remote areas. </w:t>
      </w:r>
      <w:r w:rsidRPr="00A4140C">
        <w:rPr>
          <w:rStyle w:val="NoteLabel"/>
        </w:rPr>
        <w:t>d </w:t>
      </w:r>
      <w:r w:rsidRPr="00A4140C">
        <w:t>The NT does not have major cities and inner regional areas.</w:t>
      </w:r>
      <w:r w:rsidR="00A273A7">
        <w:t xml:space="preserve"> </w:t>
      </w:r>
      <w:r w:rsidR="00A273A7">
        <w:rPr>
          <w:rStyle w:val="NoteLabel"/>
        </w:rPr>
        <w:t>e</w:t>
      </w:r>
      <w:r w:rsidR="00A273A7" w:rsidRPr="001B7C37">
        <w:rPr>
          <w:b/>
        </w:rPr>
        <w:t xml:space="preserve"> </w:t>
      </w:r>
      <w:r w:rsidR="00A273A7">
        <w:t>Some data for Tas</w:t>
      </w:r>
      <w:r w:rsidR="001B7C37">
        <w:t>manian</w:t>
      </w:r>
      <w:r w:rsidR="00A273A7">
        <w:t xml:space="preserve">, ACT and NT community access services </w:t>
      </w:r>
      <w:r w:rsidR="001B7C37">
        <w:t>are</w:t>
      </w:r>
      <w:r w:rsidR="00A273A7">
        <w:t xml:space="preserve"> not published </w:t>
      </w:r>
      <w:r w:rsidR="001B7C37">
        <w:t xml:space="preserve">in attachment tables </w:t>
      </w:r>
      <w:r w:rsidR="00A273A7">
        <w:t xml:space="preserve">for privacy reasons (see </w:t>
      </w:r>
      <w:proofErr w:type="spellStart"/>
      <w:r w:rsidR="00A273A7">
        <w:t>14A.37</w:t>
      </w:r>
      <w:proofErr w:type="spellEnd"/>
      <w:r w:rsidR="00A273A7">
        <w:t xml:space="preserve">) though </w:t>
      </w:r>
      <w:r w:rsidR="001B7C37">
        <w:t xml:space="preserve">these </w:t>
      </w:r>
      <w:r w:rsidR="00A273A7">
        <w:t>data ha</w:t>
      </w:r>
      <w:r w:rsidR="001B7C37">
        <w:t>ve been included in this figure.</w:t>
      </w:r>
    </w:p>
    <w:p w:rsidR="001F39F2" w:rsidRPr="00A4140C" w:rsidRDefault="001F39F2" w:rsidP="00585E2C">
      <w:pPr>
        <w:pStyle w:val="Source"/>
        <w:keepNext/>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 Can</w:t>
      </w:r>
      <w:r w:rsidRPr="00585E2C">
        <w:t>berra</w:t>
      </w:r>
      <w:r w:rsidRPr="00A4140C">
        <w:t>; AIHW; AIHW (unpublished), derived from ABS 2011, 2009 Survey of Disability, Ageing and Carers, Cat. no. 4430.0;</w:t>
      </w:r>
      <w:r w:rsidRPr="00A4140C">
        <w:rPr>
          <w:i/>
        </w:rPr>
        <w:t xml:space="preserve"> </w:t>
      </w:r>
      <w:r w:rsidRPr="00A4140C">
        <w:t>tables </w:t>
      </w:r>
      <w:proofErr w:type="spellStart"/>
      <w:r w:rsidR="00DD6C0A" w:rsidRPr="00A4140C">
        <w:t>14A.</w:t>
      </w:r>
      <w:r w:rsidR="00A458A7">
        <w:t>35</w:t>
      </w:r>
      <w:proofErr w:type="spellEnd"/>
      <w:r w:rsidR="00DD6C0A" w:rsidRPr="00A4140C">
        <w:t xml:space="preserve">, </w:t>
      </w:r>
      <w:proofErr w:type="spellStart"/>
      <w:r w:rsidR="00DD6C0A" w:rsidRPr="00A4140C">
        <w:t>14A.</w:t>
      </w:r>
      <w:r w:rsidR="00A458A7">
        <w:t>36</w:t>
      </w:r>
      <w:proofErr w:type="spellEnd"/>
      <w:r w:rsidR="00DD6C0A" w:rsidRPr="00A4140C">
        <w:t xml:space="preserve">, </w:t>
      </w:r>
      <w:proofErr w:type="spellStart"/>
      <w:r w:rsidR="00DD6C0A" w:rsidRPr="00A4140C">
        <w:t>14A.</w:t>
      </w:r>
      <w:r w:rsidR="00A458A7">
        <w:t>37</w:t>
      </w:r>
      <w:proofErr w:type="spellEnd"/>
      <w:r w:rsidR="00A458A7" w:rsidRPr="00A4140C">
        <w:t xml:space="preserve"> </w:t>
      </w:r>
      <w:r w:rsidR="00DD6C0A" w:rsidRPr="00A4140C">
        <w:t xml:space="preserve">and </w:t>
      </w:r>
      <w:proofErr w:type="spellStart"/>
      <w:r w:rsidR="00DD6C0A" w:rsidRPr="00A4140C">
        <w:t>14A.</w:t>
      </w:r>
      <w:r w:rsidR="00A458A7">
        <w:t>38</w:t>
      </w:r>
      <w:proofErr w:type="spellEnd"/>
      <w:r w:rsidRPr="00A4140C">
        <w:t>.</w:t>
      </w:r>
      <w:r w:rsidRPr="00A4140C">
        <w:rPr>
          <w:rStyle w:val="DraftingNote"/>
          <w:szCs w:val="18"/>
        </w:rPr>
        <w:t xml:space="preserve"> </w:t>
      </w:r>
    </w:p>
    <w:p w:rsidR="001F39F2" w:rsidRPr="00A4140C" w:rsidRDefault="001F39F2" w:rsidP="00585E2C">
      <w:pPr>
        <w:pStyle w:val="FigureTitle"/>
        <w:ind w:left="1560" w:hanging="1560"/>
      </w:pPr>
      <w:r w:rsidRPr="00A4140C">
        <w:rPr>
          <w:b w:val="0"/>
        </w:rPr>
        <w:br w:type="page"/>
      </w:r>
      <w:r w:rsidRPr="00A4140C">
        <w:rPr>
          <w:b w:val="0"/>
        </w:rPr>
        <w:lastRenderedPageBreak/>
        <w:t xml:space="preserve">Figure </w:t>
      </w:r>
      <w:r w:rsidR="004271D8">
        <w:rPr>
          <w:b w:val="0"/>
        </w:rPr>
        <w:t>14.</w:t>
      </w:r>
      <w:r w:rsidR="00100632">
        <w:rPr>
          <w:b w:val="0"/>
          <w:noProof/>
        </w:rPr>
        <w:t>17</w:t>
      </w:r>
      <w:r w:rsidRPr="00A4140C">
        <w:tab/>
        <w:t xml:space="preserve">Users of State and Territory administered NDA specialist disability services per 1000 potential population, by geographic location,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 d, e</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6D25A6">
        <w:tc>
          <w:tcPr>
            <w:tcW w:w="8777" w:type="dxa"/>
            <w:gridSpan w:val="2"/>
            <w:tcBorders>
              <w:top w:val="single" w:sz="4" w:space="0" w:color="auto"/>
              <w:bottom w:val="nil"/>
              <w:right w:val="nil"/>
            </w:tcBorders>
          </w:tcPr>
          <w:p w:rsidR="001F39F2" w:rsidRPr="00A4140C" w:rsidRDefault="006D25A6" w:rsidP="00585E2C">
            <w:pPr>
              <w:pStyle w:val="Figure"/>
              <w:spacing w:before="80" w:after="80"/>
              <w:rPr>
                <w:rFonts w:ascii="Arial" w:hAnsi="Arial" w:cs="Arial"/>
                <w:b/>
                <w:sz w:val="20"/>
              </w:rPr>
            </w:pPr>
            <w:r w:rsidRPr="00A4140C">
              <w:rPr>
                <w:noProof/>
              </w:rPr>
              <w:drawing>
                <wp:inline distT="0" distB="0" distL="0" distR="0" wp14:anchorId="31A144E4" wp14:editId="12DCB513">
                  <wp:extent cx="5400000" cy="500063"/>
                  <wp:effectExtent l="0" t="0" r="0" b="0"/>
                  <wp:docPr id="130" name="Chart 130" descr="Legend to Figure 14.17&#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1F39F2" w:rsidRPr="00A4140C" w:rsidTr="00E45FE6">
        <w:tc>
          <w:tcPr>
            <w:tcW w:w="4388" w:type="dxa"/>
            <w:tcBorders>
              <w:top w:val="nil"/>
              <w:bottom w:val="nil"/>
              <w:right w:val="nil"/>
            </w:tcBorders>
          </w:tcPr>
          <w:p w:rsidR="001F39F2" w:rsidRPr="00A4140C" w:rsidRDefault="007C4BB0" w:rsidP="00585E2C">
            <w:pPr>
              <w:pStyle w:val="Figure"/>
            </w:pPr>
            <w:r>
              <w:rPr>
                <w:noProof/>
              </w:rPr>
              <w:drawing>
                <wp:inline distT="0" distB="0" distL="0" distR="0">
                  <wp:extent cx="2619375" cy="2524125"/>
                  <wp:effectExtent l="0" t="0" r="9525" b="9525"/>
                  <wp:docPr id="28" name="Picture 28" descr="Figure 14.17 Users of State and Territory administered NDA specialist disability services per 1000 potential population, by geographic location,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1937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585E2C">
            <w:pPr>
              <w:pStyle w:val="Figure"/>
              <w:rPr>
                <w:lang w:val="en-US"/>
              </w:rPr>
            </w:pPr>
            <w:r>
              <w:rPr>
                <w:noProof/>
              </w:rPr>
              <w:drawing>
                <wp:inline distT="0" distB="0" distL="0" distR="0">
                  <wp:extent cx="2524125" cy="2524125"/>
                  <wp:effectExtent l="0" t="0" r="9525" b="9525"/>
                  <wp:docPr id="29" name="Picture 29" descr="Figure 14.17 Users of State and Territory administered NDA specialist disability services per 1000 potential population, by geographic location,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002E12">
        <w:tc>
          <w:tcPr>
            <w:tcW w:w="8777" w:type="dxa"/>
            <w:gridSpan w:val="2"/>
            <w:tcBorders>
              <w:top w:val="nil"/>
              <w:bottom w:val="single" w:sz="4" w:space="0" w:color="auto"/>
              <w:right w:val="nil"/>
            </w:tcBorders>
          </w:tcPr>
          <w:p w:rsidR="001F39F2" w:rsidRPr="00A4140C" w:rsidRDefault="007C4BB0" w:rsidP="00585E2C">
            <w:pPr>
              <w:pStyle w:val="Figure"/>
              <w:rPr>
                <w:lang w:val="en-US"/>
              </w:rPr>
            </w:pPr>
            <w:r>
              <w:rPr>
                <w:noProof/>
              </w:rPr>
              <w:drawing>
                <wp:inline distT="0" distB="0" distL="0" distR="0">
                  <wp:extent cx="2524125" cy="2524125"/>
                  <wp:effectExtent l="0" t="0" r="9525" b="9525"/>
                  <wp:docPr id="30" name="Picture 30" descr="Figure 14.17 Users of State and Territory administered NDA specialist disability services per 1000 potential population, by geographic location,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tables </w:t>
      </w:r>
      <w:proofErr w:type="spellStart"/>
      <w:r w:rsidRPr="00A4140C">
        <w:t>14A.</w:t>
      </w:r>
      <w:r w:rsidR="00E268F2">
        <w:t>35</w:t>
      </w:r>
      <w:proofErr w:type="spellEnd"/>
      <w:r w:rsidRPr="00A4140C">
        <w:t xml:space="preserve">, </w:t>
      </w:r>
      <w:proofErr w:type="spellStart"/>
      <w:r w:rsidRPr="00A4140C">
        <w:t>14A.</w:t>
      </w:r>
      <w:r w:rsidR="00E268F2">
        <w:t>36</w:t>
      </w:r>
      <w:proofErr w:type="spellEnd"/>
      <w:r w:rsidR="00E268F2" w:rsidRPr="00A4140C">
        <w:t xml:space="preserve"> </w:t>
      </w:r>
      <w:r w:rsidRPr="00A4140C">
        <w:t xml:space="preserve">and </w:t>
      </w:r>
      <w:proofErr w:type="spellStart"/>
      <w:r w:rsidRPr="00A4140C">
        <w:t>14A.</w:t>
      </w:r>
      <w:r w:rsidR="00E268F2">
        <w:t>37</w:t>
      </w:r>
      <w:proofErr w:type="spellEnd"/>
      <w:r w:rsidR="00E268F2" w:rsidRPr="00A4140C">
        <w:t xml:space="preserve"> </w:t>
      </w:r>
      <w:r w:rsidRPr="00A4140C">
        <w:t xml:space="preserve">for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 </w:t>
      </w:r>
      <w:r w:rsidRPr="00A4140C">
        <w:rPr>
          <w:rStyle w:val="NoteLabel"/>
        </w:rPr>
        <w:t>d </w:t>
      </w:r>
      <w:r w:rsidRPr="00A4140C">
        <w:t xml:space="preserve">The ACT does not have outer regional and remote/very remote areas. </w:t>
      </w:r>
      <w:r w:rsidRPr="00A4140C">
        <w:rPr>
          <w:rStyle w:val="NoteLabel"/>
        </w:rPr>
        <w:t>e</w:t>
      </w:r>
      <w:r w:rsidRPr="00A4140C">
        <w:t xml:space="preserve"> </w:t>
      </w:r>
      <w:r w:rsidR="005F7915">
        <w:t xml:space="preserve">Some data for Tasmanian, ACT and NT </w:t>
      </w:r>
      <w:r w:rsidR="005C1E7A">
        <w:t xml:space="preserve">community access services </w:t>
      </w:r>
      <w:r w:rsidR="005F7915">
        <w:t xml:space="preserve">are not published in attachment tables for privacy reasons </w:t>
      </w:r>
      <w:r w:rsidR="005C1E7A">
        <w:t xml:space="preserve">(see </w:t>
      </w:r>
      <w:r w:rsidR="00255504">
        <w:t xml:space="preserve">table </w:t>
      </w:r>
      <w:proofErr w:type="spellStart"/>
      <w:r w:rsidR="005C1E7A">
        <w:t>14A.37</w:t>
      </w:r>
      <w:proofErr w:type="spellEnd"/>
      <w:r w:rsidR="005C1E7A">
        <w:t xml:space="preserve">) </w:t>
      </w:r>
      <w:r w:rsidR="005F7915">
        <w:t>though these data have been included in this figure</w:t>
      </w:r>
      <w:r w:rsidR="005C1E7A">
        <w:t>.</w:t>
      </w:r>
    </w:p>
    <w:p w:rsidR="001F39F2" w:rsidRPr="00A4140C" w:rsidRDefault="001F39F2" w:rsidP="00585E2C">
      <w:pPr>
        <w:pStyle w:val="Source"/>
        <w:keepNext/>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xml:space="preserve"> DIS 60</w:t>
      </w:r>
      <w:r w:rsidRPr="00585E2C">
        <w:t>. Canberra</w:t>
      </w:r>
      <w:r w:rsidRPr="00A4140C">
        <w:t>; AIHW; AIHW (unpublished), derived from ABS 2011, 2009 Survey of Disability, Ageing and Carers, Cat. no. 4430.0; tables </w:t>
      </w:r>
      <w:proofErr w:type="spellStart"/>
      <w:r w:rsidR="00DD6C0A" w:rsidRPr="00A4140C">
        <w:t>14A.</w:t>
      </w:r>
      <w:r w:rsidR="00E268F2">
        <w:t>35</w:t>
      </w:r>
      <w:proofErr w:type="spellEnd"/>
      <w:r w:rsidR="00DD6C0A" w:rsidRPr="00A4140C">
        <w:t xml:space="preserve">, </w:t>
      </w:r>
      <w:proofErr w:type="spellStart"/>
      <w:r w:rsidR="00DD6C0A" w:rsidRPr="00A4140C">
        <w:t>14A.</w:t>
      </w:r>
      <w:r w:rsidR="00E268F2">
        <w:t>36</w:t>
      </w:r>
      <w:proofErr w:type="spellEnd"/>
      <w:r w:rsidR="00E268F2" w:rsidRPr="00A4140C">
        <w:t xml:space="preserve"> </w:t>
      </w:r>
      <w:r w:rsidR="00DD6C0A" w:rsidRPr="00A4140C">
        <w:t xml:space="preserve">and </w:t>
      </w:r>
      <w:proofErr w:type="spellStart"/>
      <w:r w:rsidR="00DD6C0A" w:rsidRPr="00A4140C">
        <w:t>14A.</w:t>
      </w:r>
      <w:r w:rsidR="00E268F2">
        <w:t>37</w:t>
      </w:r>
      <w:proofErr w:type="spellEnd"/>
      <w:r w:rsidRPr="00A4140C">
        <w:t>.</w:t>
      </w:r>
    </w:p>
    <w:p w:rsidR="001F39F2" w:rsidRPr="00A4140C" w:rsidRDefault="001F39F2" w:rsidP="00585E2C">
      <w:pPr>
        <w:pStyle w:val="BodyText"/>
        <w:rPr>
          <w:b/>
        </w:rPr>
      </w:pPr>
      <w:r w:rsidRPr="00A4140C">
        <w:lastRenderedPageBreak/>
        <w:t xml:space="preserve">Nationally in </w:t>
      </w:r>
      <w:r w:rsidR="00911A66" w:rsidRPr="00A4140C">
        <w:t>201</w:t>
      </w:r>
      <w:r w:rsidR="00911A66">
        <w:t>1</w:t>
      </w:r>
      <w:r w:rsidRPr="00A4140C">
        <w:t>-</w:t>
      </w:r>
      <w:r w:rsidR="00911A66" w:rsidRPr="00A4140C">
        <w:t>1</w:t>
      </w:r>
      <w:r w:rsidR="00911A66">
        <w:t>2</w:t>
      </w:r>
      <w:r w:rsidRPr="00A4140C">
        <w:t>, the proportion of the outer regional and remote/very remote population who used NDA employment services (</w:t>
      </w:r>
      <w:r w:rsidR="00913967">
        <w:t xml:space="preserve">9.1 </w:t>
      </w:r>
      <w:r w:rsidRPr="00A4140C">
        <w:t>service users per 1000</w:t>
      </w:r>
      <w:r w:rsidR="00326F45">
        <w:t> </w:t>
      </w:r>
      <w:r w:rsidRPr="00A4140C">
        <w:t>population) was higher than that of the major cities and inner regional population (</w:t>
      </w:r>
      <w:r w:rsidR="00913967">
        <w:t xml:space="preserve">8.8 </w:t>
      </w:r>
      <w:r w:rsidRPr="00A4140C">
        <w:t>service users per 1000 population) (figure 14.1</w:t>
      </w:r>
      <w:r w:rsidR="00717CE1">
        <w:t>8</w:t>
      </w:r>
      <w:r w:rsidRPr="00A4140C">
        <w:t>). The proportion of the outer regional and remote/very remote potential population who used NDA employment services (</w:t>
      </w:r>
      <w:r w:rsidR="00913967">
        <w:t>480.6</w:t>
      </w:r>
      <w:r w:rsidRPr="00A4140C">
        <w:t xml:space="preserve"> service users per 1000 potential population) was lower than that of the major cities and inner regional potential population (</w:t>
      </w:r>
      <w:r w:rsidR="00913967">
        <w:t>547.4</w:t>
      </w:r>
      <w:r w:rsidRPr="00A4140C">
        <w:t xml:space="preserve"> service users per 1000 potential population) (figure 14.1</w:t>
      </w:r>
      <w:r w:rsidR="00717CE1">
        <w:t>8</w:t>
      </w:r>
      <w:r w:rsidRPr="00A4140C">
        <w:t>).</w:t>
      </w:r>
    </w:p>
    <w:p w:rsidR="001F39F2" w:rsidRPr="00A4140C" w:rsidRDefault="001F39F2" w:rsidP="00585E2C">
      <w:pPr>
        <w:pStyle w:val="FigureTitle"/>
        <w:keepNext w:val="0"/>
        <w:ind w:left="1560" w:hanging="1560"/>
      </w:pPr>
      <w:r w:rsidRPr="00A4140C">
        <w:rPr>
          <w:b w:val="0"/>
        </w:rPr>
        <w:t xml:space="preserve">Figure </w:t>
      </w:r>
      <w:r w:rsidR="004271D8">
        <w:rPr>
          <w:b w:val="0"/>
        </w:rPr>
        <w:t>14.</w:t>
      </w:r>
      <w:r w:rsidR="00100632">
        <w:rPr>
          <w:b w:val="0"/>
          <w:noProof/>
        </w:rPr>
        <w:t>18</w:t>
      </w:r>
      <w:r w:rsidRPr="00A4140C">
        <w:tab/>
        <w:t xml:space="preserve">Users of NDA employment services, by geographic location,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 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1F39F2" w:rsidRPr="00A4140C" w:rsidTr="006D25A6">
        <w:tc>
          <w:tcPr>
            <w:tcW w:w="8777" w:type="dxa"/>
            <w:gridSpan w:val="2"/>
          </w:tcPr>
          <w:p w:rsidR="001F39F2" w:rsidRPr="00A4140C" w:rsidRDefault="006D25A6" w:rsidP="00585E2C">
            <w:pPr>
              <w:pStyle w:val="Figure"/>
              <w:keepNext w:val="0"/>
              <w:spacing w:before="80" w:after="80"/>
              <w:rPr>
                <w:rFonts w:ascii="Arial" w:hAnsi="Arial" w:cs="Arial"/>
                <w:sz w:val="20"/>
              </w:rPr>
            </w:pPr>
            <w:r w:rsidRPr="00A4140C">
              <w:rPr>
                <w:noProof/>
              </w:rPr>
              <w:drawing>
                <wp:inline distT="0" distB="0" distL="0" distR="0" wp14:anchorId="381B5000" wp14:editId="0AD8EF63">
                  <wp:extent cx="5400000" cy="500063"/>
                  <wp:effectExtent l="0" t="0" r="0" b="0"/>
                  <wp:docPr id="131" name="Chart 131" descr="Legend to Figure 14.18&#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1F39F2" w:rsidRPr="00A4140C" w:rsidTr="00D166B5">
        <w:tc>
          <w:tcPr>
            <w:tcW w:w="4388" w:type="dxa"/>
          </w:tcPr>
          <w:p w:rsidR="001F39F2" w:rsidRPr="00A4140C" w:rsidRDefault="007C4BB0" w:rsidP="00585E2C">
            <w:pPr>
              <w:pStyle w:val="Figure"/>
              <w:keepNext w:val="0"/>
            </w:pPr>
            <w:r>
              <w:rPr>
                <w:noProof/>
              </w:rPr>
              <w:drawing>
                <wp:inline distT="0" distB="0" distL="0" distR="0">
                  <wp:extent cx="2524125" cy="2524125"/>
                  <wp:effectExtent l="0" t="0" r="9525" b="9525"/>
                  <wp:docPr id="31" name="Picture 31" descr="Figure 14.18 Users of NDA employment services, by geographic location, 2011-12&#10;&#10;Users/1000 peopl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Pr>
          <w:p w:rsidR="001F39F2" w:rsidRPr="00A4140C" w:rsidRDefault="007C4BB0" w:rsidP="00585E2C">
            <w:pPr>
              <w:pStyle w:val="Figure"/>
              <w:keepNext w:val="0"/>
            </w:pPr>
            <w:r>
              <w:rPr>
                <w:noProof/>
              </w:rPr>
              <w:drawing>
                <wp:inline distT="0" distB="0" distL="0" distR="0">
                  <wp:extent cx="2524125" cy="2524125"/>
                  <wp:effectExtent l="0" t="0" r="9525" b="9525"/>
                  <wp:docPr id="64" name="Picture 64" descr="Figure 14.18 Users of NDA employment services, by geographic location, 2011-12&#10;&#10;Users/1000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741A9B" w:rsidRDefault="001F39F2" w:rsidP="00585E2C">
      <w:pPr>
        <w:pStyle w:val="Note"/>
      </w:pPr>
      <w:r w:rsidRPr="00A4140C">
        <w:rPr>
          <w:rStyle w:val="NoteLabel"/>
        </w:rPr>
        <w:t>a</w:t>
      </w:r>
      <w:r w:rsidRPr="00A4140C">
        <w:t xml:space="preserve"> See table </w:t>
      </w:r>
      <w:proofErr w:type="spellStart"/>
      <w:r w:rsidRPr="00A4140C">
        <w:t>14A.</w:t>
      </w:r>
      <w:r w:rsidR="00E268F2">
        <w:t>39</w:t>
      </w:r>
      <w:proofErr w:type="spellEnd"/>
      <w:r w:rsidR="00A458A7" w:rsidRPr="00A4140C">
        <w:t xml:space="preserve"> </w:t>
      </w:r>
      <w:r w:rsidRPr="00A4140C">
        <w:t xml:space="preserve">for detailed notes relating to these data. </w:t>
      </w:r>
      <w:r w:rsidRPr="00A4140C">
        <w:rPr>
          <w:rStyle w:val="NoteLabel"/>
        </w:rPr>
        <w:t>b</w:t>
      </w:r>
      <w:r w:rsidRPr="00A4140C">
        <w:t xml:space="preserve"> </w:t>
      </w:r>
      <w:r w:rsidRPr="00741A9B">
        <w:t>Data need to be int</w:t>
      </w:r>
      <w:r w:rsidRPr="0028249F">
        <w:t>erpreted with care due to a number of factors affecting data quality</w:t>
      </w:r>
      <w:r w:rsidR="00901E76" w:rsidRPr="00C801A6">
        <w:t xml:space="preserve">, for example, a </w:t>
      </w:r>
      <w:r w:rsidR="00901E76" w:rsidRPr="00E3374A">
        <w:t>higher rate for outer regional and remote/very remote per 1000 population might be due to the higher proportion of people in the potential population in these outer regional and remote/very remote areas (2.5 per cent, compared with 2.3 per cent in Major Cities and Inner Regional areas according to the 2006 Census of Population and Housing)</w:t>
      </w:r>
      <w:r w:rsidRPr="00741A9B">
        <w:t xml:space="preserve">. Section 14.6 contains further information on </w:t>
      </w:r>
      <w:r w:rsidR="002C2225" w:rsidRPr="0028249F">
        <w:t>data</w:t>
      </w:r>
      <w:r w:rsidRPr="00C801A6">
        <w:t xml:space="preserve"> quality issues. </w:t>
      </w:r>
      <w:r w:rsidRPr="00E3374A">
        <w:t>c</w:t>
      </w:r>
      <w:r w:rsidRPr="00741A9B">
        <w:t xml:space="preserve"> The ACT does no</w:t>
      </w:r>
      <w:r w:rsidRPr="0028249F">
        <w:t>t have outer regional and remote/very remote areas.</w:t>
      </w:r>
      <w:r w:rsidRPr="00E3374A">
        <w:t xml:space="preserve"> </w:t>
      </w:r>
      <w:r w:rsidRPr="00A4140C">
        <w:rPr>
          <w:rStyle w:val="NoteLabel"/>
        </w:rPr>
        <w:t>d</w:t>
      </w:r>
      <w:r w:rsidR="00255504">
        <w:t> </w:t>
      </w:r>
      <w:r w:rsidRPr="00741A9B">
        <w:t xml:space="preserve">The NT does not have major cities and inner regional areas. </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 Canberra; AIHW; AIHW (unpublished), derived from ABS 2011, 2009 Survey of Disability, Ageing and Carers</w:t>
      </w:r>
      <w:r w:rsidRPr="00A4140C">
        <w:t>, Cat. no. 4430.0; table </w:t>
      </w:r>
      <w:proofErr w:type="spellStart"/>
      <w:r w:rsidRPr="00A4140C">
        <w:t>14A.</w:t>
      </w:r>
      <w:r w:rsidR="00E268F2">
        <w:t>39</w:t>
      </w:r>
      <w:proofErr w:type="spellEnd"/>
      <w:r w:rsidRPr="00A4140C">
        <w:t>.</w:t>
      </w:r>
      <w:r w:rsidRPr="00A4140C">
        <w:rPr>
          <w:rStyle w:val="DraftingNote"/>
          <w:szCs w:val="18"/>
        </w:rPr>
        <w:t xml:space="preserve"> </w:t>
      </w:r>
    </w:p>
    <w:p w:rsidR="001F39F2" w:rsidRPr="00A4140C" w:rsidRDefault="001F39F2" w:rsidP="00585E2C">
      <w:pPr>
        <w:pStyle w:val="Heading5"/>
      </w:pPr>
      <w:r w:rsidRPr="00A4140C">
        <w:t xml:space="preserve">Service use by special needs groups — </w:t>
      </w:r>
      <w:r w:rsidR="000F5B6E" w:rsidRPr="00A4140C">
        <w:t>Indigenous Australians</w:t>
      </w:r>
    </w:p>
    <w:p w:rsidR="008E3618" w:rsidRPr="00A4140C" w:rsidRDefault="001F39F2" w:rsidP="00585E2C">
      <w:pPr>
        <w:pStyle w:val="BodyText"/>
        <w:keepNext/>
      </w:pPr>
      <w:r w:rsidRPr="00A4140C">
        <w:t xml:space="preserve">Nationally in </w:t>
      </w:r>
      <w:r w:rsidR="00911A66" w:rsidRPr="00A4140C">
        <w:t>201</w:t>
      </w:r>
      <w:r w:rsidR="00911A66">
        <w:t>1</w:t>
      </w:r>
      <w:r w:rsidRPr="00A4140C">
        <w:t>-</w:t>
      </w:r>
      <w:r w:rsidR="00911A66" w:rsidRPr="00A4140C">
        <w:t>1</w:t>
      </w:r>
      <w:r w:rsidR="00911A66">
        <w:t>2</w:t>
      </w:r>
      <w:r w:rsidRPr="00A4140C">
        <w:t>, the proportion of the Indigenous population who used NDA</w:t>
      </w:r>
      <w:r w:rsidR="008E3618" w:rsidRPr="00A4140C">
        <w:t>:</w:t>
      </w:r>
    </w:p>
    <w:p w:rsidR="001F39F2" w:rsidRPr="00A4140C" w:rsidRDefault="001F39F2" w:rsidP="00585E2C">
      <w:pPr>
        <w:pStyle w:val="ListBullet"/>
      </w:pPr>
      <w:r w:rsidRPr="00A4140C">
        <w:t xml:space="preserve">accommodation support services was </w:t>
      </w:r>
      <w:r w:rsidR="00C050B4">
        <w:t>3.2</w:t>
      </w:r>
      <w:r w:rsidRPr="00A4140C">
        <w:t xml:space="preserve"> service users per 1000 </w:t>
      </w:r>
      <w:r w:rsidR="00B317C2">
        <w:t>people</w:t>
      </w:r>
      <w:r w:rsidRPr="00A4140C">
        <w:t xml:space="preserve">, higher than the proportion of the non-Indigenous population who used these services </w:t>
      </w:r>
      <w:r w:rsidRPr="00A4140C">
        <w:lastRenderedPageBreak/>
        <w:t>(</w:t>
      </w:r>
      <w:r w:rsidR="00C050B4">
        <w:t>1.7</w:t>
      </w:r>
      <w:r w:rsidR="0027537F" w:rsidRPr="00A4140C">
        <w:t xml:space="preserve"> </w:t>
      </w:r>
      <w:r w:rsidRPr="00A4140C">
        <w:t xml:space="preserve">service users per 1000 </w:t>
      </w:r>
      <w:r w:rsidR="00B317C2">
        <w:t>people</w:t>
      </w:r>
      <w:r w:rsidRPr="00A4140C">
        <w:t xml:space="preserve">) (figure </w:t>
      </w:r>
      <w:proofErr w:type="spellStart"/>
      <w:r w:rsidRPr="00A4140C">
        <w:t>14.1</w:t>
      </w:r>
      <w:r w:rsidR="00717CE1">
        <w:t>9</w:t>
      </w:r>
      <w:r w:rsidRPr="00A4140C">
        <w:t>a</w:t>
      </w:r>
      <w:proofErr w:type="spellEnd"/>
      <w:r w:rsidRPr="00A4140C">
        <w:t>). The proportion of the Indigenous potential population who used NDA accommodation support services (</w:t>
      </w:r>
      <w:r w:rsidR="00C050B4">
        <w:t>65.6</w:t>
      </w:r>
      <w:r w:rsidRPr="00A4140C">
        <w:t xml:space="preserve"> service users per 1000 potential population) was </w:t>
      </w:r>
      <w:r w:rsidR="00DA0DAF" w:rsidRPr="00A4140C">
        <w:t xml:space="preserve">slightly </w:t>
      </w:r>
      <w:r w:rsidRPr="00A4140C">
        <w:t>lower than the non-Indigenous potential population who used these services (</w:t>
      </w:r>
      <w:r w:rsidR="00C050B4">
        <w:t>66.2</w:t>
      </w:r>
      <w:r w:rsidR="00DA0DAF" w:rsidRPr="00A4140C">
        <w:t> </w:t>
      </w:r>
      <w:r w:rsidRPr="00A4140C">
        <w:t xml:space="preserve">service users per 1000 potential population) (figure </w:t>
      </w:r>
      <w:proofErr w:type="spellStart"/>
      <w:r w:rsidRPr="00A4140C">
        <w:t>14.</w:t>
      </w:r>
      <w:r w:rsidR="00717CE1">
        <w:t>20</w:t>
      </w:r>
      <w:r w:rsidRPr="00A4140C">
        <w:t>a</w:t>
      </w:r>
      <w:proofErr w:type="spellEnd"/>
      <w:r w:rsidRPr="00A4140C">
        <w:t>).</w:t>
      </w:r>
    </w:p>
    <w:p w:rsidR="001F39F2" w:rsidRPr="00A4140C" w:rsidRDefault="001F39F2" w:rsidP="00585E2C">
      <w:pPr>
        <w:pStyle w:val="ListBullet"/>
      </w:pPr>
      <w:r w:rsidRPr="00A4140C">
        <w:t xml:space="preserve">community support services was </w:t>
      </w:r>
      <w:r w:rsidR="00E05AC4">
        <w:t>16.6</w:t>
      </w:r>
      <w:r w:rsidRPr="00A4140C">
        <w:t xml:space="preserve"> service users per 1000 </w:t>
      </w:r>
      <w:r w:rsidR="00B317C2">
        <w:t>people</w:t>
      </w:r>
      <w:r w:rsidRPr="00A4140C">
        <w:t>, higher than the proportion of the non-Indigenous population who used these services (</w:t>
      </w:r>
      <w:r w:rsidR="00E05AC4">
        <w:t>6.3</w:t>
      </w:r>
      <w:r w:rsidRPr="00A4140C">
        <w:t xml:space="preserve"> service users per 1000 </w:t>
      </w:r>
      <w:r w:rsidR="00B317C2">
        <w:t>people</w:t>
      </w:r>
      <w:r w:rsidRPr="00A4140C">
        <w:t xml:space="preserve">) (figure </w:t>
      </w:r>
      <w:proofErr w:type="spellStart"/>
      <w:r w:rsidRPr="00A4140C">
        <w:t>14.1</w:t>
      </w:r>
      <w:r w:rsidR="00717CE1">
        <w:t>9</w:t>
      </w:r>
      <w:r w:rsidRPr="00A4140C">
        <w:t>b</w:t>
      </w:r>
      <w:proofErr w:type="spellEnd"/>
      <w:r w:rsidRPr="00A4140C">
        <w:t>). The proportion of the Indigenous potential population who used NDA community support services (</w:t>
      </w:r>
      <w:r w:rsidR="00E05AC4">
        <w:t>340.0</w:t>
      </w:r>
      <w:r w:rsidRPr="00A4140C">
        <w:t> service users per 1000 potential population) was higher than the proportion of the non</w:t>
      </w:r>
      <w:r w:rsidRPr="00A4140C">
        <w:noBreakHyphen/>
      </w:r>
      <w:r w:rsidR="002246E3" w:rsidRPr="00A4140C">
        <w:t>I</w:t>
      </w:r>
      <w:r w:rsidRPr="00A4140C">
        <w:t>ndigenous potential population who used these services (</w:t>
      </w:r>
      <w:r w:rsidR="00E05AC4">
        <w:t>245.8</w:t>
      </w:r>
      <w:r w:rsidRPr="00A4140C">
        <w:t xml:space="preserve"> service users per 1000 potential population) (figure </w:t>
      </w:r>
      <w:proofErr w:type="spellStart"/>
      <w:r w:rsidRPr="00A4140C">
        <w:t>14.</w:t>
      </w:r>
      <w:r w:rsidR="00717CE1">
        <w:t>20</w:t>
      </w:r>
      <w:r w:rsidRPr="00A4140C">
        <w:t>b</w:t>
      </w:r>
      <w:proofErr w:type="spellEnd"/>
      <w:r w:rsidRPr="00A4140C">
        <w:t>).</w:t>
      </w:r>
    </w:p>
    <w:p w:rsidR="001F39F2" w:rsidRPr="00A4140C" w:rsidRDefault="001F39F2" w:rsidP="00585E2C">
      <w:pPr>
        <w:pStyle w:val="ListBullet"/>
      </w:pPr>
      <w:r w:rsidRPr="00A4140C">
        <w:t xml:space="preserve">community access services was </w:t>
      </w:r>
      <w:r w:rsidR="00E84BC3">
        <w:t>3.7</w:t>
      </w:r>
      <w:r w:rsidRPr="00A4140C">
        <w:t xml:space="preserve"> service users per 1000 </w:t>
      </w:r>
      <w:r w:rsidR="00B317C2">
        <w:t>people</w:t>
      </w:r>
      <w:r w:rsidRPr="00A4140C">
        <w:t>, higher than the proportion of the non-Indigenous population who used these services (</w:t>
      </w:r>
      <w:r w:rsidR="00EA27F1">
        <w:t>2.4</w:t>
      </w:r>
      <w:r w:rsidRPr="00A4140C">
        <w:t xml:space="preserve"> service users per 1000 </w:t>
      </w:r>
      <w:r w:rsidR="00B317C2">
        <w:t>people</w:t>
      </w:r>
      <w:r w:rsidRPr="00A4140C">
        <w:t xml:space="preserve">) (figure </w:t>
      </w:r>
      <w:proofErr w:type="spellStart"/>
      <w:r w:rsidRPr="00A4140C">
        <w:t>14.1</w:t>
      </w:r>
      <w:r w:rsidR="00717CE1">
        <w:t>9</w:t>
      </w:r>
      <w:r w:rsidRPr="00A4140C">
        <w:t>c</w:t>
      </w:r>
      <w:proofErr w:type="spellEnd"/>
      <w:r w:rsidRPr="00A4140C">
        <w:t>). The proportion of the Indigenous potential population who used NDA community access services (</w:t>
      </w:r>
      <w:r w:rsidR="00EA27F1">
        <w:t>75.6</w:t>
      </w:r>
      <w:r w:rsidRPr="00A4140C">
        <w:t xml:space="preserve"> service users per 1000 potential population) was lower than the proportion of the non-Indigenous potential population who used these services (</w:t>
      </w:r>
      <w:r w:rsidR="00EA27F1">
        <w:t>94.7</w:t>
      </w:r>
      <w:r w:rsidRPr="00A4140C">
        <w:t xml:space="preserve"> service users per 1000 potential population) (figure </w:t>
      </w:r>
      <w:proofErr w:type="spellStart"/>
      <w:r w:rsidRPr="00A4140C">
        <w:t>14.</w:t>
      </w:r>
      <w:r w:rsidR="00717CE1">
        <w:t>20</w:t>
      </w:r>
      <w:r w:rsidRPr="00A4140C">
        <w:t>c</w:t>
      </w:r>
      <w:proofErr w:type="spellEnd"/>
      <w:r w:rsidRPr="00A4140C">
        <w:t>).</w:t>
      </w:r>
    </w:p>
    <w:p w:rsidR="001F39F2" w:rsidRPr="00A4140C" w:rsidRDefault="001F39F2" w:rsidP="00585E2C">
      <w:pPr>
        <w:pStyle w:val="ListBullet"/>
      </w:pPr>
      <w:r w:rsidRPr="00A4140C">
        <w:t>respite service</w:t>
      </w:r>
      <w:r w:rsidR="00CC0FFD">
        <w:t>s</w:t>
      </w:r>
      <w:r w:rsidRPr="00A4140C">
        <w:t xml:space="preserve"> was </w:t>
      </w:r>
      <w:r w:rsidR="007E3795">
        <w:t>3.5</w:t>
      </w:r>
      <w:r w:rsidRPr="00A4140C">
        <w:t xml:space="preserve"> users per 1000 </w:t>
      </w:r>
      <w:r w:rsidR="00B317C2">
        <w:t>people</w:t>
      </w:r>
      <w:r w:rsidRPr="00A4140C">
        <w:t>, higher than the proportion of the non-Indigenous population who used these services (</w:t>
      </w:r>
      <w:r w:rsidR="007E3795">
        <w:t>1.6</w:t>
      </w:r>
      <w:r w:rsidRPr="00A4140C">
        <w:t> service users per 1000</w:t>
      </w:r>
      <w:r w:rsidR="00326F45">
        <w:t> </w:t>
      </w:r>
      <w:r w:rsidR="00B317C2">
        <w:t>people</w:t>
      </w:r>
      <w:r w:rsidRPr="00A4140C">
        <w:t xml:space="preserve">) (figure </w:t>
      </w:r>
      <w:proofErr w:type="spellStart"/>
      <w:r w:rsidRPr="00A4140C">
        <w:t>14.1</w:t>
      </w:r>
      <w:r w:rsidR="00717CE1">
        <w:t>9</w:t>
      </w:r>
      <w:r w:rsidRPr="00A4140C">
        <w:t>d</w:t>
      </w:r>
      <w:proofErr w:type="spellEnd"/>
      <w:r w:rsidRPr="00A4140C">
        <w:t xml:space="preserve">). Access to respite as a proportion of the potential population is not reported. Potential population data for respite services is not calculated at these levels because of conceptual, definitional and quality issues with carer data </w:t>
      </w:r>
      <w:r w:rsidR="00DA0DAF" w:rsidRPr="00A4140C">
        <w:t xml:space="preserve">for the special needs groups </w:t>
      </w:r>
      <w:r w:rsidRPr="00A4140C">
        <w:t xml:space="preserve">from the </w:t>
      </w:r>
      <w:r w:rsidR="0027537F" w:rsidRPr="00A4140C">
        <w:t xml:space="preserve">2011 </w:t>
      </w:r>
      <w:r w:rsidRPr="00A4140C">
        <w:t xml:space="preserve">Census. </w:t>
      </w:r>
    </w:p>
    <w:p w:rsidR="001F39F2" w:rsidRPr="00A4140C" w:rsidRDefault="001F39F2" w:rsidP="00585E2C">
      <w:pPr>
        <w:pStyle w:val="BodyText"/>
      </w:pPr>
      <w:r w:rsidRPr="00AA1585">
        <w:t xml:space="preserve">Data on users of NDA </w:t>
      </w:r>
      <w:r w:rsidR="00CC0FFD">
        <w:t xml:space="preserve">specialist </w:t>
      </w:r>
      <w:r w:rsidRPr="00AA1585">
        <w:t xml:space="preserve">disability support services as a proportion of the Indigenous estimated potential population </w:t>
      </w:r>
      <w:r w:rsidR="00CC0FFD">
        <w:t>for 200</w:t>
      </w:r>
      <w:r w:rsidR="009F5385">
        <w:t>8</w:t>
      </w:r>
      <w:r w:rsidR="00CC0FFD">
        <w:t>-</w:t>
      </w:r>
      <w:r w:rsidR="009F5385">
        <w:t>09</w:t>
      </w:r>
      <w:r w:rsidR="00CC0FFD">
        <w:t xml:space="preserve"> to 2011-12 </w:t>
      </w:r>
      <w:r w:rsidRPr="00AA1585">
        <w:t>are also available disaggregated by age (table</w:t>
      </w:r>
      <w:r w:rsidR="00DA0DAF" w:rsidRPr="00AA1585">
        <w:t> </w:t>
      </w:r>
      <w:proofErr w:type="spellStart"/>
      <w:r w:rsidRPr="00AA1585">
        <w:t>14A.</w:t>
      </w:r>
      <w:r w:rsidR="00A458A7">
        <w:t>40</w:t>
      </w:r>
      <w:proofErr w:type="spellEnd"/>
      <w:r w:rsidRPr="00AA1585">
        <w:t>).</w:t>
      </w:r>
      <w:r w:rsidR="00911A66">
        <w:t xml:space="preserve"> </w:t>
      </w:r>
    </w:p>
    <w:p w:rsidR="001F39F2" w:rsidRPr="00A4140C" w:rsidRDefault="001F39F2" w:rsidP="00585E2C">
      <w:pPr>
        <w:pStyle w:val="FigureTitle"/>
        <w:ind w:left="1560" w:hanging="1560"/>
      </w:pPr>
      <w:r w:rsidRPr="00A4140C">
        <w:rPr>
          <w:b w:val="0"/>
        </w:rPr>
        <w:lastRenderedPageBreak/>
        <w:t xml:space="preserve">Figure </w:t>
      </w:r>
      <w:r w:rsidR="004271D8">
        <w:rPr>
          <w:b w:val="0"/>
        </w:rPr>
        <w:t>14.</w:t>
      </w:r>
      <w:r w:rsidR="00100632">
        <w:rPr>
          <w:b w:val="0"/>
          <w:noProof/>
        </w:rPr>
        <w:t>19</w:t>
      </w:r>
      <w:r w:rsidRPr="00A4140C">
        <w:tab/>
        <w:t xml:space="preserve">Users of State and Territory administered NDA specialist disability services per 1000 people, by Indigenous status, </w:t>
      </w:r>
      <w:r w:rsidRPr="00A4140C">
        <w:br/>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5F7915">
        <w:tc>
          <w:tcPr>
            <w:tcW w:w="8777" w:type="dxa"/>
            <w:gridSpan w:val="2"/>
            <w:tcBorders>
              <w:top w:val="single" w:sz="4" w:space="0" w:color="auto"/>
              <w:bottom w:val="nil"/>
              <w:right w:val="nil"/>
            </w:tcBorders>
          </w:tcPr>
          <w:p w:rsidR="001F39F2" w:rsidRPr="00A4140C" w:rsidRDefault="005F7915" w:rsidP="00585E2C">
            <w:pPr>
              <w:pStyle w:val="Figure"/>
              <w:keepLines/>
              <w:spacing w:before="40" w:after="40" w:line="240" w:lineRule="auto"/>
              <w:rPr>
                <w:rFonts w:ascii="Arial" w:hAnsi="Arial" w:cs="Arial"/>
                <w:b/>
                <w:sz w:val="20"/>
              </w:rPr>
            </w:pPr>
            <w:r>
              <w:rPr>
                <w:noProof/>
              </w:rPr>
              <w:drawing>
                <wp:inline distT="0" distB="0" distL="0" distR="0" wp14:anchorId="3F646535" wp14:editId="098B7D98">
                  <wp:extent cx="5400000" cy="385763"/>
                  <wp:effectExtent l="0" t="0" r="0" b="0"/>
                  <wp:docPr id="1" name="Chart 1" descr="Legend to Figure 14.19&#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1F39F2" w:rsidRPr="00A4140C" w:rsidTr="006D752A">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keepLines/>
              <w:spacing w:before="80" w:after="80"/>
              <w:rPr>
                <w:b/>
                <w:sz w:val="18"/>
                <w:szCs w:val="18"/>
                <w:lang w:val="en-US"/>
              </w:rPr>
            </w:pPr>
            <w:r w:rsidRPr="00A4140C">
              <w:rPr>
                <w:rFonts w:ascii="Arial" w:hAnsi="Arial" w:cs="Arial"/>
                <w:b/>
                <w:sz w:val="18"/>
                <w:szCs w:val="18"/>
              </w:rPr>
              <w:t>(a) Accommodation support</w:t>
            </w:r>
          </w:p>
        </w:tc>
        <w:tc>
          <w:tcPr>
            <w:tcW w:w="4389" w:type="dxa"/>
            <w:tcBorders>
              <w:top w:val="nil"/>
              <w:bottom w:val="nil"/>
              <w:right w:val="nil"/>
            </w:tcBorders>
          </w:tcPr>
          <w:p w:rsidR="001F39F2" w:rsidRPr="00A4140C" w:rsidRDefault="001F39F2" w:rsidP="00585E2C">
            <w:pPr>
              <w:pStyle w:val="Figure"/>
              <w:keepLines/>
              <w:spacing w:before="80" w:after="80"/>
              <w:rPr>
                <w:b/>
                <w:sz w:val="18"/>
                <w:szCs w:val="18"/>
                <w:lang w:val="en-US"/>
              </w:rPr>
            </w:pPr>
            <w:r w:rsidRPr="00A4140C">
              <w:rPr>
                <w:rFonts w:ascii="Arial" w:hAnsi="Arial" w:cs="Arial"/>
                <w:b/>
                <w:sz w:val="18"/>
                <w:szCs w:val="18"/>
              </w:rPr>
              <w:t>(b) Community support</w:t>
            </w:r>
          </w:p>
        </w:tc>
      </w:tr>
      <w:tr w:rsidR="001F39F2" w:rsidRPr="00A4140C" w:rsidTr="001E250B">
        <w:tc>
          <w:tcPr>
            <w:tcW w:w="4388" w:type="dxa"/>
            <w:tcBorders>
              <w:top w:val="nil"/>
              <w:bottom w:val="nil"/>
              <w:right w:val="nil"/>
            </w:tcBorders>
          </w:tcPr>
          <w:p w:rsidR="001F39F2" w:rsidRPr="00A4140C" w:rsidRDefault="007C4BB0" w:rsidP="00585E2C">
            <w:pPr>
              <w:pStyle w:val="Figure"/>
              <w:spacing w:before="40" w:after="40" w:line="240" w:lineRule="auto"/>
            </w:pPr>
            <w:r>
              <w:rPr>
                <w:noProof/>
              </w:rPr>
              <w:drawing>
                <wp:inline distT="0" distB="0" distL="0" distR="0">
                  <wp:extent cx="2524125" cy="2524125"/>
                  <wp:effectExtent l="0" t="0" r="9525" b="9525"/>
                  <wp:docPr id="65" name="Picture 65" descr="Figure 14.19 Users of State and Territory administered NDA specialist disability services per 1000 people, by Indigenous status,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585E2C">
            <w:pPr>
              <w:pStyle w:val="Figure"/>
              <w:spacing w:before="40" w:after="40" w:line="240" w:lineRule="auto"/>
              <w:rPr>
                <w:lang w:val="en-US"/>
              </w:rPr>
            </w:pPr>
            <w:r>
              <w:rPr>
                <w:noProof/>
              </w:rPr>
              <w:drawing>
                <wp:inline distT="0" distB="0" distL="0" distR="0">
                  <wp:extent cx="2524125" cy="2524125"/>
                  <wp:effectExtent l="0" t="0" r="9525" b="9525"/>
                  <wp:docPr id="66" name="Picture 66" descr="Figure 14.19 Users of State and Territory administered NDA specialist disability services per 1000 people, by Indigenous status,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6D752A">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spacing w:before="80" w:after="80" w:line="240" w:lineRule="auto"/>
              <w:rPr>
                <w:rFonts w:ascii="Arial" w:hAnsi="Arial" w:cs="Arial"/>
                <w:b/>
                <w:sz w:val="18"/>
                <w:szCs w:val="18"/>
              </w:rPr>
            </w:pPr>
            <w:r w:rsidRPr="00A4140C">
              <w:rPr>
                <w:rFonts w:ascii="Arial" w:hAnsi="Arial" w:cs="Arial"/>
                <w:b/>
                <w:sz w:val="18"/>
                <w:szCs w:val="18"/>
              </w:rPr>
              <w:t xml:space="preserve">(c) Community access </w:t>
            </w:r>
          </w:p>
        </w:tc>
        <w:tc>
          <w:tcPr>
            <w:tcW w:w="4389" w:type="dxa"/>
            <w:tcBorders>
              <w:top w:val="nil"/>
              <w:bottom w:val="nil"/>
              <w:right w:val="nil"/>
            </w:tcBorders>
          </w:tcPr>
          <w:p w:rsidR="001F39F2" w:rsidRPr="00A4140C" w:rsidRDefault="001F39F2" w:rsidP="00585E2C">
            <w:pPr>
              <w:pStyle w:val="Figure"/>
              <w:spacing w:before="80" w:after="80" w:line="240" w:lineRule="auto"/>
              <w:rPr>
                <w:rFonts w:ascii="Arial" w:hAnsi="Arial" w:cs="Arial"/>
                <w:b/>
                <w:sz w:val="18"/>
                <w:szCs w:val="18"/>
              </w:rPr>
            </w:pPr>
            <w:r w:rsidRPr="00A4140C">
              <w:rPr>
                <w:rFonts w:ascii="Arial" w:hAnsi="Arial" w:cs="Arial"/>
                <w:b/>
                <w:sz w:val="18"/>
                <w:szCs w:val="18"/>
              </w:rPr>
              <w:t xml:space="preserve">(d) Respite </w:t>
            </w:r>
          </w:p>
        </w:tc>
      </w:tr>
      <w:tr w:rsidR="001F39F2" w:rsidRPr="00A4140C" w:rsidTr="006D752A">
        <w:tc>
          <w:tcPr>
            <w:tcW w:w="4388" w:type="dxa"/>
            <w:tcBorders>
              <w:top w:val="nil"/>
              <w:bottom w:val="single" w:sz="4" w:space="0" w:color="auto"/>
              <w:right w:val="nil"/>
            </w:tcBorders>
          </w:tcPr>
          <w:p w:rsidR="001F39F2" w:rsidRPr="00A4140C" w:rsidRDefault="007C4BB0" w:rsidP="00585E2C">
            <w:pPr>
              <w:pStyle w:val="Figure"/>
              <w:spacing w:before="40" w:after="40" w:line="240" w:lineRule="auto"/>
            </w:pPr>
            <w:r>
              <w:rPr>
                <w:noProof/>
              </w:rPr>
              <w:drawing>
                <wp:inline distT="0" distB="0" distL="0" distR="0">
                  <wp:extent cx="2524125" cy="2495550"/>
                  <wp:effectExtent l="0" t="0" r="9525" b="0"/>
                  <wp:docPr id="67" name="Picture 67" descr="Figure 14.19 Users of State and Territory administered NDA specialist disability services per 1000 people, by Indigenous status,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4125" cy="2495550"/>
                          </a:xfrm>
                          <a:prstGeom prst="rect">
                            <a:avLst/>
                          </a:prstGeom>
                          <a:noFill/>
                          <a:ln>
                            <a:noFill/>
                          </a:ln>
                        </pic:spPr>
                      </pic:pic>
                    </a:graphicData>
                  </a:graphic>
                </wp:inline>
              </w:drawing>
            </w:r>
          </w:p>
        </w:tc>
        <w:tc>
          <w:tcPr>
            <w:tcW w:w="4389" w:type="dxa"/>
            <w:tcBorders>
              <w:top w:val="nil"/>
              <w:bottom w:val="single" w:sz="4" w:space="0" w:color="auto"/>
              <w:right w:val="nil"/>
            </w:tcBorders>
          </w:tcPr>
          <w:p w:rsidR="001F39F2" w:rsidRPr="00A4140C" w:rsidRDefault="007C4BB0" w:rsidP="00585E2C">
            <w:pPr>
              <w:pStyle w:val="Figure"/>
              <w:spacing w:before="40" w:after="40" w:line="240" w:lineRule="auto"/>
              <w:rPr>
                <w:lang w:val="en-US"/>
              </w:rPr>
            </w:pPr>
            <w:r>
              <w:rPr>
                <w:noProof/>
              </w:rPr>
              <w:drawing>
                <wp:inline distT="0" distB="0" distL="0" distR="0">
                  <wp:extent cx="2524125" cy="2524125"/>
                  <wp:effectExtent l="0" t="0" r="9525" b="9525"/>
                  <wp:docPr id="68" name="Picture 68" descr="Figure 14.19 Users of State and Territory administered NDA specialist disability services per 1000 people, by Indigenous status, 2011-12&#10;&#10;(d) Respit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tables </w:t>
      </w:r>
      <w:proofErr w:type="spellStart"/>
      <w:r w:rsidRPr="00A4140C">
        <w:t>14A.</w:t>
      </w:r>
      <w:r w:rsidR="00A458A7">
        <w:t>4</w:t>
      </w:r>
      <w:r w:rsidR="00CC0FFD">
        <w:t>1</w:t>
      </w:r>
      <w:proofErr w:type="spellEnd"/>
      <w:r w:rsidRPr="00A4140C">
        <w:t xml:space="preserve">, </w:t>
      </w:r>
      <w:proofErr w:type="spellStart"/>
      <w:r w:rsidRPr="00A4140C">
        <w:t>14A.</w:t>
      </w:r>
      <w:r w:rsidR="00A458A7">
        <w:t>4</w:t>
      </w:r>
      <w:r w:rsidR="00CC0FFD">
        <w:t>2</w:t>
      </w:r>
      <w:proofErr w:type="spellEnd"/>
      <w:r w:rsidRPr="00A4140C">
        <w:t xml:space="preserve">, </w:t>
      </w:r>
      <w:proofErr w:type="spellStart"/>
      <w:r w:rsidRPr="00A4140C">
        <w:t>14A.</w:t>
      </w:r>
      <w:r w:rsidR="00A458A7">
        <w:t>4</w:t>
      </w:r>
      <w:r w:rsidR="00CC0FFD">
        <w:t>3</w:t>
      </w:r>
      <w:proofErr w:type="spellEnd"/>
      <w:r w:rsidRPr="00A4140C">
        <w:t xml:space="preserve"> and </w:t>
      </w:r>
      <w:proofErr w:type="spellStart"/>
      <w:r w:rsidRPr="00A4140C">
        <w:t>14A.</w:t>
      </w:r>
      <w:r w:rsidR="00A458A7">
        <w:t>44</w:t>
      </w:r>
      <w:proofErr w:type="spellEnd"/>
      <w:r w:rsidRPr="00A4140C">
        <w:t xml:space="preserve"> for detailed notes relating to these data. </w:t>
      </w:r>
      <w:r w:rsidRPr="00A4140C">
        <w:rPr>
          <w:rStyle w:val="NoteLabel"/>
        </w:rPr>
        <w:t>b</w:t>
      </w:r>
      <w:r w:rsidRPr="00A4140C">
        <w:t xml:space="preserve"> Data need to be interpreted with care due to a number of factors affecting data quality. Section 14.6 contains further information on </w:t>
      </w:r>
      <w:r w:rsidR="002C2225">
        <w:t>data</w:t>
      </w:r>
      <w:r w:rsidRPr="00A4140C">
        <w:t xml:space="preserve"> quality issues. </w:t>
      </w:r>
    </w:p>
    <w:p w:rsidR="001F39F2" w:rsidRPr="00A4140C" w:rsidRDefault="001F39F2" w:rsidP="00585E2C">
      <w:pPr>
        <w:pStyle w:val="Source"/>
        <w:keepNext/>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 Canberra</w:t>
      </w:r>
      <w:r w:rsidRPr="00A4140C">
        <w:t>; AIHW; AIHW (unpublished), derived from ABS 2011, 2009 Survey of Disability, Ageing and Carers, Cat. no. 4430.0; tables </w:t>
      </w:r>
      <w:proofErr w:type="spellStart"/>
      <w:r w:rsidR="00DD6C0A" w:rsidRPr="00A4140C">
        <w:t>14A.</w:t>
      </w:r>
      <w:r w:rsidR="00A458A7">
        <w:t>41</w:t>
      </w:r>
      <w:proofErr w:type="spellEnd"/>
      <w:r w:rsidR="00DD6C0A" w:rsidRPr="00A4140C">
        <w:t xml:space="preserve">, </w:t>
      </w:r>
      <w:proofErr w:type="spellStart"/>
      <w:r w:rsidR="00DD6C0A" w:rsidRPr="00A4140C">
        <w:t>14A.</w:t>
      </w:r>
      <w:r w:rsidR="00A458A7">
        <w:t>42</w:t>
      </w:r>
      <w:proofErr w:type="spellEnd"/>
      <w:r w:rsidR="00DD6C0A" w:rsidRPr="00A4140C">
        <w:t xml:space="preserve">, </w:t>
      </w:r>
      <w:proofErr w:type="spellStart"/>
      <w:r w:rsidR="00DD6C0A" w:rsidRPr="00A4140C">
        <w:t>14A.</w:t>
      </w:r>
      <w:r w:rsidR="00A458A7">
        <w:t>43</w:t>
      </w:r>
      <w:proofErr w:type="spellEnd"/>
      <w:r w:rsidR="00DD6C0A" w:rsidRPr="00A4140C">
        <w:t xml:space="preserve"> and </w:t>
      </w:r>
      <w:proofErr w:type="spellStart"/>
      <w:r w:rsidR="00DD6C0A" w:rsidRPr="00A4140C">
        <w:t>14A.</w:t>
      </w:r>
      <w:r w:rsidR="00A458A7">
        <w:t>44</w:t>
      </w:r>
      <w:proofErr w:type="spellEnd"/>
      <w:r w:rsidRPr="00A4140C">
        <w:t xml:space="preserve">. </w:t>
      </w:r>
    </w:p>
    <w:p w:rsidR="001F39F2" w:rsidRPr="00A4140C" w:rsidRDefault="001F39F2" w:rsidP="00585E2C">
      <w:pPr>
        <w:pStyle w:val="FigureTitle"/>
        <w:ind w:left="1560" w:hanging="1560"/>
        <w:rPr>
          <w:b w:val="0"/>
        </w:rPr>
      </w:pPr>
      <w:r w:rsidRPr="00A4140C">
        <w:rPr>
          <w:rStyle w:val="DraftingNote"/>
          <w:sz w:val="18"/>
          <w:szCs w:val="18"/>
        </w:rPr>
        <w:br w:type="page"/>
      </w:r>
      <w:r w:rsidRPr="00A4140C">
        <w:rPr>
          <w:b w:val="0"/>
        </w:rPr>
        <w:lastRenderedPageBreak/>
        <w:t xml:space="preserve">Figure </w:t>
      </w:r>
      <w:r w:rsidR="004271D8">
        <w:rPr>
          <w:b w:val="0"/>
        </w:rPr>
        <w:t>14.</w:t>
      </w:r>
      <w:r w:rsidR="00100632">
        <w:rPr>
          <w:b w:val="0"/>
          <w:noProof/>
        </w:rPr>
        <w:t>20</w:t>
      </w:r>
      <w:r w:rsidRPr="00A4140C">
        <w:tab/>
        <w:t xml:space="preserve">Users of State and Territory administered NDA specialist disability services per 1000 potential population, by Indigenous status,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8A77C9">
        <w:tc>
          <w:tcPr>
            <w:tcW w:w="8777" w:type="dxa"/>
            <w:gridSpan w:val="2"/>
            <w:tcBorders>
              <w:top w:val="single" w:sz="4" w:space="0" w:color="auto"/>
              <w:bottom w:val="nil"/>
              <w:right w:val="nil"/>
            </w:tcBorders>
          </w:tcPr>
          <w:p w:rsidR="001F39F2" w:rsidRPr="00A4140C" w:rsidRDefault="008A77C9" w:rsidP="00585E2C">
            <w:pPr>
              <w:pStyle w:val="Figure"/>
              <w:spacing w:before="40" w:after="40" w:line="240" w:lineRule="auto"/>
              <w:rPr>
                <w:rFonts w:ascii="Arial" w:hAnsi="Arial" w:cs="Arial"/>
                <w:b/>
                <w:sz w:val="20"/>
              </w:rPr>
            </w:pPr>
            <w:r>
              <w:rPr>
                <w:noProof/>
              </w:rPr>
              <w:drawing>
                <wp:inline distT="0" distB="0" distL="0" distR="0" wp14:anchorId="475DF3CE" wp14:editId="7A5EF987">
                  <wp:extent cx="5400000" cy="385763"/>
                  <wp:effectExtent l="0" t="0" r="0" b="0"/>
                  <wp:docPr id="2" name="Chart 2" descr="Legend to Figure 14.20&#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1F39F2" w:rsidRPr="00A4140C" w:rsidTr="006D752A">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spacing w:before="80" w:after="80" w:line="240" w:lineRule="auto"/>
              <w:rPr>
                <w:b/>
                <w:lang w:val="en-US"/>
              </w:rPr>
            </w:pPr>
            <w:r w:rsidRPr="00A4140C">
              <w:rPr>
                <w:rFonts w:ascii="Arial" w:hAnsi="Arial" w:cs="Arial"/>
                <w:b/>
                <w:sz w:val="20"/>
              </w:rPr>
              <w:t>(a) Accommodation support</w:t>
            </w:r>
          </w:p>
        </w:tc>
        <w:tc>
          <w:tcPr>
            <w:tcW w:w="4389" w:type="dxa"/>
            <w:tcBorders>
              <w:top w:val="nil"/>
              <w:bottom w:val="nil"/>
              <w:right w:val="nil"/>
            </w:tcBorders>
          </w:tcPr>
          <w:p w:rsidR="001F39F2" w:rsidRPr="00A4140C" w:rsidRDefault="001F39F2" w:rsidP="00585E2C">
            <w:pPr>
              <w:pStyle w:val="Figure"/>
              <w:spacing w:before="80" w:after="80" w:line="240" w:lineRule="auto"/>
              <w:rPr>
                <w:b/>
                <w:lang w:val="en-US"/>
              </w:rPr>
            </w:pPr>
            <w:r w:rsidRPr="00A4140C">
              <w:rPr>
                <w:rFonts w:ascii="Arial" w:hAnsi="Arial" w:cs="Arial"/>
                <w:b/>
                <w:sz w:val="20"/>
              </w:rPr>
              <w:t>(b) Community support</w:t>
            </w:r>
          </w:p>
        </w:tc>
      </w:tr>
      <w:tr w:rsidR="001F39F2" w:rsidRPr="00A4140C" w:rsidTr="006D752A">
        <w:tc>
          <w:tcPr>
            <w:tcW w:w="4388" w:type="dxa"/>
            <w:tcBorders>
              <w:top w:val="nil"/>
              <w:bottom w:val="nil"/>
              <w:right w:val="nil"/>
            </w:tcBorders>
          </w:tcPr>
          <w:p w:rsidR="001F39F2" w:rsidRPr="00A4140C" w:rsidRDefault="007C4BB0" w:rsidP="00585E2C">
            <w:pPr>
              <w:pStyle w:val="Figure"/>
              <w:spacing w:before="0" w:after="0" w:line="240" w:lineRule="auto"/>
            </w:pPr>
            <w:r>
              <w:rPr>
                <w:noProof/>
              </w:rPr>
              <w:drawing>
                <wp:inline distT="0" distB="0" distL="0" distR="0">
                  <wp:extent cx="2524125" cy="2524125"/>
                  <wp:effectExtent l="0" t="0" r="9525" b="9525"/>
                  <wp:docPr id="69" name="Picture 69" descr="Figure 14.20 Users of State and Territory administered NDA specialist disability services per 1000 potential population, by Indigenous status,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585E2C">
            <w:pPr>
              <w:pStyle w:val="Figure"/>
              <w:spacing w:before="0" w:after="0" w:line="240" w:lineRule="auto"/>
              <w:rPr>
                <w:lang w:val="en-US"/>
              </w:rPr>
            </w:pPr>
            <w:r>
              <w:rPr>
                <w:noProof/>
              </w:rPr>
              <w:drawing>
                <wp:inline distT="0" distB="0" distL="0" distR="0">
                  <wp:extent cx="2524125" cy="2524125"/>
                  <wp:effectExtent l="0" t="0" r="9525" b="9525"/>
                  <wp:docPr id="70" name="Picture 70" descr="Figure 14.20 Users of State and Territory administered NDA specialist disability services per 1000 potential population, by Indigenous status,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6D752A">
        <w:tblPrEx>
          <w:tblCellMar>
            <w:left w:w="0" w:type="dxa"/>
            <w:right w:w="0" w:type="dxa"/>
          </w:tblCellMar>
        </w:tblPrEx>
        <w:tc>
          <w:tcPr>
            <w:tcW w:w="8777" w:type="dxa"/>
            <w:gridSpan w:val="2"/>
            <w:tcBorders>
              <w:top w:val="nil"/>
              <w:bottom w:val="nil"/>
              <w:right w:val="nil"/>
            </w:tcBorders>
          </w:tcPr>
          <w:p w:rsidR="001F39F2" w:rsidRPr="00A4140C" w:rsidRDefault="001F39F2" w:rsidP="00585E2C">
            <w:pPr>
              <w:pStyle w:val="Figure"/>
              <w:spacing w:before="80" w:after="80" w:line="240" w:lineRule="auto"/>
              <w:rPr>
                <w:rFonts w:ascii="Arial" w:hAnsi="Arial" w:cs="Arial"/>
                <w:b/>
                <w:sz w:val="20"/>
              </w:rPr>
            </w:pPr>
            <w:r w:rsidRPr="00A4140C">
              <w:rPr>
                <w:rFonts w:ascii="Arial" w:hAnsi="Arial" w:cs="Arial"/>
                <w:b/>
                <w:sz w:val="20"/>
              </w:rPr>
              <w:t xml:space="preserve">(c) Community access </w:t>
            </w:r>
          </w:p>
        </w:tc>
      </w:tr>
      <w:tr w:rsidR="001F39F2" w:rsidRPr="00A4140C" w:rsidTr="006D752A">
        <w:tc>
          <w:tcPr>
            <w:tcW w:w="8777" w:type="dxa"/>
            <w:gridSpan w:val="2"/>
            <w:tcBorders>
              <w:top w:val="nil"/>
              <w:bottom w:val="single" w:sz="4" w:space="0" w:color="auto"/>
              <w:right w:val="nil"/>
            </w:tcBorders>
          </w:tcPr>
          <w:p w:rsidR="001F39F2" w:rsidRPr="00A4140C" w:rsidRDefault="007C4BB0" w:rsidP="00585E2C">
            <w:pPr>
              <w:pStyle w:val="Figure"/>
              <w:spacing w:before="0" w:after="0" w:line="240" w:lineRule="auto"/>
              <w:rPr>
                <w:lang w:val="en-US"/>
              </w:rPr>
            </w:pPr>
            <w:r>
              <w:rPr>
                <w:noProof/>
              </w:rPr>
              <w:drawing>
                <wp:inline distT="0" distB="0" distL="0" distR="0">
                  <wp:extent cx="2524125" cy="2524125"/>
                  <wp:effectExtent l="0" t="0" r="9525" b="9525"/>
                  <wp:docPr id="71" name="Picture 71" descr="Figure 14.20 Users of State and Territory administered NDA specialist disability services per 1000 potential population, by Indigenous status,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tables </w:t>
      </w:r>
      <w:proofErr w:type="spellStart"/>
      <w:r w:rsidRPr="00A4140C">
        <w:t>14A.</w:t>
      </w:r>
      <w:r w:rsidR="00A458A7">
        <w:t>41</w:t>
      </w:r>
      <w:proofErr w:type="spellEnd"/>
      <w:r w:rsidRPr="00A4140C">
        <w:t xml:space="preserve">, </w:t>
      </w:r>
      <w:proofErr w:type="spellStart"/>
      <w:r w:rsidRPr="00A4140C">
        <w:t>14A.</w:t>
      </w:r>
      <w:r w:rsidR="00A458A7">
        <w:t>42</w:t>
      </w:r>
      <w:proofErr w:type="spellEnd"/>
      <w:r w:rsidR="00A458A7" w:rsidRPr="00A4140C">
        <w:t xml:space="preserve"> </w:t>
      </w:r>
      <w:r w:rsidRPr="00A4140C">
        <w:t xml:space="preserve">and </w:t>
      </w:r>
      <w:proofErr w:type="spellStart"/>
      <w:r w:rsidRPr="00A4140C">
        <w:t>14A.</w:t>
      </w:r>
      <w:r w:rsidR="00A458A7">
        <w:t>43</w:t>
      </w:r>
      <w:proofErr w:type="spellEnd"/>
      <w:r w:rsidR="00A458A7" w:rsidRPr="00A4140C">
        <w:t xml:space="preserve"> </w:t>
      </w:r>
      <w:r w:rsidRPr="00A4140C">
        <w:t xml:space="preserve">for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w:t>
      </w:r>
      <w:r w:rsidR="00CC0FFD">
        <w:t>.</w:t>
      </w:r>
      <w:r w:rsidRPr="00A4140C">
        <w:t xml:space="preserve"> </w:t>
      </w:r>
    </w:p>
    <w:p w:rsidR="001F39F2" w:rsidRPr="00A4140C" w:rsidRDefault="001F39F2" w:rsidP="00585E2C">
      <w:pPr>
        <w:pStyle w:val="Source"/>
        <w:keepNext/>
      </w:pPr>
      <w:r w:rsidRPr="00A4140C">
        <w:rPr>
          <w:i/>
        </w:rPr>
        <w:t>Source</w:t>
      </w:r>
      <w:r w:rsidRPr="00A4140C">
        <w:t xml:space="preserve">: </w:t>
      </w:r>
      <w:proofErr w:type="spellStart"/>
      <w:r w:rsidRPr="00A4140C">
        <w:t>AIHW</w:t>
      </w:r>
      <w:proofErr w:type="spellEnd"/>
      <w:r w:rsidRPr="00A4140C">
        <w:t xml:space="preserve"> (unpublished) DS </w:t>
      </w:r>
      <w:proofErr w:type="spellStart"/>
      <w:r w:rsidRPr="00585E2C">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 Canberra</w:t>
      </w:r>
      <w:r w:rsidRPr="00A4140C">
        <w:t>; AIHW; AIHW (unpublished), derived from ABS 2011, 2009 Survey of Disability, Ageing and Carers, Cat. no. 4430.0;</w:t>
      </w:r>
      <w:r w:rsidRPr="00A4140C">
        <w:rPr>
          <w:i/>
        </w:rPr>
        <w:t xml:space="preserve"> </w:t>
      </w:r>
      <w:r w:rsidRPr="00A4140C">
        <w:t>tables </w:t>
      </w:r>
      <w:proofErr w:type="spellStart"/>
      <w:r w:rsidR="00DD6C0A" w:rsidRPr="00A4140C">
        <w:t>14A.</w:t>
      </w:r>
      <w:r w:rsidR="00A458A7">
        <w:t>41</w:t>
      </w:r>
      <w:proofErr w:type="spellEnd"/>
      <w:r w:rsidR="00DD6C0A" w:rsidRPr="00A4140C">
        <w:t xml:space="preserve">, </w:t>
      </w:r>
      <w:proofErr w:type="spellStart"/>
      <w:r w:rsidR="00DD6C0A" w:rsidRPr="00A4140C">
        <w:t>14A.</w:t>
      </w:r>
      <w:r w:rsidR="00A458A7">
        <w:t>42</w:t>
      </w:r>
      <w:proofErr w:type="spellEnd"/>
      <w:r w:rsidR="00A458A7" w:rsidRPr="00A4140C">
        <w:t xml:space="preserve"> </w:t>
      </w:r>
      <w:r w:rsidR="00DD6C0A" w:rsidRPr="00A4140C">
        <w:t xml:space="preserve">and </w:t>
      </w:r>
      <w:proofErr w:type="spellStart"/>
      <w:r w:rsidR="00DD6C0A" w:rsidRPr="00A4140C">
        <w:t>14A.</w:t>
      </w:r>
      <w:r w:rsidR="00A458A7">
        <w:t>43</w:t>
      </w:r>
      <w:proofErr w:type="spellEnd"/>
      <w:r w:rsidRPr="00A4140C">
        <w:t>.</w:t>
      </w:r>
      <w:r w:rsidRPr="00A4140C">
        <w:rPr>
          <w:b/>
        </w:rPr>
        <w:t xml:space="preserve"> </w:t>
      </w:r>
    </w:p>
    <w:p w:rsidR="001F39F2" w:rsidRPr="00A4140C" w:rsidRDefault="001F39F2" w:rsidP="00585E2C">
      <w:pPr>
        <w:pStyle w:val="BodyText"/>
      </w:pPr>
      <w:r w:rsidRPr="00A4140C">
        <w:t xml:space="preserve">Nationally in </w:t>
      </w:r>
      <w:r w:rsidR="00911A66" w:rsidRPr="00A4140C">
        <w:t>201</w:t>
      </w:r>
      <w:r w:rsidR="00911A66">
        <w:t>1</w:t>
      </w:r>
      <w:r w:rsidRPr="00A4140C">
        <w:t>-</w:t>
      </w:r>
      <w:r w:rsidR="00911A66" w:rsidRPr="00A4140C">
        <w:t>1</w:t>
      </w:r>
      <w:r w:rsidR="00911A66">
        <w:t>2</w:t>
      </w:r>
      <w:r w:rsidRPr="00A4140C">
        <w:t>, the proportion of the Indigenous population who used NDA employment services (</w:t>
      </w:r>
      <w:r w:rsidR="006E7603">
        <w:t>17.2</w:t>
      </w:r>
      <w:r w:rsidRPr="00A4140C">
        <w:t xml:space="preserve"> service users per 1000 population) was higher than that of the non-Indigenous population (</w:t>
      </w:r>
      <w:r w:rsidR="006E7603">
        <w:t>8.5</w:t>
      </w:r>
      <w:r w:rsidRPr="00A4140C">
        <w:t xml:space="preserve"> service users per 1000 population) </w:t>
      </w:r>
      <w:r w:rsidRPr="00A4140C">
        <w:lastRenderedPageBreak/>
        <w:t>(figure</w:t>
      </w:r>
      <w:r w:rsidR="00DA0DAF" w:rsidRPr="00A4140C">
        <w:t> </w:t>
      </w:r>
      <w:r w:rsidRPr="00A4140C">
        <w:t>14.20). The proportion of the Indigenous potential population who used NDA employment services (</w:t>
      </w:r>
      <w:r w:rsidR="006E7603">
        <w:t>487.1</w:t>
      </w:r>
      <w:r w:rsidRPr="00A4140C">
        <w:t xml:space="preserve"> service users per 1000 potential population) was lower than that of the non-Indigenous potential population (</w:t>
      </w:r>
      <w:r w:rsidR="006E7603">
        <w:t>516.3</w:t>
      </w:r>
      <w:r w:rsidRPr="00A4140C">
        <w:t xml:space="preserve"> service users per 1000 potential population) (figure 14.2</w:t>
      </w:r>
      <w:r w:rsidR="00927930">
        <w:t>1</w:t>
      </w:r>
      <w:r w:rsidRPr="00A4140C">
        <w:t>).</w:t>
      </w:r>
    </w:p>
    <w:p w:rsidR="001F39F2" w:rsidRPr="00A4140C" w:rsidRDefault="001F39F2" w:rsidP="00585E2C">
      <w:pPr>
        <w:pStyle w:val="BodyText"/>
      </w:pPr>
      <w:r w:rsidRPr="00AA1585">
        <w:t xml:space="preserve">Data on users of NDA open </w:t>
      </w:r>
      <w:r w:rsidR="00DA0DAF" w:rsidRPr="00AA1585">
        <w:t xml:space="preserve">and supported </w:t>
      </w:r>
      <w:r w:rsidRPr="00AA1585">
        <w:t>employment services as a proportion of the Indigenous estimated potential population are also available disaggregated by age (table</w:t>
      </w:r>
      <w:r w:rsidR="0067540D" w:rsidRPr="00AA1585">
        <w:t>s</w:t>
      </w:r>
      <w:r w:rsidRPr="00AA1585">
        <w:t xml:space="preserve"> </w:t>
      </w:r>
      <w:proofErr w:type="spellStart"/>
      <w:r w:rsidRPr="00AA1585">
        <w:t>14A.</w:t>
      </w:r>
      <w:r w:rsidR="00A458A7">
        <w:t>46</w:t>
      </w:r>
      <w:proofErr w:type="spellEnd"/>
      <w:r w:rsidR="00BF453C" w:rsidRPr="00AA1585">
        <w:t>−</w:t>
      </w:r>
      <w:r w:rsidR="00A458A7">
        <w:t>48</w:t>
      </w:r>
      <w:r w:rsidRPr="00AA1585">
        <w:t>)</w:t>
      </w:r>
      <w:r w:rsidR="00F50665">
        <w:t>, from 200</w:t>
      </w:r>
      <w:r w:rsidR="00331E22">
        <w:t>8</w:t>
      </w:r>
      <w:r w:rsidR="00F50665">
        <w:t>-</w:t>
      </w:r>
      <w:r w:rsidR="00331E22">
        <w:t>09</w:t>
      </w:r>
      <w:r w:rsidR="00F50665">
        <w:t xml:space="preserve"> to 2011-12 for open (</w:t>
      </w:r>
      <w:proofErr w:type="spellStart"/>
      <w:r w:rsidR="00F50665">
        <w:t>ESS</w:t>
      </w:r>
      <w:proofErr w:type="spellEnd"/>
      <w:r w:rsidR="00F50665">
        <w:t xml:space="preserve">) and supported (SES) services and </w:t>
      </w:r>
      <w:r w:rsidR="00331E22">
        <w:t>from</w:t>
      </w:r>
      <w:r w:rsidR="00F50665">
        <w:t xml:space="preserve"> </w:t>
      </w:r>
      <w:r w:rsidR="00331E22">
        <w:t xml:space="preserve">2010-11 to </w:t>
      </w:r>
      <w:r w:rsidR="00F50665">
        <w:t>2011-12 for open (</w:t>
      </w:r>
      <w:proofErr w:type="spellStart"/>
      <w:r w:rsidR="00F50665">
        <w:t>DMS</w:t>
      </w:r>
      <w:proofErr w:type="spellEnd"/>
      <w:r w:rsidR="00F50665">
        <w:t>) employment services</w:t>
      </w:r>
      <w:r w:rsidRPr="00AA1585">
        <w:t>.</w:t>
      </w:r>
      <w:r w:rsidR="00911A66">
        <w:t xml:space="preserve"> </w:t>
      </w:r>
    </w:p>
    <w:p w:rsidR="001F39F2" w:rsidRPr="00A4140C" w:rsidRDefault="001F39F2" w:rsidP="00585E2C">
      <w:pPr>
        <w:pStyle w:val="FigureTitle"/>
        <w:keepNext w:val="0"/>
        <w:ind w:left="1560" w:hanging="1560"/>
      </w:pPr>
      <w:r w:rsidRPr="00A4140C">
        <w:rPr>
          <w:b w:val="0"/>
        </w:rPr>
        <w:t xml:space="preserve">Figure </w:t>
      </w:r>
      <w:r w:rsidR="004271D8">
        <w:rPr>
          <w:b w:val="0"/>
        </w:rPr>
        <w:t>14.</w:t>
      </w:r>
      <w:r w:rsidR="00100632">
        <w:rPr>
          <w:b w:val="0"/>
          <w:noProof/>
        </w:rPr>
        <w:t>21</w:t>
      </w:r>
      <w:r w:rsidRPr="00A4140C">
        <w:tab/>
        <w:t xml:space="preserve">Users of NDA employment services, by Indigenous status,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1F39F2" w:rsidRPr="00A4140C" w:rsidTr="008A77C9">
        <w:tc>
          <w:tcPr>
            <w:tcW w:w="8777" w:type="dxa"/>
            <w:gridSpan w:val="2"/>
          </w:tcPr>
          <w:p w:rsidR="001F39F2" w:rsidRPr="00A4140C" w:rsidRDefault="008A77C9" w:rsidP="00585E2C">
            <w:pPr>
              <w:pStyle w:val="Figure"/>
              <w:keepNext w:val="0"/>
              <w:spacing w:before="80" w:after="80"/>
              <w:rPr>
                <w:rFonts w:ascii="Arial" w:hAnsi="Arial" w:cs="Arial"/>
                <w:sz w:val="20"/>
              </w:rPr>
            </w:pPr>
            <w:r>
              <w:rPr>
                <w:noProof/>
              </w:rPr>
              <w:drawing>
                <wp:inline distT="0" distB="0" distL="0" distR="0" wp14:anchorId="2897AC20" wp14:editId="5DB319AC">
                  <wp:extent cx="5400000" cy="385763"/>
                  <wp:effectExtent l="0" t="0" r="0" b="0"/>
                  <wp:docPr id="3" name="Chart 3" descr="Legend to Figure 14.21&#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1F39F2" w:rsidRPr="00A4140C" w:rsidTr="006D25A6">
        <w:tc>
          <w:tcPr>
            <w:tcW w:w="4388" w:type="dxa"/>
          </w:tcPr>
          <w:p w:rsidR="001F39F2" w:rsidRPr="00A4140C" w:rsidRDefault="007C4BB0" w:rsidP="00585E2C">
            <w:pPr>
              <w:pStyle w:val="Figure"/>
              <w:keepNext w:val="0"/>
              <w:spacing w:before="80" w:after="80" w:line="240" w:lineRule="auto"/>
            </w:pPr>
            <w:r>
              <w:rPr>
                <w:noProof/>
              </w:rPr>
              <w:drawing>
                <wp:inline distT="0" distB="0" distL="0" distR="0">
                  <wp:extent cx="2524125" cy="2495550"/>
                  <wp:effectExtent l="0" t="0" r="9525" b="0"/>
                  <wp:docPr id="72" name="Picture 72" descr="Figure 14.21 Users of NDA employment services, by Indigenous status, 2011-12&#10;&#10;Users/1000 peopl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495550"/>
                          </a:xfrm>
                          <a:prstGeom prst="rect">
                            <a:avLst/>
                          </a:prstGeom>
                          <a:noFill/>
                          <a:ln>
                            <a:noFill/>
                          </a:ln>
                        </pic:spPr>
                      </pic:pic>
                    </a:graphicData>
                  </a:graphic>
                </wp:inline>
              </w:drawing>
            </w:r>
          </w:p>
        </w:tc>
        <w:tc>
          <w:tcPr>
            <w:tcW w:w="4389" w:type="dxa"/>
          </w:tcPr>
          <w:p w:rsidR="001F39F2" w:rsidRPr="00A4140C" w:rsidRDefault="007C4BB0" w:rsidP="00585E2C">
            <w:pPr>
              <w:pStyle w:val="Figure"/>
              <w:keepNext w:val="0"/>
              <w:spacing w:before="80" w:after="80" w:line="240" w:lineRule="auto"/>
            </w:pPr>
            <w:r>
              <w:rPr>
                <w:noProof/>
              </w:rPr>
              <w:drawing>
                <wp:inline distT="0" distB="0" distL="0" distR="0">
                  <wp:extent cx="2524125" cy="2524125"/>
                  <wp:effectExtent l="0" t="0" r="9525" b="9525"/>
                  <wp:docPr id="73" name="Picture 73" descr="Figure 14.21 Users of NDA employment services, by Indigenous status, 2011-12&#10;&#10;Users/1000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See table </w:t>
      </w:r>
      <w:proofErr w:type="spellStart"/>
      <w:r w:rsidRPr="00A4140C">
        <w:t>14A.</w:t>
      </w:r>
      <w:r w:rsidR="00A458A7">
        <w:t>45</w:t>
      </w:r>
      <w:proofErr w:type="spellEnd"/>
      <w:r w:rsidR="00024544">
        <w:t xml:space="preserve"> </w:t>
      </w:r>
      <w:r w:rsidRPr="00A4140C">
        <w:t xml:space="preserve">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 xml:space="preserve">c </w:t>
      </w:r>
      <w:r w:rsidRPr="00A4140C">
        <w:t xml:space="preserve">Data need to be interpreted with care due to a number of factors affecting data quality. Section 14.6 contains further information on </w:t>
      </w:r>
      <w:r w:rsidR="002C2225">
        <w:t>data</w:t>
      </w:r>
      <w:r w:rsidRPr="00A4140C">
        <w:t xml:space="preserve"> quality issues.</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DS </w:t>
      </w:r>
      <w:proofErr w:type="spellStart"/>
      <w:r w:rsidRPr="00585E2C">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 Canberra</w:t>
      </w:r>
      <w:r w:rsidRPr="00A4140C">
        <w:t xml:space="preserve">; AIHW (unpublished) derived from ABS (2011) 2009 </w:t>
      </w:r>
      <w:proofErr w:type="spellStart"/>
      <w:r w:rsidRPr="00A4140C">
        <w:t>SDAC</w:t>
      </w:r>
      <w:proofErr w:type="spellEnd"/>
      <w:r w:rsidRPr="00A4140C">
        <w:t>, Cat. no. 4430.0, ABS 2006 Census of Population and Housing (</w:t>
      </w:r>
      <w:proofErr w:type="spellStart"/>
      <w:r w:rsidRPr="00A4140C">
        <w:t>CDATA</w:t>
      </w:r>
      <w:proofErr w:type="spellEnd"/>
      <w:r w:rsidRPr="00A4140C">
        <w:t xml:space="preserve"> Online), ABS (2007) Labour Force Australia, Detailed Electronic Delivery, June 2008, Cat. no. 6291.0.55.001, ABS (2009) Experimental Estimates and Projections, Aboriginal and Torres Strait Islander Australians, 1991 to 2021, Cat. no. 3238.0, Australian Demographic Statistics, 2008, Cat. no. 3101.0 and ABS (2007) Population by Age and Sex, Australian States and Territories, Jun 2007, Cat. no. 3201.0</w:t>
      </w:r>
      <w:bookmarkStart w:id="25" w:name="OLE_LINK30"/>
      <w:bookmarkStart w:id="26" w:name="OLE_LINK31"/>
      <w:r w:rsidRPr="00A4140C">
        <w:t xml:space="preserve">; </w:t>
      </w:r>
      <w:bookmarkEnd w:id="25"/>
      <w:bookmarkEnd w:id="26"/>
      <w:r w:rsidRPr="00A4140C">
        <w:t>table </w:t>
      </w:r>
      <w:proofErr w:type="spellStart"/>
      <w:r w:rsidRPr="00A4140C">
        <w:t>14A.</w:t>
      </w:r>
      <w:r w:rsidR="00A458A7">
        <w:t>45</w:t>
      </w:r>
      <w:proofErr w:type="spellEnd"/>
      <w:r w:rsidRPr="00A4140C">
        <w:t>.</w:t>
      </w:r>
      <w:r w:rsidRPr="00A4140C">
        <w:rPr>
          <w:b/>
        </w:rPr>
        <w:t xml:space="preserve"> </w:t>
      </w:r>
    </w:p>
    <w:p w:rsidR="001F39F2" w:rsidRPr="00A4140C" w:rsidRDefault="001F39F2" w:rsidP="00585E2C">
      <w:pPr>
        <w:pStyle w:val="Heading5"/>
      </w:pPr>
      <w:r w:rsidRPr="00A4140C">
        <w:lastRenderedPageBreak/>
        <w:t xml:space="preserve">Service use by special needs groups — people born in a non-English speaking country </w:t>
      </w:r>
    </w:p>
    <w:p w:rsidR="001F39F2" w:rsidRPr="00A4140C" w:rsidRDefault="001F39F2" w:rsidP="00585E2C">
      <w:pPr>
        <w:pStyle w:val="BodyText"/>
        <w:keepNext/>
      </w:pPr>
      <w:r w:rsidRPr="00A4140C">
        <w:t xml:space="preserve">Nationally, in </w:t>
      </w:r>
      <w:r w:rsidR="00911A66" w:rsidRPr="00A4140C">
        <w:t>201</w:t>
      </w:r>
      <w:r w:rsidR="00911A66">
        <w:t>1</w:t>
      </w:r>
      <w:r w:rsidRPr="00A4140C">
        <w:t>-</w:t>
      </w:r>
      <w:r w:rsidR="00911A66" w:rsidRPr="00A4140C">
        <w:t>1</w:t>
      </w:r>
      <w:r w:rsidR="00911A66">
        <w:t>2</w:t>
      </w:r>
      <w:r w:rsidRPr="00A4140C">
        <w:t>, the proportion of people born in a non-English speaking country who used NDA:</w:t>
      </w:r>
    </w:p>
    <w:p w:rsidR="001F39F2" w:rsidRPr="00A4140C" w:rsidRDefault="001F39F2" w:rsidP="00585E2C">
      <w:pPr>
        <w:pStyle w:val="ListBullet"/>
      </w:pPr>
      <w:r w:rsidRPr="00A4140C">
        <w:t xml:space="preserve">accommodation support services was </w:t>
      </w:r>
      <w:r w:rsidR="00C52DE4">
        <w:t>0.5</w:t>
      </w:r>
      <w:r w:rsidRPr="00A4140C">
        <w:t xml:space="preserve"> users per 1000 </w:t>
      </w:r>
      <w:r w:rsidR="000F777A">
        <w:t>people</w:t>
      </w:r>
      <w:r w:rsidRPr="00A4140C">
        <w:t>, lower than the proportion of people born in an English speaking country (</w:t>
      </w:r>
      <w:r w:rsidR="00C52DE4">
        <w:t>2.0</w:t>
      </w:r>
      <w:r w:rsidRPr="00A4140C">
        <w:t xml:space="preserve"> service users per 1000 </w:t>
      </w:r>
      <w:r w:rsidR="000F777A">
        <w:t>people</w:t>
      </w:r>
      <w:r w:rsidRPr="00A4140C">
        <w:t xml:space="preserve">) (figure </w:t>
      </w:r>
      <w:proofErr w:type="spellStart"/>
      <w:r w:rsidRPr="00A4140C">
        <w:t>14.2</w:t>
      </w:r>
      <w:r w:rsidR="00927930">
        <w:t>2</w:t>
      </w:r>
      <w:r w:rsidRPr="00A4140C">
        <w:t>a</w:t>
      </w:r>
      <w:proofErr w:type="spellEnd"/>
      <w:r w:rsidRPr="00A4140C">
        <w:t>). The proportion of the potential population born in a non-English speaking country who used NDA accommodation support services (</w:t>
      </w:r>
      <w:r w:rsidR="00C52DE4">
        <w:t>24.1</w:t>
      </w:r>
      <w:r w:rsidRPr="00A4140C">
        <w:t xml:space="preserve"> users per 1000 potential population) was lower than the proportion of people born in an English speaking country who used these services (</w:t>
      </w:r>
      <w:r w:rsidR="00C52DE4">
        <w:t>75.2</w:t>
      </w:r>
      <w:r w:rsidR="00DA0DAF" w:rsidRPr="00A4140C">
        <w:t> </w:t>
      </w:r>
      <w:r w:rsidRPr="00A4140C">
        <w:t xml:space="preserve">service users per 1000 potential population) (figure </w:t>
      </w:r>
      <w:proofErr w:type="spellStart"/>
      <w:r w:rsidRPr="00A4140C">
        <w:t>14.2</w:t>
      </w:r>
      <w:r w:rsidR="00927930">
        <w:t>3</w:t>
      </w:r>
      <w:r w:rsidRPr="00A4140C">
        <w:t>a</w:t>
      </w:r>
      <w:proofErr w:type="spellEnd"/>
      <w:r w:rsidRPr="00A4140C">
        <w:t xml:space="preserve">) </w:t>
      </w:r>
    </w:p>
    <w:p w:rsidR="001F39F2" w:rsidRPr="00A4140C" w:rsidRDefault="001F39F2" w:rsidP="00585E2C">
      <w:pPr>
        <w:pStyle w:val="ListBullet"/>
      </w:pPr>
      <w:r w:rsidRPr="00A4140C">
        <w:t xml:space="preserve">community support services was </w:t>
      </w:r>
      <w:r w:rsidR="00323C68">
        <w:t>2.2</w:t>
      </w:r>
      <w:r w:rsidRPr="00A4140C">
        <w:t xml:space="preserve"> service users per 1000 </w:t>
      </w:r>
      <w:r w:rsidR="000F777A">
        <w:t>people</w:t>
      </w:r>
      <w:r w:rsidRPr="00A4140C">
        <w:t>, lower than the proportion of people born in an English speaking country who used these services (</w:t>
      </w:r>
      <w:r w:rsidR="00323C68">
        <w:t>7.5</w:t>
      </w:r>
      <w:r w:rsidRPr="00A4140C">
        <w:t xml:space="preserve"> service users per 1000 </w:t>
      </w:r>
      <w:r w:rsidR="000F777A">
        <w:t>people</w:t>
      </w:r>
      <w:r w:rsidRPr="00A4140C">
        <w:t xml:space="preserve">) (figure </w:t>
      </w:r>
      <w:proofErr w:type="spellStart"/>
      <w:r w:rsidRPr="00A4140C">
        <w:t>14.2</w:t>
      </w:r>
      <w:r w:rsidR="00927930">
        <w:t>2</w:t>
      </w:r>
      <w:r w:rsidRPr="00A4140C">
        <w:t>b</w:t>
      </w:r>
      <w:proofErr w:type="spellEnd"/>
      <w:r w:rsidRPr="00A4140C">
        <w:t>). The proportion of the potential population born in a non-English speaking country who used community support services (</w:t>
      </w:r>
      <w:r w:rsidR="00323C68">
        <w:t>107.0</w:t>
      </w:r>
      <w:r w:rsidRPr="00A4140C">
        <w:t xml:space="preserve"> service users per 1000 potential population) was lower than the proportion of people born in an English speaking country who used these services (</w:t>
      </w:r>
      <w:r w:rsidR="00323C68">
        <w:t>280.4</w:t>
      </w:r>
      <w:r w:rsidRPr="00A4140C">
        <w:t xml:space="preserve"> service users per 1000 potential population) (figure </w:t>
      </w:r>
      <w:proofErr w:type="spellStart"/>
      <w:r w:rsidRPr="00A4140C">
        <w:t>14.2</w:t>
      </w:r>
      <w:r w:rsidR="00927930">
        <w:t>3</w:t>
      </w:r>
      <w:r w:rsidRPr="00A4140C">
        <w:t>b</w:t>
      </w:r>
      <w:proofErr w:type="spellEnd"/>
      <w:r w:rsidRPr="00A4140C">
        <w:t xml:space="preserve">) </w:t>
      </w:r>
    </w:p>
    <w:p w:rsidR="001F39F2" w:rsidRPr="00A4140C" w:rsidRDefault="001F39F2" w:rsidP="00585E2C">
      <w:pPr>
        <w:pStyle w:val="ListBullet"/>
      </w:pPr>
      <w:r w:rsidRPr="00A4140C">
        <w:t xml:space="preserve">community access services was </w:t>
      </w:r>
      <w:r w:rsidR="00837E56">
        <w:t>0.9</w:t>
      </w:r>
      <w:r w:rsidRPr="00A4140C">
        <w:t xml:space="preserve"> users per 1000 </w:t>
      </w:r>
      <w:r w:rsidR="000F777A">
        <w:t>people</w:t>
      </w:r>
      <w:r w:rsidRPr="00A4140C">
        <w:t>, lower than the proportion of people born in an English speaking country who used these services (</w:t>
      </w:r>
      <w:r w:rsidR="00837E56">
        <w:t>2.8</w:t>
      </w:r>
      <w:r w:rsidRPr="00A4140C">
        <w:t xml:space="preserve"> service users per 1000 </w:t>
      </w:r>
      <w:r w:rsidR="000F777A">
        <w:t>people</w:t>
      </w:r>
      <w:r w:rsidRPr="00A4140C">
        <w:t>) (figure </w:t>
      </w:r>
      <w:proofErr w:type="spellStart"/>
      <w:r w:rsidRPr="00A4140C">
        <w:t>14.2</w:t>
      </w:r>
      <w:r w:rsidR="00927930">
        <w:t>2</w:t>
      </w:r>
      <w:r w:rsidRPr="00A4140C">
        <w:t>c</w:t>
      </w:r>
      <w:proofErr w:type="spellEnd"/>
      <w:r w:rsidRPr="00A4140C">
        <w:t>). The proportion of the potential population born in a non-English speaking country who used community access services (</w:t>
      </w:r>
      <w:r w:rsidR="00837E56">
        <w:t>43.7</w:t>
      </w:r>
      <w:r w:rsidRPr="00A4140C">
        <w:t> service users per 1000 potential population) was lower than the proportion of people born in an English speaking country who used these services (</w:t>
      </w:r>
      <w:r w:rsidR="00837E56">
        <w:t>102.8</w:t>
      </w:r>
      <w:r w:rsidRPr="00A4140C">
        <w:t xml:space="preserve"> service users per 1000 population) (figure</w:t>
      </w:r>
      <w:r w:rsidR="00DA0DAF" w:rsidRPr="00A4140C">
        <w:t> </w:t>
      </w:r>
      <w:proofErr w:type="spellStart"/>
      <w:r w:rsidRPr="00A4140C">
        <w:t>14.2</w:t>
      </w:r>
      <w:r w:rsidR="00927930">
        <w:t>3</w:t>
      </w:r>
      <w:r w:rsidRPr="00A4140C">
        <w:t>c</w:t>
      </w:r>
      <w:proofErr w:type="spellEnd"/>
      <w:r w:rsidRPr="00A4140C">
        <w:t>)</w:t>
      </w:r>
    </w:p>
    <w:p w:rsidR="001F39F2" w:rsidRPr="00A4140C" w:rsidRDefault="001F39F2" w:rsidP="00585E2C">
      <w:pPr>
        <w:pStyle w:val="ListBullet"/>
      </w:pPr>
      <w:r w:rsidRPr="00A4140C">
        <w:t xml:space="preserve">respite services was </w:t>
      </w:r>
      <w:r w:rsidR="00361A05">
        <w:t>0.6</w:t>
      </w:r>
      <w:r w:rsidRPr="00A4140C">
        <w:t xml:space="preserve"> service users per 1000 </w:t>
      </w:r>
      <w:r w:rsidR="000F777A">
        <w:t>people</w:t>
      </w:r>
      <w:r w:rsidRPr="00A4140C">
        <w:t>, lower than the proportion of people born in an English speaking country who used these services (</w:t>
      </w:r>
      <w:r w:rsidR="00361A05">
        <w:t>2.0</w:t>
      </w:r>
      <w:r w:rsidR="008A77C9">
        <w:t> </w:t>
      </w:r>
      <w:r w:rsidRPr="00A4140C">
        <w:t xml:space="preserve">service users per 1000 </w:t>
      </w:r>
      <w:r w:rsidR="000F777A">
        <w:t>people</w:t>
      </w:r>
      <w:r w:rsidRPr="00A4140C">
        <w:t>) (figure </w:t>
      </w:r>
      <w:proofErr w:type="spellStart"/>
      <w:r w:rsidRPr="00A4140C">
        <w:t>14.2</w:t>
      </w:r>
      <w:r w:rsidR="00927930">
        <w:t>2</w:t>
      </w:r>
      <w:r w:rsidRPr="00A4140C">
        <w:t>d</w:t>
      </w:r>
      <w:proofErr w:type="spellEnd"/>
      <w:r w:rsidRPr="00A4140C">
        <w:t xml:space="preserve">). Access to respite as a proportion of the potential population is not reported. Potential population data for respite services is not calculated at these levels because of conceptual, definitional and quality issues with carer data </w:t>
      </w:r>
      <w:r w:rsidR="00DA0DAF" w:rsidRPr="00A4140C">
        <w:t xml:space="preserve">for the special needs groups </w:t>
      </w:r>
      <w:r w:rsidRPr="00A4140C">
        <w:t xml:space="preserve">from the </w:t>
      </w:r>
      <w:r w:rsidR="00306720" w:rsidRPr="00A4140C">
        <w:t xml:space="preserve">2011 </w:t>
      </w:r>
      <w:r w:rsidRPr="00A4140C">
        <w:t>Census.</w:t>
      </w:r>
    </w:p>
    <w:p w:rsidR="001F39F2" w:rsidRPr="00A4140C" w:rsidRDefault="001F39F2" w:rsidP="00A367E4">
      <w:pPr>
        <w:pStyle w:val="FigureTitle"/>
        <w:spacing w:before="0"/>
        <w:ind w:left="1559" w:hanging="1559"/>
      </w:pPr>
      <w:r w:rsidRPr="00A4140C">
        <w:rPr>
          <w:b w:val="0"/>
        </w:rPr>
        <w:lastRenderedPageBreak/>
        <w:t xml:space="preserve">Figure </w:t>
      </w:r>
      <w:r w:rsidR="004271D8">
        <w:rPr>
          <w:b w:val="0"/>
        </w:rPr>
        <w:t>14.</w:t>
      </w:r>
      <w:r w:rsidR="00100632">
        <w:rPr>
          <w:b w:val="0"/>
          <w:noProof/>
        </w:rPr>
        <w:t>22</w:t>
      </w:r>
      <w:r w:rsidRPr="00A4140C">
        <w:tab/>
        <w:t>Users of State and Territory administered NDA specialist disability services per 1000 people (aged 0–64</w:t>
      </w:r>
      <w:r w:rsidR="0094452E" w:rsidRPr="00A4140C">
        <w:t xml:space="preserve"> years</w:t>
      </w:r>
      <w:r w:rsidRPr="00A4140C">
        <w:t xml:space="preserve">), by country of birth,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w:t>
      </w:r>
      <w:r w:rsidR="00EE1C09">
        <w:rPr>
          <w:rStyle w:val="NoteLabel"/>
          <w:b/>
        </w:rPr>
        <w:t>, c, d</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044421">
        <w:tc>
          <w:tcPr>
            <w:tcW w:w="8777" w:type="dxa"/>
            <w:gridSpan w:val="2"/>
            <w:tcBorders>
              <w:top w:val="single" w:sz="4" w:space="0" w:color="auto"/>
              <w:bottom w:val="nil"/>
              <w:right w:val="nil"/>
            </w:tcBorders>
          </w:tcPr>
          <w:p w:rsidR="001F39F2" w:rsidRPr="00A4140C" w:rsidRDefault="00044421" w:rsidP="00585E2C">
            <w:pPr>
              <w:pStyle w:val="Figure"/>
              <w:keepLines/>
              <w:spacing w:before="80" w:after="80" w:line="240" w:lineRule="auto"/>
              <w:rPr>
                <w:rFonts w:ascii="Arial" w:hAnsi="Arial" w:cs="Arial"/>
                <w:b/>
                <w:sz w:val="20"/>
              </w:rPr>
            </w:pPr>
            <w:r w:rsidRPr="00A4140C">
              <w:rPr>
                <w:noProof/>
              </w:rPr>
              <w:drawing>
                <wp:inline distT="0" distB="0" distL="0" distR="0" wp14:anchorId="3AECB15A" wp14:editId="255CA9AE">
                  <wp:extent cx="5305425" cy="238125"/>
                  <wp:effectExtent l="0" t="0" r="0" b="0"/>
                  <wp:docPr id="142" name="Chart 142" descr="Legend to Figure 14.22&#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1F39F2" w:rsidRPr="00A4140C" w:rsidTr="000C6A07">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keepLines/>
              <w:spacing w:before="80" w:after="80"/>
              <w:rPr>
                <w:b/>
                <w:lang w:val="en-US"/>
              </w:rPr>
            </w:pPr>
            <w:r w:rsidRPr="00A4140C">
              <w:rPr>
                <w:rFonts w:ascii="Arial" w:hAnsi="Arial" w:cs="Arial"/>
                <w:b/>
                <w:sz w:val="20"/>
              </w:rPr>
              <w:t>(a) Accommodation support</w:t>
            </w:r>
          </w:p>
        </w:tc>
        <w:tc>
          <w:tcPr>
            <w:tcW w:w="4389" w:type="dxa"/>
            <w:tcBorders>
              <w:top w:val="nil"/>
              <w:bottom w:val="nil"/>
              <w:right w:val="nil"/>
            </w:tcBorders>
          </w:tcPr>
          <w:p w:rsidR="001F39F2" w:rsidRPr="00A4140C" w:rsidRDefault="001F39F2" w:rsidP="00585E2C">
            <w:pPr>
              <w:pStyle w:val="Figure"/>
              <w:keepLines/>
              <w:spacing w:before="80" w:after="80"/>
              <w:rPr>
                <w:b/>
                <w:lang w:val="en-US"/>
              </w:rPr>
            </w:pPr>
            <w:r w:rsidRPr="00A4140C">
              <w:rPr>
                <w:rFonts w:ascii="Arial" w:hAnsi="Arial" w:cs="Arial"/>
                <w:b/>
                <w:sz w:val="20"/>
              </w:rPr>
              <w:t>(b) Community support</w:t>
            </w:r>
          </w:p>
        </w:tc>
      </w:tr>
      <w:tr w:rsidR="001F39F2" w:rsidRPr="00A4140C" w:rsidTr="00B369AB">
        <w:tc>
          <w:tcPr>
            <w:tcW w:w="4388" w:type="dxa"/>
            <w:tcBorders>
              <w:top w:val="nil"/>
              <w:bottom w:val="nil"/>
              <w:right w:val="nil"/>
            </w:tcBorders>
          </w:tcPr>
          <w:p w:rsidR="001F39F2" w:rsidRPr="00A4140C" w:rsidRDefault="007C4BB0" w:rsidP="00585E2C">
            <w:pPr>
              <w:pStyle w:val="Figure"/>
              <w:keepLines/>
              <w:spacing w:before="80" w:after="80" w:line="240" w:lineRule="auto"/>
            </w:pPr>
            <w:r>
              <w:rPr>
                <w:noProof/>
              </w:rPr>
              <w:drawing>
                <wp:inline distT="0" distB="0" distL="0" distR="0">
                  <wp:extent cx="2524125" cy="2524125"/>
                  <wp:effectExtent l="0" t="0" r="9525" b="9525"/>
                  <wp:docPr id="74" name="Picture 74" descr="Figure 14.22 Users of State and Territory administered NDA specialist disability services per 1000 people (aged 0–64 years), by country of birth,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585E2C">
            <w:pPr>
              <w:pStyle w:val="Figure"/>
              <w:keepLines/>
              <w:spacing w:before="80" w:after="80" w:line="240" w:lineRule="auto"/>
              <w:rPr>
                <w:lang w:val="en-US"/>
              </w:rPr>
            </w:pPr>
            <w:r>
              <w:rPr>
                <w:noProof/>
              </w:rPr>
              <w:drawing>
                <wp:inline distT="0" distB="0" distL="0" distR="0">
                  <wp:extent cx="2524125" cy="2524125"/>
                  <wp:effectExtent l="0" t="0" r="9525" b="9525"/>
                  <wp:docPr id="75" name="Picture 75" descr="Figure 14.22 Users of State and Territory administered NDA specialist disability services per 1000 people (aged 0–64 years), by country of birth,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0C6A07">
        <w:tblPrEx>
          <w:tblCellMar>
            <w:left w:w="0" w:type="dxa"/>
            <w:right w:w="0" w:type="dxa"/>
          </w:tblCellMar>
        </w:tblPrEx>
        <w:tc>
          <w:tcPr>
            <w:tcW w:w="4388" w:type="dxa"/>
            <w:tcBorders>
              <w:top w:val="nil"/>
              <w:bottom w:val="nil"/>
              <w:right w:val="nil"/>
            </w:tcBorders>
          </w:tcPr>
          <w:p w:rsidR="001F39F2" w:rsidRPr="00A4140C" w:rsidRDefault="001F39F2" w:rsidP="00585E2C">
            <w:pPr>
              <w:pStyle w:val="Figure"/>
              <w:keepNext w:val="0"/>
              <w:spacing w:before="80" w:after="80"/>
              <w:rPr>
                <w:rFonts w:ascii="Arial" w:hAnsi="Arial" w:cs="Arial"/>
                <w:b/>
                <w:sz w:val="20"/>
              </w:rPr>
            </w:pPr>
            <w:r w:rsidRPr="00A4140C">
              <w:rPr>
                <w:rFonts w:ascii="Arial" w:hAnsi="Arial" w:cs="Arial"/>
                <w:b/>
                <w:sz w:val="20"/>
              </w:rPr>
              <w:t xml:space="preserve">(c) Community access </w:t>
            </w:r>
          </w:p>
        </w:tc>
        <w:tc>
          <w:tcPr>
            <w:tcW w:w="4389" w:type="dxa"/>
            <w:tcBorders>
              <w:top w:val="nil"/>
              <w:bottom w:val="nil"/>
              <w:right w:val="nil"/>
            </w:tcBorders>
          </w:tcPr>
          <w:p w:rsidR="001F39F2" w:rsidRPr="00A4140C" w:rsidRDefault="001F39F2" w:rsidP="00585E2C">
            <w:pPr>
              <w:pStyle w:val="Figure"/>
              <w:keepNext w:val="0"/>
              <w:spacing w:before="80" w:after="80"/>
              <w:rPr>
                <w:rFonts w:ascii="Arial" w:hAnsi="Arial" w:cs="Arial"/>
                <w:b/>
                <w:sz w:val="20"/>
              </w:rPr>
            </w:pPr>
            <w:r w:rsidRPr="00A4140C">
              <w:rPr>
                <w:rFonts w:ascii="Arial" w:hAnsi="Arial" w:cs="Arial"/>
                <w:b/>
                <w:sz w:val="20"/>
              </w:rPr>
              <w:t xml:space="preserve">(d) Respite </w:t>
            </w:r>
          </w:p>
        </w:tc>
      </w:tr>
      <w:tr w:rsidR="001F39F2" w:rsidRPr="00A4140C" w:rsidTr="00B369AB">
        <w:tc>
          <w:tcPr>
            <w:tcW w:w="4388" w:type="dxa"/>
            <w:tcBorders>
              <w:top w:val="nil"/>
              <w:bottom w:val="single" w:sz="4" w:space="0" w:color="auto"/>
              <w:right w:val="nil"/>
            </w:tcBorders>
          </w:tcPr>
          <w:p w:rsidR="001F39F2" w:rsidRPr="00A4140C" w:rsidRDefault="007C4BB0" w:rsidP="00585E2C">
            <w:pPr>
              <w:pStyle w:val="Figure"/>
              <w:keepNext w:val="0"/>
              <w:spacing w:before="80" w:after="80" w:line="240" w:lineRule="auto"/>
            </w:pPr>
            <w:r>
              <w:rPr>
                <w:noProof/>
              </w:rPr>
              <w:drawing>
                <wp:inline distT="0" distB="0" distL="0" distR="0" wp14:anchorId="7F16EF5D" wp14:editId="2DE9C4B6">
                  <wp:extent cx="2524125" cy="2524125"/>
                  <wp:effectExtent l="0" t="0" r="9525" b="9525"/>
                  <wp:docPr id="76" name="Picture 76" descr="Figure 14.22 Users of State and Territory administered NDA specialist disability services per 1000 people (aged 0–64 years), by country of birth,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single" w:sz="4" w:space="0" w:color="auto"/>
              <w:right w:val="nil"/>
            </w:tcBorders>
          </w:tcPr>
          <w:p w:rsidR="001F39F2" w:rsidRPr="00A4140C" w:rsidRDefault="007C4BB0" w:rsidP="00585E2C">
            <w:pPr>
              <w:pStyle w:val="Figure"/>
              <w:keepNext w:val="0"/>
              <w:spacing w:before="80" w:after="80" w:line="240" w:lineRule="auto"/>
              <w:rPr>
                <w:lang w:val="en-US"/>
              </w:rPr>
            </w:pPr>
            <w:r>
              <w:rPr>
                <w:noProof/>
              </w:rPr>
              <w:drawing>
                <wp:inline distT="0" distB="0" distL="0" distR="0" wp14:anchorId="42D12B91" wp14:editId="6D8134B6">
                  <wp:extent cx="2524125" cy="2524125"/>
                  <wp:effectExtent l="0" t="0" r="9525" b="9525"/>
                  <wp:docPr id="77" name="Picture 77" descr="Figure 14.22 Users of State and Territory administered NDA specialist disability services per 1000 people (aged 0–64 years), by country of birth, 2011-12&#10;&#10;(d) Respit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A367E4">
      <w:pPr>
        <w:pStyle w:val="Note"/>
      </w:pPr>
      <w:r w:rsidRPr="00A4140C">
        <w:rPr>
          <w:rStyle w:val="NoteLabel"/>
        </w:rPr>
        <w:t>a</w:t>
      </w:r>
      <w:r w:rsidRPr="00A4140C">
        <w:t xml:space="preserve"> See tables </w:t>
      </w:r>
      <w:proofErr w:type="spellStart"/>
      <w:r w:rsidRPr="00A4140C">
        <w:t>14A.</w:t>
      </w:r>
      <w:r w:rsidR="00A458A7">
        <w:t>49</w:t>
      </w:r>
      <w:proofErr w:type="spellEnd"/>
      <w:r w:rsidRPr="00A4140C">
        <w:t xml:space="preserve">, </w:t>
      </w:r>
      <w:proofErr w:type="spellStart"/>
      <w:r w:rsidRPr="00A4140C">
        <w:t>14A.</w:t>
      </w:r>
      <w:r w:rsidR="00A458A7">
        <w:t>50</w:t>
      </w:r>
      <w:proofErr w:type="spellEnd"/>
      <w:r w:rsidRPr="00A4140C">
        <w:t xml:space="preserve">, </w:t>
      </w:r>
      <w:proofErr w:type="spellStart"/>
      <w:r w:rsidRPr="00A4140C">
        <w:t>14A.</w:t>
      </w:r>
      <w:r w:rsidR="00A458A7">
        <w:t>51</w:t>
      </w:r>
      <w:proofErr w:type="spellEnd"/>
      <w:r w:rsidR="00A458A7" w:rsidRPr="00A4140C">
        <w:t xml:space="preserve"> </w:t>
      </w:r>
      <w:r w:rsidRPr="00A4140C">
        <w:t xml:space="preserve">and </w:t>
      </w:r>
      <w:proofErr w:type="spellStart"/>
      <w:r w:rsidRPr="00A4140C">
        <w:t>14A.</w:t>
      </w:r>
      <w:r w:rsidR="00A458A7">
        <w:t>52</w:t>
      </w:r>
      <w:proofErr w:type="spellEnd"/>
      <w:r w:rsidR="00A458A7" w:rsidRPr="00A4140C">
        <w:t xml:space="preserve"> </w:t>
      </w:r>
      <w:r w:rsidRPr="00A4140C">
        <w:t xml:space="preserve">for detailed notes relating to these data. </w:t>
      </w:r>
      <w:r w:rsidRPr="00A4140C">
        <w:rPr>
          <w:rStyle w:val="NoteLabel"/>
        </w:rPr>
        <w:t>b</w:t>
      </w:r>
      <w:r w:rsidRPr="00A4140C">
        <w:t xml:space="preserve"> Data need to be interpreted with care due to a number of factors affecting data quality. Section 14.6 contains further information on </w:t>
      </w:r>
      <w:r w:rsidR="002C2225">
        <w:t>data</w:t>
      </w:r>
      <w:r w:rsidRPr="00A4140C">
        <w:t xml:space="preserve"> quality issues. </w:t>
      </w:r>
      <w:r w:rsidR="0055607D">
        <w:rPr>
          <w:rStyle w:val="NoteLabel"/>
        </w:rPr>
        <w:t>c</w:t>
      </w:r>
      <w:r w:rsidR="0055607D" w:rsidRPr="00A4140C">
        <w:t xml:space="preserve"> </w:t>
      </w:r>
      <w:r w:rsidR="008A77C9">
        <w:t xml:space="preserve">Some data for ACT and NT accommodation support services are not published in attachment tables for privacy reasons (see </w:t>
      </w:r>
      <w:proofErr w:type="spellStart"/>
      <w:r w:rsidR="008A77C9">
        <w:t>14A.49</w:t>
      </w:r>
      <w:proofErr w:type="spellEnd"/>
      <w:r w:rsidR="008A77C9">
        <w:t>) though these data have been included in this figure.</w:t>
      </w:r>
      <w:r w:rsidR="00EE1C09">
        <w:rPr>
          <w:rStyle w:val="NoteLabel"/>
        </w:rPr>
        <w:t>d</w:t>
      </w:r>
      <w:r w:rsidR="005D1D90" w:rsidRPr="00A4140C">
        <w:t xml:space="preserve"> </w:t>
      </w:r>
      <w:r w:rsidR="005D1D90">
        <w:t xml:space="preserve">Some data for the NT community access services </w:t>
      </w:r>
      <w:r w:rsidR="008A77C9">
        <w:t xml:space="preserve">are not published in attachment tables for privacy reasons </w:t>
      </w:r>
      <w:r w:rsidR="005D1D90">
        <w:t xml:space="preserve">(see </w:t>
      </w:r>
      <w:proofErr w:type="spellStart"/>
      <w:r w:rsidR="005D1D90">
        <w:t>14A.51</w:t>
      </w:r>
      <w:proofErr w:type="spellEnd"/>
      <w:r w:rsidR="005D1D90">
        <w:t xml:space="preserve">) </w:t>
      </w:r>
      <w:r w:rsidR="008A77C9">
        <w:t>though these data have been included in this figure</w:t>
      </w:r>
      <w:r w:rsidR="005D1D90">
        <w:t>.</w:t>
      </w:r>
    </w:p>
    <w:p w:rsidR="001F39F2" w:rsidRPr="00A4140C" w:rsidRDefault="001F39F2" w:rsidP="00A367E4">
      <w:pPr>
        <w:pStyle w:val="Source"/>
        <w:spacing w:line="200" w:lineRule="exact"/>
        <w:rPr>
          <w:i/>
        </w:rPr>
      </w:pPr>
      <w:r w:rsidRPr="00A4140C">
        <w:rPr>
          <w:i/>
        </w:rPr>
        <w:t>Source</w:t>
      </w:r>
      <w:r w:rsidR="0094452E" w:rsidRPr="00A4140C">
        <w:rPr>
          <w:i/>
        </w:rPr>
        <w:t>:</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xml:space="preserve"> DIS 60</w:t>
      </w:r>
      <w:r w:rsidR="0094452E" w:rsidRPr="00585E2C">
        <w:t>,</w:t>
      </w:r>
      <w:r w:rsidRPr="00585E2C">
        <w:t xml:space="preserve"> Canberra</w:t>
      </w:r>
      <w:r w:rsidRPr="00A4140C">
        <w:t>; AIHW (unpublished) derived from ABS 2006 </w:t>
      </w:r>
      <w:r w:rsidRPr="00A4140C">
        <w:rPr>
          <w:i/>
        </w:rPr>
        <w:t>Census of Population and Housing</w:t>
      </w:r>
      <w:r w:rsidRPr="00A4140C">
        <w:t xml:space="preserve"> (</w:t>
      </w:r>
      <w:proofErr w:type="spellStart"/>
      <w:r w:rsidRPr="00A4140C">
        <w:t>CDATA</w:t>
      </w:r>
      <w:proofErr w:type="spellEnd"/>
      <w:r w:rsidRPr="00A4140C">
        <w:t xml:space="preserve"> Online) and ABS (2007) </w:t>
      </w:r>
      <w:r w:rsidRPr="00A4140C">
        <w:rPr>
          <w:i/>
        </w:rPr>
        <w:t>Population by Age and Sex, Australian States and Territories,</w:t>
      </w:r>
      <w:r w:rsidRPr="00A4140C">
        <w:t xml:space="preserve"> Jun 2008, Cat. no. 3201.0, </w:t>
      </w:r>
      <w:r w:rsidRPr="00A4140C">
        <w:rPr>
          <w:i/>
        </w:rPr>
        <w:t>Australian Demographic Statistics</w:t>
      </w:r>
      <w:r w:rsidRPr="00A4140C">
        <w:t xml:space="preserve">, 2008, Cat. no. 3101.0, ABS (2007) </w:t>
      </w:r>
      <w:r w:rsidRPr="00A4140C">
        <w:rPr>
          <w:i/>
        </w:rPr>
        <w:t>Labour Force Australia</w:t>
      </w:r>
      <w:r w:rsidRPr="00A4140C">
        <w:t>, Detailed Electronic Delivery, June 2008, Cat. no. 6291.0.55.001; tables </w:t>
      </w:r>
      <w:proofErr w:type="spellStart"/>
      <w:r w:rsidR="0072106B" w:rsidRPr="00A4140C">
        <w:t>14A.</w:t>
      </w:r>
      <w:r w:rsidR="00A458A7">
        <w:t>49</w:t>
      </w:r>
      <w:proofErr w:type="spellEnd"/>
      <w:r w:rsidR="0072106B" w:rsidRPr="00A4140C">
        <w:t xml:space="preserve">, </w:t>
      </w:r>
      <w:proofErr w:type="spellStart"/>
      <w:r w:rsidR="0072106B" w:rsidRPr="00A4140C">
        <w:t>14A.</w:t>
      </w:r>
      <w:r w:rsidR="00A458A7">
        <w:t>50</w:t>
      </w:r>
      <w:proofErr w:type="spellEnd"/>
      <w:r w:rsidR="0072106B" w:rsidRPr="00A4140C">
        <w:t xml:space="preserve">, </w:t>
      </w:r>
      <w:proofErr w:type="spellStart"/>
      <w:r w:rsidR="0072106B" w:rsidRPr="00A4140C">
        <w:t>14A.</w:t>
      </w:r>
      <w:r w:rsidR="00A458A7">
        <w:t>51</w:t>
      </w:r>
      <w:proofErr w:type="spellEnd"/>
      <w:r w:rsidR="00A458A7" w:rsidRPr="00A4140C">
        <w:t xml:space="preserve"> </w:t>
      </w:r>
      <w:r w:rsidR="0072106B" w:rsidRPr="00A4140C">
        <w:t xml:space="preserve">and </w:t>
      </w:r>
      <w:proofErr w:type="spellStart"/>
      <w:r w:rsidR="0072106B" w:rsidRPr="00A4140C">
        <w:t>14A.</w:t>
      </w:r>
      <w:r w:rsidR="00A458A7">
        <w:t>52</w:t>
      </w:r>
      <w:proofErr w:type="spellEnd"/>
      <w:r w:rsidRPr="00A4140C">
        <w:t>.</w:t>
      </w:r>
      <w:r w:rsidRPr="00A4140C">
        <w:rPr>
          <w:b/>
          <w:i/>
        </w:rPr>
        <w:t xml:space="preserve"> </w:t>
      </w:r>
    </w:p>
    <w:p w:rsidR="001F39F2" w:rsidRPr="00A4140C" w:rsidRDefault="001F39F2" w:rsidP="00A367E4">
      <w:pPr>
        <w:pStyle w:val="FigureTitle"/>
        <w:spacing w:before="0"/>
        <w:ind w:left="1559" w:hanging="1559"/>
      </w:pPr>
      <w:r w:rsidRPr="00A4140C">
        <w:rPr>
          <w:b w:val="0"/>
        </w:rPr>
        <w:lastRenderedPageBreak/>
        <w:t xml:space="preserve">Figure </w:t>
      </w:r>
      <w:r w:rsidR="004271D8">
        <w:rPr>
          <w:b w:val="0"/>
        </w:rPr>
        <w:t>14.</w:t>
      </w:r>
      <w:r w:rsidR="00100632">
        <w:rPr>
          <w:b w:val="0"/>
          <w:noProof/>
        </w:rPr>
        <w:t>23</w:t>
      </w:r>
      <w:r w:rsidRPr="00A4140C">
        <w:tab/>
        <w:t xml:space="preserve">Users of State and Territory administered NDA specialist disability services per 1000 potential population, by country of birth, </w:t>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w:t>
      </w:r>
      <w:r w:rsidR="00EE1C09">
        <w:rPr>
          <w:rStyle w:val="NoteLabel"/>
          <w:b/>
        </w:rPr>
        <w:t>, d</w:t>
      </w:r>
      <w:r w:rsidR="000A3996" w:rsidRPr="00A4140C">
        <w:rPr>
          <w:rStyle w:val="NoteLabel"/>
          <w:b/>
        </w:rPr>
        <w:t xml:space="preserve"> </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1F39F2" w:rsidRPr="00A4140C" w:rsidTr="00044421">
        <w:tc>
          <w:tcPr>
            <w:tcW w:w="8777" w:type="dxa"/>
            <w:gridSpan w:val="2"/>
            <w:tcBorders>
              <w:top w:val="single" w:sz="4" w:space="0" w:color="auto"/>
              <w:bottom w:val="nil"/>
              <w:right w:val="nil"/>
            </w:tcBorders>
          </w:tcPr>
          <w:p w:rsidR="001F39F2" w:rsidRPr="00A4140C" w:rsidRDefault="00044421" w:rsidP="00585E2C">
            <w:pPr>
              <w:pStyle w:val="Figure"/>
              <w:keepNext w:val="0"/>
              <w:spacing w:before="80" w:after="80" w:line="240" w:lineRule="auto"/>
              <w:rPr>
                <w:rFonts w:ascii="Arial" w:hAnsi="Arial" w:cs="Arial"/>
                <w:b/>
                <w:sz w:val="20"/>
              </w:rPr>
            </w:pPr>
            <w:r w:rsidRPr="00A4140C">
              <w:rPr>
                <w:noProof/>
              </w:rPr>
              <w:drawing>
                <wp:inline distT="0" distB="0" distL="0" distR="0" wp14:anchorId="6EE645D6" wp14:editId="1312037A">
                  <wp:extent cx="5400000" cy="485774"/>
                  <wp:effectExtent l="0" t="0" r="0" b="0"/>
                  <wp:docPr id="141" name="Chart 141" descr="Legend to Figure 14.23&#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1F39F2" w:rsidRPr="00A4140C" w:rsidTr="00B369AB">
        <w:tc>
          <w:tcPr>
            <w:tcW w:w="4388" w:type="dxa"/>
            <w:tcBorders>
              <w:top w:val="nil"/>
              <w:bottom w:val="nil"/>
              <w:right w:val="nil"/>
            </w:tcBorders>
          </w:tcPr>
          <w:p w:rsidR="001F39F2" w:rsidRPr="00A4140C" w:rsidRDefault="007C4BB0" w:rsidP="00585E2C">
            <w:pPr>
              <w:pStyle w:val="Figure"/>
              <w:keepNext w:val="0"/>
              <w:spacing w:before="80" w:after="80" w:line="240" w:lineRule="auto"/>
            </w:pPr>
            <w:r>
              <w:rPr>
                <w:noProof/>
              </w:rPr>
              <w:drawing>
                <wp:inline distT="0" distB="0" distL="0" distR="0">
                  <wp:extent cx="2524125" cy="2524125"/>
                  <wp:effectExtent l="0" t="0" r="9525" b="9525"/>
                  <wp:docPr id="78" name="Picture 78" descr="Figure 14.23 Users of State and Territory administered NDA specialist disability services per 1000 potential population, by country of birth,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1F39F2" w:rsidRPr="00A4140C" w:rsidRDefault="007C4BB0" w:rsidP="00585E2C">
            <w:pPr>
              <w:pStyle w:val="Figure"/>
              <w:keepNext w:val="0"/>
              <w:spacing w:before="80" w:after="80" w:line="240" w:lineRule="auto"/>
              <w:rPr>
                <w:lang w:val="en-US"/>
              </w:rPr>
            </w:pPr>
            <w:r>
              <w:rPr>
                <w:noProof/>
              </w:rPr>
              <w:drawing>
                <wp:inline distT="0" distB="0" distL="0" distR="0">
                  <wp:extent cx="2524125" cy="2524125"/>
                  <wp:effectExtent l="0" t="0" r="9525" b="9525"/>
                  <wp:docPr id="79" name="Picture 79" descr="Figure 14.23 Users of State and Territory administered NDA specialist disability services per 1000 potential population, by country of birth,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1F39F2" w:rsidRPr="00A4140C" w:rsidTr="00B369AB">
        <w:tc>
          <w:tcPr>
            <w:tcW w:w="8777" w:type="dxa"/>
            <w:gridSpan w:val="2"/>
            <w:tcBorders>
              <w:top w:val="nil"/>
              <w:bottom w:val="single" w:sz="4" w:space="0" w:color="auto"/>
              <w:right w:val="nil"/>
            </w:tcBorders>
          </w:tcPr>
          <w:p w:rsidR="001F39F2" w:rsidRPr="00A4140C" w:rsidRDefault="007C4BB0" w:rsidP="00585E2C">
            <w:pPr>
              <w:pStyle w:val="Figure"/>
              <w:keepNext w:val="0"/>
              <w:spacing w:before="80" w:after="80" w:line="240" w:lineRule="auto"/>
              <w:rPr>
                <w:lang w:val="en-US"/>
              </w:rPr>
            </w:pPr>
            <w:r>
              <w:rPr>
                <w:noProof/>
              </w:rPr>
              <w:drawing>
                <wp:inline distT="0" distB="0" distL="0" distR="0">
                  <wp:extent cx="2524125" cy="2524125"/>
                  <wp:effectExtent l="0" t="0" r="9525" b="9525"/>
                  <wp:docPr id="80" name="Picture 80" descr="Figure 14.23 Users of State and Territory administered NDA specialist disability services per 1000 potential population, by country of birth,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See tables </w:t>
      </w:r>
      <w:proofErr w:type="spellStart"/>
      <w:r w:rsidRPr="00A4140C">
        <w:t>14A.</w:t>
      </w:r>
      <w:r w:rsidR="00A458A7">
        <w:t>49</w:t>
      </w:r>
      <w:proofErr w:type="spellEnd"/>
      <w:r w:rsidRPr="00A4140C">
        <w:t xml:space="preserve">, </w:t>
      </w:r>
      <w:proofErr w:type="spellStart"/>
      <w:r w:rsidRPr="00A4140C">
        <w:t>14A.</w:t>
      </w:r>
      <w:r w:rsidR="00A458A7">
        <w:t>50</w:t>
      </w:r>
      <w:proofErr w:type="spellEnd"/>
      <w:r w:rsidRPr="00A4140C">
        <w:t xml:space="preserve"> and </w:t>
      </w:r>
      <w:proofErr w:type="spellStart"/>
      <w:r w:rsidRPr="00A4140C">
        <w:t>14A.</w:t>
      </w:r>
      <w:r w:rsidR="00A458A7">
        <w:t>51</w:t>
      </w:r>
      <w:proofErr w:type="spellEnd"/>
      <w:r w:rsidRPr="00A4140C">
        <w:t xml:space="preserve"> for detailed notes relating to these data. </w:t>
      </w:r>
      <w:r w:rsidRPr="00A4140C">
        <w:rPr>
          <w:rStyle w:val="NoteLabel"/>
        </w:rPr>
        <w:t>b</w:t>
      </w:r>
      <w:r w:rsidRPr="00A4140C">
        <w:t xml:space="preserve"> See section 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 </w:t>
      </w:r>
      <w:r w:rsidR="00EE1C09">
        <w:rPr>
          <w:rStyle w:val="NoteLabel"/>
        </w:rPr>
        <w:t>d</w:t>
      </w:r>
      <w:r w:rsidR="003818BA">
        <w:t> </w:t>
      </w:r>
      <w:r w:rsidR="0005257C">
        <w:t>Some data for ACT and NT accommodation support services</w:t>
      </w:r>
      <w:r w:rsidR="003818BA">
        <w:t>, and NT community access services,</w:t>
      </w:r>
      <w:r w:rsidR="0005257C">
        <w:t xml:space="preserve"> are not published in attachment tables for privacy reasons (see </w:t>
      </w:r>
      <w:r w:rsidR="003818BA">
        <w:t xml:space="preserve">tables </w:t>
      </w:r>
      <w:proofErr w:type="spellStart"/>
      <w:r w:rsidR="0005257C">
        <w:t>14A.49</w:t>
      </w:r>
      <w:proofErr w:type="spellEnd"/>
      <w:r w:rsidR="003818BA">
        <w:t xml:space="preserve"> and 14.51</w:t>
      </w:r>
      <w:r w:rsidR="0005257C">
        <w:t>) though these data have been included in this figure.</w:t>
      </w:r>
      <w:r w:rsidR="003818BA">
        <w:t xml:space="preserve"> </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w:t>
      </w:r>
      <w:r w:rsidRPr="00A4140C">
        <w:t xml:space="preserve"> Canberra; AIHW (unpublished) derived from ABS </w:t>
      </w:r>
      <w:r w:rsidRPr="00A4140C">
        <w:rPr>
          <w:i/>
        </w:rPr>
        <w:t>2006 Census of Population and Housing (</w:t>
      </w:r>
      <w:proofErr w:type="spellStart"/>
      <w:r w:rsidRPr="00A4140C">
        <w:rPr>
          <w:i/>
        </w:rPr>
        <w:t>CDATA</w:t>
      </w:r>
      <w:proofErr w:type="spellEnd"/>
      <w:r w:rsidRPr="00A4140C">
        <w:rPr>
          <w:i/>
        </w:rPr>
        <w:t xml:space="preserve"> Online)</w:t>
      </w:r>
      <w:r w:rsidRPr="00A4140C">
        <w:t xml:space="preserve"> and ABS (2007) </w:t>
      </w:r>
      <w:r w:rsidRPr="00A4140C">
        <w:rPr>
          <w:i/>
        </w:rPr>
        <w:t xml:space="preserve">Population by Age and Sex, Australian States and Territories, Jun 2008, </w:t>
      </w:r>
      <w:r w:rsidRPr="00A4140C">
        <w:t>Cat. no</w:t>
      </w:r>
      <w:r w:rsidRPr="00A4140C">
        <w:rPr>
          <w:i/>
        </w:rPr>
        <w:t xml:space="preserve">. </w:t>
      </w:r>
      <w:r w:rsidRPr="00A4140C">
        <w:t xml:space="preserve">3201.0, </w:t>
      </w:r>
      <w:r w:rsidRPr="00A4140C">
        <w:rPr>
          <w:i/>
        </w:rPr>
        <w:t xml:space="preserve">Australian Demographic Statistics, 2008, </w:t>
      </w:r>
      <w:r w:rsidRPr="00A4140C">
        <w:t xml:space="preserve">Cat. no. 3101.0, ABS (2007) </w:t>
      </w:r>
      <w:r w:rsidRPr="00A4140C">
        <w:rPr>
          <w:i/>
        </w:rPr>
        <w:t>Labour Force Australia, Detailed Electronic Delivery</w:t>
      </w:r>
      <w:r w:rsidRPr="00A4140C">
        <w:t xml:space="preserve">, </w:t>
      </w:r>
      <w:r w:rsidRPr="00A4140C">
        <w:rPr>
          <w:i/>
        </w:rPr>
        <w:t>June 2008</w:t>
      </w:r>
      <w:r w:rsidRPr="00A4140C">
        <w:t>, Cat. no. 6291.0.55.001; tables </w:t>
      </w:r>
      <w:proofErr w:type="spellStart"/>
      <w:r w:rsidR="0072106B" w:rsidRPr="00A4140C">
        <w:t>14A.</w:t>
      </w:r>
      <w:r w:rsidR="00A458A7">
        <w:t>49</w:t>
      </w:r>
      <w:proofErr w:type="spellEnd"/>
      <w:r w:rsidR="0072106B" w:rsidRPr="00A4140C">
        <w:t xml:space="preserve">, </w:t>
      </w:r>
      <w:proofErr w:type="spellStart"/>
      <w:r w:rsidR="0072106B" w:rsidRPr="00A4140C">
        <w:t>14A.</w:t>
      </w:r>
      <w:r w:rsidR="00A458A7">
        <w:t>50</w:t>
      </w:r>
      <w:proofErr w:type="spellEnd"/>
      <w:r w:rsidR="00A458A7" w:rsidRPr="00A4140C">
        <w:t xml:space="preserve"> </w:t>
      </w:r>
      <w:r w:rsidR="0072106B" w:rsidRPr="00A4140C">
        <w:t xml:space="preserve">and </w:t>
      </w:r>
      <w:proofErr w:type="spellStart"/>
      <w:r w:rsidR="0072106B" w:rsidRPr="00A4140C">
        <w:t>14A.</w:t>
      </w:r>
      <w:r w:rsidR="00A458A7">
        <w:t>51</w:t>
      </w:r>
      <w:proofErr w:type="spellEnd"/>
      <w:r w:rsidRPr="00A4140C">
        <w:t>.</w:t>
      </w:r>
      <w:r w:rsidRPr="00A4140C">
        <w:rPr>
          <w:b/>
        </w:rPr>
        <w:t xml:space="preserve"> </w:t>
      </w:r>
    </w:p>
    <w:p w:rsidR="001F39F2" w:rsidRPr="00A4140C" w:rsidRDefault="001F39F2" w:rsidP="00585E2C">
      <w:pPr>
        <w:pStyle w:val="BodyText"/>
      </w:pPr>
      <w:r w:rsidRPr="00A4140C">
        <w:lastRenderedPageBreak/>
        <w:t xml:space="preserve">Nationally in </w:t>
      </w:r>
      <w:r w:rsidR="00911A66" w:rsidRPr="00A4140C">
        <w:t>201</w:t>
      </w:r>
      <w:r w:rsidR="00911A66">
        <w:t>1</w:t>
      </w:r>
      <w:r w:rsidRPr="00A4140C">
        <w:t>-</w:t>
      </w:r>
      <w:r w:rsidR="00911A66" w:rsidRPr="00A4140C">
        <w:t>1</w:t>
      </w:r>
      <w:r w:rsidR="00911A66">
        <w:t>2</w:t>
      </w:r>
      <w:r w:rsidRPr="00A4140C">
        <w:t>, the proportion of people born in a non-English speaking country who used NDA employment services (</w:t>
      </w:r>
      <w:r w:rsidR="00722AE0">
        <w:t>6.2</w:t>
      </w:r>
      <w:r w:rsidRPr="00A4140C">
        <w:t xml:space="preserve"> service users </w:t>
      </w:r>
      <w:r w:rsidRPr="00A4140C">
        <w:br/>
        <w:t>per 1000 population) was lower than that of people born in an English speaking country (</w:t>
      </w:r>
      <w:r w:rsidR="00722AE0">
        <w:t>9.5</w:t>
      </w:r>
      <w:r w:rsidRPr="00A4140C">
        <w:t xml:space="preserve"> service users per 1000 population) (figure </w:t>
      </w:r>
      <w:proofErr w:type="spellStart"/>
      <w:r w:rsidRPr="00A4140C">
        <w:t>14.2</w:t>
      </w:r>
      <w:r w:rsidR="00927930">
        <w:t>4</w:t>
      </w:r>
      <w:r w:rsidRPr="00A4140C">
        <w:t>a</w:t>
      </w:r>
      <w:proofErr w:type="spellEnd"/>
      <w:r w:rsidRPr="00A4140C">
        <w:t>). The proportion of the potential population of people born in a non-English speaking country who used NDA employment services (</w:t>
      </w:r>
      <w:r w:rsidR="00722AE0">
        <w:t>427.9</w:t>
      </w:r>
      <w:r w:rsidRPr="00A4140C">
        <w:t> service users per 1000 potential population) was lower than that of the potential population of people born in an English speaking country (</w:t>
      </w:r>
      <w:r w:rsidR="00722AE0">
        <w:t>560.6</w:t>
      </w:r>
      <w:r w:rsidRPr="00A4140C">
        <w:t xml:space="preserve"> service users per 1000 potential population) (figure </w:t>
      </w:r>
      <w:proofErr w:type="spellStart"/>
      <w:r w:rsidRPr="00A4140C">
        <w:t>14.2</w:t>
      </w:r>
      <w:r w:rsidR="00927930">
        <w:t>4</w:t>
      </w:r>
      <w:r w:rsidRPr="00A4140C">
        <w:t>b</w:t>
      </w:r>
      <w:proofErr w:type="spellEnd"/>
      <w:r w:rsidRPr="00A4140C">
        <w:t>).</w:t>
      </w:r>
    </w:p>
    <w:p w:rsidR="001F39F2" w:rsidRPr="00A4140C" w:rsidRDefault="001F39F2" w:rsidP="00585E2C">
      <w:pPr>
        <w:pStyle w:val="FigureTitle"/>
        <w:ind w:left="1560" w:hanging="1560"/>
      </w:pPr>
      <w:r w:rsidRPr="00A4140C">
        <w:rPr>
          <w:b w:val="0"/>
        </w:rPr>
        <w:t xml:space="preserve">Figure </w:t>
      </w:r>
      <w:r w:rsidR="004271D8">
        <w:rPr>
          <w:b w:val="0"/>
        </w:rPr>
        <w:t>14.</w:t>
      </w:r>
      <w:r w:rsidR="00100632">
        <w:rPr>
          <w:b w:val="0"/>
          <w:noProof/>
        </w:rPr>
        <w:t>24</w:t>
      </w:r>
      <w:r w:rsidRPr="00A4140C">
        <w:tab/>
        <w:t xml:space="preserve">Users of NDA employment services, by country of birth, </w:t>
      </w:r>
      <w:r w:rsidR="003B0FB4" w:rsidRPr="00A4140C">
        <w:br/>
      </w:r>
      <w:r w:rsidR="00911A66" w:rsidRPr="00A4140C">
        <w:t>201</w:t>
      </w:r>
      <w:r w:rsidR="00911A66">
        <w:t>1</w:t>
      </w:r>
      <w:r w:rsidRPr="00A4140C">
        <w:t>-</w:t>
      </w:r>
      <w:r w:rsidR="00911A66" w:rsidRPr="00A4140C">
        <w:t>1</w:t>
      </w:r>
      <w:r w:rsidR="00911A66">
        <w:t>2</w:t>
      </w:r>
      <w:r w:rsidR="00911A66" w:rsidRPr="00A4140C">
        <w:rPr>
          <w:rStyle w:val="NoteLabel"/>
          <w:b/>
        </w:rPr>
        <w:t>a</w:t>
      </w:r>
      <w:r w:rsidRPr="00A4140C">
        <w:rPr>
          <w:rStyle w:val="NoteLabel"/>
          <w:b/>
        </w:rPr>
        <w:t>, b, c</w:t>
      </w:r>
      <w:r w:rsidR="000A3996" w:rsidRPr="00A4140C">
        <w:rPr>
          <w:rStyle w:val="NoteLabel"/>
          <w:b/>
        </w:rP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1F39F2" w:rsidRPr="00A4140C" w:rsidTr="00044421">
        <w:tc>
          <w:tcPr>
            <w:tcW w:w="8777" w:type="dxa"/>
            <w:gridSpan w:val="2"/>
          </w:tcPr>
          <w:p w:rsidR="001F39F2" w:rsidRPr="00A4140C" w:rsidRDefault="00044421" w:rsidP="00585E2C">
            <w:pPr>
              <w:pStyle w:val="Figure"/>
              <w:keepNext w:val="0"/>
              <w:spacing w:before="80" w:after="80"/>
              <w:rPr>
                <w:rFonts w:ascii="Arial" w:hAnsi="Arial" w:cs="Arial"/>
                <w:b/>
                <w:sz w:val="20"/>
              </w:rPr>
            </w:pPr>
            <w:r w:rsidRPr="00A4140C">
              <w:rPr>
                <w:noProof/>
              </w:rPr>
              <w:drawing>
                <wp:inline distT="0" distB="0" distL="0" distR="0" wp14:anchorId="351C25FB" wp14:editId="13E9CCAD">
                  <wp:extent cx="5400000" cy="485774"/>
                  <wp:effectExtent l="0" t="0" r="0" b="0"/>
                  <wp:docPr id="143" name="Chart 143" descr="Legend to Figure 14.24&#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1F39F2" w:rsidRPr="00A4140C" w:rsidTr="00C20847">
        <w:tc>
          <w:tcPr>
            <w:tcW w:w="4388" w:type="dxa"/>
          </w:tcPr>
          <w:p w:rsidR="001F39F2" w:rsidRPr="00A4140C" w:rsidRDefault="007C4BB0" w:rsidP="00585E2C">
            <w:pPr>
              <w:pStyle w:val="Figure"/>
            </w:pPr>
            <w:r>
              <w:rPr>
                <w:noProof/>
              </w:rPr>
              <w:drawing>
                <wp:inline distT="0" distB="0" distL="0" distR="0">
                  <wp:extent cx="2524125" cy="2524125"/>
                  <wp:effectExtent l="0" t="0" r="9525" b="9525"/>
                  <wp:docPr id="81" name="Picture 81" descr="Figure 14.24 Users of NDA employment services, by country of birth, 2011-12&#10;&#10;Users/1000 peopl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Pr>
          <w:p w:rsidR="001F39F2" w:rsidRPr="00A4140C" w:rsidRDefault="007C4BB0" w:rsidP="00585E2C">
            <w:pPr>
              <w:pStyle w:val="Figure"/>
            </w:pPr>
            <w:r>
              <w:rPr>
                <w:noProof/>
              </w:rPr>
              <w:drawing>
                <wp:inline distT="0" distB="0" distL="0" distR="0">
                  <wp:extent cx="2524125" cy="2524125"/>
                  <wp:effectExtent l="0" t="0" r="9525" b="9525"/>
                  <wp:docPr id="82" name="Picture 82" descr="Figure 14.24 Users of NDA employment services, by country of birth, 2011-12&#10;&#10;Users/1000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 </w:t>
      </w:r>
      <w:proofErr w:type="spellStart"/>
      <w:r w:rsidRPr="00A4140C">
        <w:t>14A.</w:t>
      </w:r>
      <w:r w:rsidR="00A458A7">
        <w:t>53</w:t>
      </w:r>
      <w:proofErr w:type="spellEnd"/>
      <w:r w:rsidR="00A458A7" w:rsidRPr="00A4140C">
        <w:t xml:space="preserve"> </w:t>
      </w:r>
      <w:r w:rsidRPr="00A4140C">
        <w:t xml:space="preserve">for detailed notes relating to these data. </w:t>
      </w:r>
      <w:r w:rsidRPr="00A4140C">
        <w:rPr>
          <w:rStyle w:val="NoteLabel"/>
        </w:rPr>
        <w:t>b</w:t>
      </w:r>
      <w:r w:rsidRPr="00A4140C">
        <w:t xml:space="preserve"> </w:t>
      </w:r>
      <w:r w:rsidR="003B0FB4" w:rsidRPr="00A4140C">
        <w:t xml:space="preserve">See section </w:t>
      </w:r>
      <w:r w:rsidRPr="00A4140C">
        <w:t xml:space="preserve">14.7 for information on how the potential population is defined. </w:t>
      </w:r>
      <w:r w:rsidRPr="00A4140C">
        <w:rPr>
          <w:rStyle w:val="NoteLabel"/>
        </w:rPr>
        <w:t>c</w:t>
      </w:r>
      <w:r w:rsidRPr="00A4140C">
        <w:t xml:space="preserve"> Data need to be interpreted with care due to a number of factors affecting data quality. Section 14.6 contains further information on </w:t>
      </w:r>
      <w:r w:rsidR="002C2225">
        <w:t>data</w:t>
      </w:r>
      <w:r w:rsidRPr="00A4140C">
        <w:t xml:space="preserve"> quality issues. </w:t>
      </w:r>
    </w:p>
    <w:p w:rsidR="001F39F2" w:rsidRPr="00A4140C" w:rsidRDefault="001F39F2" w:rsidP="00585E2C">
      <w:pPr>
        <w:pStyle w:val="Source"/>
        <w:keepNext/>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585E2C">
        <w:rPr>
          <w:i/>
        </w:rPr>
        <w:t>NMDS</w:t>
      </w:r>
      <w:proofErr w:type="spellEnd"/>
      <w:r w:rsidRPr="00585E2C">
        <w:t xml:space="preserve">; </w:t>
      </w:r>
      <w:proofErr w:type="spellStart"/>
      <w:r w:rsidR="000775F8" w:rsidRPr="00585E2C">
        <w:t>AIHW</w:t>
      </w:r>
      <w:proofErr w:type="spellEnd"/>
      <w:r w:rsidR="000775F8" w:rsidRPr="00585E2C">
        <w:t xml:space="preserve"> (2012) </w:t>
      </w:r>
      <w:r w:rsidR="000775F8" w:rsidRPr="00585E2C">
        <w:rPr>
          <w:i/>
        </w:rPr>
        <w:t>Disability support services 2010-11: Services provided under the National Disability Agreement</w:t>
      </w:r>
      <w:r w:rsidR="000775F8" w:rsidRPr="00585E2C">
        <w:t>. DIS 60</w:t>
      </w:r>
      <w:r w:rsidRPr="00585E2C">
        <w:t>. Canberra</w:t>
      </w:r>
      <w:r w:rsidRPr="00A4140C">
        <w:t xml:space="preserve">; AIHW (unpublished) derived from ABS (2011) </w:t>
      </w:r>
      <w:r w:rsidRPr="00A4140C">
        <w:rPr>
          <w:i/>
        </w:rPr>
        <w:t xml:space="preserve">2009 </w:t>
      </w:r>
      <w:proofErr w:type="spellStart"/>
      <w:r w:rsidRPr="00A4140C">
        <w:rPr>
          <w:i/>
        </w:rPr>
        <w:t>SDAC</w:t>
      </w:r>
      <w:proofErr w:type="spellEnd"/>
      <w:r w:rsidRPr="00A4140C">
        <w:t xml:space="preserve">, Cat. no. 4430.0, ABS </w:t>
      </w:r>
      <w:r w:rsidRPr="00A4140C">
        <w:rPr>
          <w:i/>
        </w:rPr>
        <w:t>2006 Census of Population and Housing,</w:t>
      </w:r>
      <w:r w:rsidRPr="00A4140C">
        <w:t xml:space="preserve"> ABS (2007) </w:t>
      </w:r>
      <w:r w:rsidRPr="00A4140C">
        <w:rPr>
          <w:i/>
        </w:rPr>
        <w:t xml:space="preserve">Labour Force Australia, Detailed Electronic Delivery, </w:t>
      </w:r>
      <w:r w:rsidRPr="00A4140C">
        <w:t xml:space="preserve">June 2008, Cat. no. 6291.0.55.001, </w:t>
      </w:r>
      <w:r w:rsidRPr="00A4140C">
        <w:rPr>
          <w:i/>
        </w:rPr>
        <w:t xml:space="preserve">Australian Demographic Statistics, 2008, </w:t>
      </w:r>
      <w:r w:rsidRPr="00A4140C">
        <w:t xml:space="preserve">Cat. no. 3101.0 and ABS (2007) </w:t>
      </w:r>
      <w:r w:rsidRPr="00A4140C">
        <w:rPr>
          <w:i/>
        </w:rPr>
        <w:t xml:space="preserve">Population by Age and Sex, Australian States and Territories, </w:t>
      </w:r>
      <w:r w:rsidRPr="00A4140C">
        <w:t>Jun</w:t>
      </w:r>
      <w:r w:rsidR="003B0FB4" w:rsidRPr="00A4140C">
        <w:t>e</w:t>
      </w:r>
      <w:r w:rsidRPr="00A4140C">
        <w:t xml:space="preserve"> 2007,</w:t>
      </w:r>
      <w:r w:rsidRPr="00A4140C">
        <w:rPr>
          <w:i/>
        </w:rPr>
        <w:t xml:space="preserve"> </w:t>
      </w:r>
      <w:r w:rsidRPr="00A4140C">
        <w:t>Cat. no</w:t>
      </w:r>
      <w:r w:rsidRPr="00A4140C">
        <w:rPr>
          <w:i/>
        </w:rPr>
        <w:t xml:space="preserve">. </w:t>
      </w:r>
      <w:r w:rsidRPr="00A4140C">
        <w:t>3201.0; table </w:t>
      </w:r>
      <w:proofErr w:type="spellStart"/>
      <w:r w:rsidRPr="00A4140C">
        <w:t>14A.</w:t>
      </w:r>
      <w:r w:rsidR="00A458A7">
        <w:t>53</w:t>
      </w:r>
      <w:proofErr w:type="spellEnd"/>
      <w:r w:rsidR="0034600B">
        <w:t>.</w:t>
      </w:r>
      <w:r w:rsidRPr="00A4140C">
        <w:t xml:space="preserve"> </w:t>
      </w:r>
    </w:p>
    <w:p w:rsidR="001F39F2" w:rsidRPr="00A4140C" w:rsidRDefault="001F39F2" w:rsidP="00585E2C">
      <w:pPr>
        <w:pStyle w:val="Heading5"/>
      </w:pPr>
      <w:r w:rsidRPr="00A4140C">
        <w:t>Access to community accommodation and care services</w:t>
      </w:r>
    </w:p>
    <w:p w:rsidR="001F39F2" w:rsidRPr="00A4140C" w:rsidRDefault="001F39F2" w:rsidP="00585E2C">
      <w:pPr>
        <w:pStyle w:val="BodyText"/>
      </w:pPr>
      <w:r w:rsidRPr="00A4140C">
        <w:t>‘Access to community accommodation and care services’ is an indicator of governments’ objective to assist people with disability to live as valued and participating members of the community (box 14.</w:t>
      </w:r>
      <w:r w:rsidR="00927930">
        <w:t>10</w:t>
      </w:r>
      <w:r w:rsidRPr="00A4140C">
        <w:t xml:space="preserve">). Governments provide or fund accommodation support services to people with disability in institutional/residential </w:t>
      </w:r>
      <w:r w:rsidRPr="00A4140C">
        <w:lastRenderedPageBreak/>
        <w:t>settings and through community accommodation and care services. Institutional or residential accommodation support services are provided in both institutions and hostels. Community accommodation and care services are provided in group homes and other community settings. The services provided in other community settings are attendant care/personal care, in home accommodation support, alternative family placement and other accommodation support.</w:t>
      </w:r>
    </w:p>
    <w:p w:rsidR="001F39F2" w:rsidRPr="00A4140C" w:rsidRDefault="001F39F2" w:rsidP="00585E2C">
      <w:pPr>
        <w:pStyle w:val="BodyText"/>
      </w:pPr>
      <w:r w:rsidRPr="00A4140C">
        <w:t>State and Territory governments generally seek</w:t>
      </w:r>
      <w:r w:rsidR="00EB5B8F">
        <w:t xml:space="preserve"> </w:t>
      </w:r>
      <w:r w:rsidRPr="00A4140C">
        <w:t xml:space="preserve">to provide accommodation support services to people with disability to </w:t>
      </w:r>
      <w:r w:rsidR="00715317">
        <w:t>enhance</w:t>
      </w:r>
      <w:r w:rsidRPr="00A4140C">
        <w:t xml:space="preserve"> opportunities for people with disability to be involved in their community.</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right w:val="single" w:sz="4" w:space="0" w:color="auto"/>
            </w:tcBorders>
          </w:tcPr>
          <w:p w:rsidR="001F39F2" w:rsidRPr="00A4140C" w:rsidRDefault="001F39F2" w:rsidP="00585E2C">
            <w:pPr>
              <w:pStyle w:val="BoxTitle"/>
            </w:pPr>
            <w:r w:rsidRPr="00A4140C">
              <w:rPr>
                <w:b w:val="0"/>
              </w:rPr>
              <w:t xml:space="preserve">Box </w:t>
            </w:r>
            <w:bookmarkStart w:id="27" w:name="OLE_LINK37"/>
            <w:r w:rsidR="004271D8">
              <w:rPr>
                <w:b w:val="0"/>
              </w:rPr>
              <w:t>14.</w:t>
            </w:r>
            <w:r w:rsidR="00100632">
              <w:rPr>
                <w:b w:val="0"/>
                <w:noProof/>
              </w:rPr>
              <w:t>10</w:t>
            </w:r>
            <w:bookmarkEnd w:id="27"/>
            <w:r w:rsidRPr="00A4140C">
              <w:tab/>
              <w:t>Access to community accommodation and care services</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t xml:space="preserve">‘Access to community accommodation and care services’ is defined as the number of people using a NDA community accommodation and care service divided by the total number of people using NDA accommodation support services (excluding people who use specialist psychiatric disability services only). </w:t>
            </w:r>
          </w:p>
          <w:p w:rsidR="001F39F2" w:rsidRPr="00A4140C" w:rsidRDefault="001F39F2" w:rsidP="00585E2C">
            <w:pPr>
              <w:pStyle w:val="Box"/>
            </w:pPr>
            <w:r w:rsidRPr="00A4140C">
              <w:t xml:space="preserve">A higher </w:t>
            </w:r>
            <w:r w:rsidR="0005257C">
              <w:t xml:space="preserve">or increasing </w:t>
            </w:r>
            <w:r w:rsidRPr="00A4140C">
              <w:t xml:space="preserve">proportion of people accessing NDA community accommodation and care services might provide better opportunities for people with disability (who need accommodation support) to be involved in their community. </w:t>
            </w:r>
          </w:p>
          <w:p w:rsidR="001F39F2" w:rsidRPr="00A4140C" w:rsidRDefault="001F39F2" w:rsidP="00585E2C">
            <w:pPr>
              <w:pStyle w:val="Box"/>
            </w:pPr>
            <w:r w:rsidRPr="00A4140C">
              <w:t>NDA specialist disability services are provided on the basis of need and available resources. This indicator does not provide information on whether the services are appropriate for the nee</w:t>
            </w:r>
            <w:r w:rsidR="0005257C">
              <w:t>ds of the people receiving them</w:t>
            </w:r>
            <w:r w:rsidRPr="00A4140C">
              <w:t xml:space="preserve"> or correctly targeted </w:t>
            </w:r>
            <w:r w:rsidRPr="00A4140C">
              <w:rPr>
                <w:rFonts w:cs="Arial"/>
                <w:szCs w:val="22"/>
              </w:rPr>
              <w:t>on the basis of relative need</w:t>
            </w:r>
            <w:r w:rsidRPr="00A4140C">
              <w:t>.</w:t>
            </w:r>
          </w:p>
          <w:p w:rsidR="00436916" w:rsidRPr="00877805" w:rsidRDefault="00436916" w:rsidP="00436916">
            <w:pPr>
              <w:pStyle w:val="Box"/>
            </w:pPr>
            <w:r w:rsidRPr="00877805">
              <w:t>Data reported for this measure are:</w:t>
            </w:r>
          </w:p>
          <w:p w:rsidR="00436916" w:rsidRPr="00877805" w:rsidRDefault="00436916" w:rsidP="00436916">
            <w:pPr>
              <w:pStyle w:val="BoxListBullet"/>
              <w:keepLines/>
              <w:spacing w:before="100"/>
            </w:pPr>
            <w:r w:rsidRPr="009442FD">
              <w:t>comparable (subject to caveats) across jurisdictions and over time</w:t>
            </w:r>
            <w:r w:rsidRPr="00877805">
              <w:t xml:space="preserve"> </w:t>
            </w:r>
          </w:p>
          <w:p w:rsidR="00436916" w:rsidRPr="00A4140C" w:rsidRDefault="00436916" w:rsidP="0046304B">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rsidRPr="00A4140C">
              <w:t>.</w:t>
            </w:r>
          </w:p>
          <w:p w:rsidR="001F39F2" w:rsidRPr="00A4140C" w:rsidRDefault="00B7184E" w:rsidP="00436916">
            <w:pPr>
              <w:pStyle w:val="Box"/>
            </w:pPr>
            <w:r>
              <w:t>D</w:t>
            </w:r>
            <w:r w:rsidR="00436916" w:rsidRPr="00D76CC2">
              <w:t xml:space="preserve">ata quality </w:t>
            </w:r>
            <w:r>
              <w:t xml:space="preserve">information </w:t>
            </w:r>
            <w:r w:rsidR="00436916" w:rsidRPr="00D76CC2">
              <w:t xml:space="preserve">for this indicator is at </w:t>
            </w:r>
            <w:proofErr w:type="spellStart"/>
            <w:r w:rsidR="00436916" w:rsidRPr="0015499C">
              <w:t>www.pc.gov.au</w:t>
            </w:r>
            <w:proofErr w:type="spellEnd"/>
            <w:r w:rsidR="00436916" w:rsidRPr="0015499C">
              <w:t>/</w:t>
            </w:r>
            <w:proofErr w:type="spellStart"/>
            <w:r w:rsidR="00436916" w:rsidRPr="0015499C">
              <w:t>gsp</w:t>
            </w:r>
            <w:proofErr w:type="spellEnd"/>
            <w:r w:rsidR="00436916" w:rsidRPr="0015499C">
              <w:t>/reports/</w:t>
            </w:r>
            <w:proofErr w:type="spellStart"/>
            <w:r w:rsidR="00436916" w:rsidRPr="0015499C">
              <w:t>rogs</w:t>
            </w:r>
            <w:proofErr w:type="spellEnd"/>
            <w:r w:rsidR="00436916" w:rsidRPr="0015499C">
              <w:t>/2014</w:t>
            </w:r>
            <w:r w:rsidR="00436916">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sz w:val="14"/>
              </w:rPr>
            </w:pPr>
          </w:p>
        </w:tc>
      </w:tr>
    </w:tbl>
    <w:p w:rsidR="001F39F2" w:rsidRPr="00A4140C" w:rsidRDefault="001F39F2" w:rsidP="00585E2C">
      <w:pPr>
        <w:pStyle w:val="BodyText"/>
        <w:rPr>
          <w:szCs w:val="26"/>
        </w:rPr>
      </w:pPr>
      <w:r w:rsidRPr="00A4140C">
        <w:rPr>
          <w:szCs w:val="26"/>
        </w:rPr>
        <w:t xml:space="preserve">Nationally, </w:t>
      </w:r>
      <w:r w:rsidR="00AF5972">
        <w:rPr>
          <w:szCs w:val="26"/>
        </w:rPr>
        <w:t>90.5</w:t>
      </w:r>
      <w:r w:rsidRPr="00A4140C">
        <w:rPr>
          <w:szCs w:val="26"/>
        </w:rPr>
        <w:t xml:space="preserve"> per cent of users of NDA accommodation support services received community accommodation and care services in </w:t>
      </w:r>
      <w:r w:rsidR="00911A66" w:rsidRPr="00A4140C">
        <w:rPr>
          <w:szCs w:val="26"/>
        </w:rPr>
        <w:t>201</w:t>
      </w:r>
      <w:r w:rsidR="00911A66">
        <w:rPr>
          <w:szCs w:val="26"/>
        </w:rPr>
        <w:t>1</w:t>
      </w:r>
      <w:r w:rsidRPr="00A4140C">
        <w:rPr>
          <w:szCs w:val="26"/>
        </w:rPr>
        <w:t>-</w:t>
      </w:r>
      <w:r w:rsidR="00911A66" w:rsidRPr="00A4140C">
        <w:rPr>
          <w:szCs w:val="26"/>
        </w:rPr>
        <w:t>1</w:t>
      </w:r>
      <w:r w:rsidR="00911A66">
        <w:rPr>
          <w:szCs w:val="26"/>
        </w:rPr>
        <w:t>2</w:t>
      </w:r>
      <w:r w:rsidR="00911A66" w:rsidRPr="00A4140C">
        <w:rPr>
          <w:szCs w:val="26"/>
        </w:rPr>
        <w:t xml:space="preserve"> </w:t>
      </w:r>
      <w:r w:rsidRPr="00A4140C">
        <w:rPr>
          <w:szCs w:val="26"/>
        </w:rPr>
        <w:t>(figure 14.2</w:t>
      </w:r>
      <w:r w:rsidR="00927930">
        <w:rPr>
          <w:szCs w:val="26"/>
        </w:rPr>
        <w:t>5</w:t>
      </w:r>
      <w:r w:rsidRPr="00A4140C">
        <w:rPr>
          <w:szCs w:val="26"/>
        </w:rPr>
        <w:t>).</w:t>
      </w:r>
    </w:p>
    <w:p w:rsidR="001F39F2" w:rsidRPr="00A4140C" w:rsidRDefault="001F39F2" w:rsidP="00585E2C">
      <w:pPr>
        <w:pStyle w:val="FigureTitle"/>
        <w:ind w:left="1560" w:right="-142" w:hanging="1560"/>
      </w:pPr>
      <w:r w:rsidRPr="00A4140C">
        <w:rPr>
          <w:b w:val="0"/>
        </w:rPr>
        <w:lastRenderedPageBreak/>
        <w:t xml:space="preserve">Figure </w:t>
      </w:r>
      <w:r w:rsidR="004271D8">
        <w:rPr>
          <w:b w:val="0"/>
        </w:rPr>
        <w:t>14.</w:t>
      </w:r>
      <w:r w:rsidR="00100632">
        <w:rPr>
          <w:b w:val="0"/>
          <w:noProof/>
        </w:rPr>
        <w:t>25</w:t>
      </w:r>
      <w:r w:rsidRPr="00A4140C">
        <w:tab/>
        <w:t>Users of community accommodation and care services as a proportion of all NDA accommodation support service users</w:t>
      </w:r>
      <w:r w:rsidRPr="00A4140C">
        <w:rPr>
          <w:rStyle w:val="NoteLabel"/>
          <w:b/>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B173E1" w:rsidRPr="00A4140C" w:rsidTr="002937E4">
        <w:tc>
          <w:tcPr>
            <w:tcW w:w="8777" w:type="dxa"/>
          </w:tcPr>
          <w:p w:rsidR="00B173E1" w:rsidRPr="00A4140C" w:rsidRDefault="007C4BB0" w:rsidP="00585E2C">
            <w:r>
              <w:rPr>
                <w:noProof/>
              </w:rPr>
              <w:drawing>
                <wp:inline distT="0" distB="0" distL="0" distR="0">
                  <wp:extent cx="5400675" cy="2695575"/>
                  <wp:effectExtent l="0" t="0" r="9525" b="9525"/>
                  <wp:docPr id="83" name="Picture 83" descr="Figure 14.25 Users of community accommodation and care services as a proportion of all NDA accommodation support service user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pPr>
      <w:r w:rsidRPr="00A4140C">
        <w:rPr>
          <w:rStyle w:val="NoteLabel"/>
        </w:rPr>
        <w:t>a</w:t>
      </w:r>
      <w:r w:rsidRPr="00A4140C">
        <w:t xml:space="preserve"> See table </w:t>
      </w:r>
      <w:proofErr w:type="spellStart"/>
      <w:r w:rsidRPr="00A4140C">
        <w:t>14A.</w:t>
      </w:r>
      <w:r w:rsidR="00521306">
        <w:t>57</w:t>
      </w:r>
      <w:proofErr w:type="spellEnd"/>
      <w:r w:rsidR="00146874" w:rsidRPr="00A4140C">
        <w:t xml:space="preserve"> </w:t>
      </w:r>
      <w:r w:rsidRPr="00A4140C">
        <w:t xml:space="preserve">for detailed notes relating to these data. </w:t>
      </w:r>
      <w:r w:rsidRPr="00A4140C">
        <w:rPr>
          <w:rStyle w:val="NoteLabel"/>
        </w:rPr>
        <w:t>b</w:t>
      </w:r>
      <w:r w:rsidRPr="00A4140C">
        <w:t xml:space="preserve"> Data need to be interpreted with care due to a number of factors affecting data quality. Section 14.6 contains further information on </w:t>
      </w:r>
      <w:r w:rsidR="002C2225">
        <w:t>data</w:t>
      </w:r>
      <w:r w:rsidRPr="00A4140C">
        <w:t xml:space="preserve"> quality issues. </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table </w:t>
      </w:r>
      <w:proofErr w:type="spellStart"/>
      <w:r w:rsidRPr="00A4140C">
        <w:t>14A.</w:t>
      </w:r>
      <w:r w:rsidR="00521306">
        <w:t>57</w:t>
      </w:r>
      <w:proofErr w:type="spellEnd"/>
      <w:r w:rsidRPr="00A4140C">
        <w:t>.</w:t>
      </w:r>
    </w:p>
    <w:p w:rsidR="001F39F2" w:rsidRPr="00585E2C" w:rsidRDefault="001F39F2" w:rsidP="00585E2C">
      <w:pPr>
        <w:pStyle w:val="Heading5"/>
      </w:pPr>
      <w:r w:rsidRPr="00A4140C">
        <w:t xml:space="preserve">Assistance for younger people with </w:t>
      </w:r>
      <w:r w:rsidRPr="00585E2C">
        <w:t>disability in</w:t>
      </w:r>
      <w:r w:rsidR="00A3361B" w:rsidRPr="00585E2C">
        <w:t>, or at risk of entering</w:t>
      </w:r>
      <w:r w:rsidR="00483F99" w:rsidRPr="00585E2C">
        <w:t>,</w:t>
      </w:r>
      <w:r w:rsidRPr="00585E2C">
        <w:t xml:space="preserve"> residential aged care</w:t>
      </w:r>
    </w:p>
    <w:p w:rsidR="001F39F2" w:rsidRPr="00A4140C" w:rsidRDefault="001F39F2" w:rsidP="00585E2C">
      <w:pPr>
        <w:pStyle w:val="BodyText"/>
      </w:pPr>
      <w:r w:rsidRPr="00585E2C">
        <w:t>‘Assistance for younger people with disability in</w:t>
      </w:r>
      <w:r w:rsidR="00A3361B" w:rsidRPr="00585E2C">
        <w:t>, or at risk of entering</w:t>
      </w:r>
      <w:r w:rsidR="00483F99" w:rsidRPr="00585E2C">
        <w:t>,</w:t>
      </w:r>
      <w:r w:rsidRPr="00585E2C">
        <w:t xml:space="preserve"> residential</w:t>
      </w:r>
      <w:r w:rsidRPr="00A4140C">
        <w:t xml:space="preserve"> aged care’ is an indicator of governments’ objective to provide access to services to people with disability that are appropriate to their needs (box 14.</w:t>
      </w:r>
      <w:r w:rsidR="00525A0A" w:rsidRPr="00A4140C">
        <w:t>11</w:t>
      </w:r>
      <w:r w:rsidRPr="00A4140C">
        <w:t xml:space="preserve">).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585E2C">
        <w:tc>
          <w:tcPr>
            <w:tcW w:w="8771" w:type="dxa"/>
            <w:tcBorders>
              <w:top w:val="single" w:sz="6" w:space="0" w:color="auto"/>
              <w:bottom w:val="nil"/>
            </w:tcBorders>
            <w:shd w:val="clear" w:color="auto" w:fill="auto"/>
          </w:tcPr>
          <w:p w:rsidR="001F39F2" w:rsidRPr="00A4140C" w:rsidRDefault="001F39F2" w:rsidP="00585E2C">
            <w:pPr>
              <w:pStyle w:val="BoxTitle"/>
            </w:pPr>
            <w:r w:rsidRPr="00A4140C">
              <w:rPr>
                <w:b w:val="0"/>
              </w:rPr>
              <w:t xml:space="preserve">Box </w:t>
            </w:r>
            <w:r w:rsidR="004271D8">
              <w:rPr>
                <w:b w:val="0"/>
              </w:rPr>
              <w:t>14.</w:t>
            </w:r>
            <w:r w:rsidR="00100632">
              <w:rPr>
                <w:b w:val="0"/>
                <w:noProof/>
              </w:rPr>
              <w:t>11</w:t>
            </w:r>
            <w:r w:rsidRPr="00A4140C">
              <w:tab/>
              <w:t>Assistance for younger people with disability in</w:t>
            </w:r>
            <w:r w:rsidR="008D612A" w:rsidRPr="00A4140C">
              <w:t xml:space="preserve">, </w:t>
            </w:r>
            <w:r w:rsidR="008D612A" w:rsidRPr="00585E2C">
              <w:t xml:space="preserve">or at risk of </w:t>
            </w:r>
            <w:r w:rsidR="00A3361B" w:rsidRPr="00585E2C">
              <w:t>entering</w:t>
            </w:r>
            <w:r w:rsidR="00483F99" w:rsidRPr="00585E2C">
              <w:t>,</w:t>
            </w:r>
            <w:r w:rsidR="00A3361B" w:rsidRPr="00A4140C">
              <w:t xml:space="preserve"> </w:t>
            </w:r>
            <w:r w:rsidRPr="00A4140C">
              <w:t>residential aged care</w:t>
            </w:r>
          </w:p>
        </w:tc>
      </w:tr>
      <w:tr w:rsidR="001F39F2" w:rsidRPr="00A4140C" w:rsidTr="00585E2C">
        <w:trPr>
          <w:cantSplit/>
        </w:trPr>
        <w:tc>
          <w:tcPr>
            <w:tcW w:w="8771" w:type="dxa"/>
            <w:tcBorders>
              <w:top w:val="nil"/>
              <w:left w:val="single" w:sz="6" w:space="0" w:color="auto"/>
              <w:bottom w:val="nil"/>
              <w:right w:val="single" w:sz="6" w:space="0" w:color="auto"/>
            </w:tcBorders>
            <w:shd w:val="clear" w:color="auto" w:fill="auto"/>
          </w:tcPr>
          <w:p w:rsidR="001F39F2" w:rsidRPr="00A4140C" w:rsidRDefault="0076678A" w:rsidP="00585E2C">
            <w:pPr>
              <w:pStyle w:val="Box"/>
            </w:pPr>
            <w:r w:rsidRPr="00A4140C">
              <w:t>‘</w:t>
            </w:r>
            <w:r w:rsidR="001F39F2" w:rsidRPr="00A4140C">
              <w:t>Assistance for younger people in</w:t>
            </w:r>
            <w:r w:rsidR="008D612A" w:rsidRPr="00A4140C">
              <w:t xml:space="preserve">, </w:t>
            </w:r>
            <w:r w:rsidR="008D612A" w:rsidRPr="00585E2C">
              <w:t>or at risk of</w:t>
            </w:r>
            <w:r w:rsidR="001F39F2" w:rsidRPr="00585E2C">
              <w:t xml:space="preserve"> </w:t>
            </w:r>
            <w:r w:rsidR="00A3361B" w:rsidRPr="00585E2C">
              <w:t>entering</w:t>
            </w:r>
            <w:r w:rsidR="00483F99" w:rsidRPr="00585E2C">
              <w:t>,</w:t>
            </w:r>
            <w:r w:rsidR="00A3361B" w:rsidRPr="00A4140C">
              <w:t xml:space="preserve"> </w:t>
            </w:r>
            <w:r w:rsidR="001F39F2" w:rsidRPr="00A4140C">
              <w:t>residential aged care’ is defined by two measures:</w:t>
            </w:r>
          </w:p>
          <w:p w:rsidR="001F39F2" w:rsidRDefault="001F39F2" w:rsidP="00585E2C">
            <w:pPr>
              <w:pStyle w:val="BoxListBullet"/>
            </w:pPr>
            <w:r w:rsidRPr="00A4140C">
              <w:t>the percentage change in numbers of younger people in residential aged care</w:t>
            </w:r>
          </w:p>
          <w:p w:rsidR="00140DE7" w:rsidRPr="00A4140C" w:rsidRDefault="00140DE7" w:rsidP="00585E2C">
            <w:pPr>
              <w:pStyle w:val="BoxListBullet"/>
            </w:pPr>
            <w:r w:rsidRPr="00A4140C">
              <w:t>the percentage change in numbers of younger people</w:t>
            </w:r>
            <w:r>
              <w:t xml:space="preserve"> admitted to </w:t>
            </w:r>
            <w:r w:rsidRPr="00A4140C">
              <w:t>residential aged care</w:t>
            </w:r>
            <w:r w:rsidR="00326F45">
              <w:t>.</w:t>
            </w:r>
          </w:p>
          <w:p w:rsidR="00DB6DCF" w:rsidRPr="00626A1F" w:rsidRDefault="00DB6DCF" w:rsidP="00DB6DCF">
            <w:pPr>
              <w:pStyle w:val="Box"/>
            </w:pPr>
            <w:r w:rsidRPr="00626A1F">
              <w:t xml:space="preserve">This indicator is considered relevant to disability service provision because, under the National Disability Agreement (NDA), all governments have agreed to maintain innovative and flexible support models for people with high and complex needs including options for younger people in, or at risk of entry to, residential aged care. </w:t>
            </w:r>
          </w:p>
          <w:p w:rsidR="00DB6DCF" w:rsidRPr="00626A1F" w:rsidRDefault="00DB6DCF" w:rsidP="00DB6DCF">
            <w:pPr>
              <w:pStyle w:val="Box"/>
            </w:pPr>
            <w:r w:rsidRPr="00626A1F">
              <w:t>In 2006, all governments jointly funded a five-year Younger People in Residential Aged Care (</w:t>
            </w:r>
            <w:proofErr w:type="spellStart"/>
            <w:r w:rsidRPr="00626A1F">
              <w:t>YPIRAC</w:t>
            </w:r>
            <w:proofErr w:type="spellEnd"/>
            <w:r w:rsidRPr="00626A1F">
              <w:t xml:space="preserve">) initiative to reduce the number of younger people with disability living in or at risk of entering residential aged care. The proportion of service users in the </w:t>
            </w:r>
            <w:proofErr w:type="spellStart"/>
            <w:r w:rsidRPr="00626A1F">
              <w:t>YPIRAC</w:t>
            </w:r>
            <w:proofErr w:type="spellEnd"/>
            <w:r w:rsidRPr="00626A1F">
              <w:t xml:space="preserve"> initiative who achieved program objectives, was included in the 2013 Report and earlier editions. As the </w:t>
            </w:r>
            <w:proofErr w:type="spellStart"/>
            <w:r w:rsidRPr="00626A1F">
              <w:t>YPIRAC</w:t>
            </w:r>
            <w:proofErr w:type="spellEnd"/>
            <w:r w:rsidRPr="00626A1F">
              <w:t xml:space="preserve"> initiative ended on 30 June 2011, data for this measure are no longer collected.</w:t>
            </w:r>
          </w:p>
          <w:p w:rsidR="00DB6DCF" w:rsidRPr="00626A1F" w:rsidRDefault="00DB6DCF" w:rsidP="00DB6DCF">
            <w:pPr>
              <w:pStyle w:val="Box"/>
            </w:pPr>
            <w:r w:rsidRPr="00626A1F">
              <w:t xml:space="preserve">In 2011, the Australian Government funding for this program was rolled into the base National Disability Specific Purpose Payment funding provided to the State and Territory governments for specialist disability services for the NDA. However, the </w:t>
            </w:r>
            <w:proofErr w:type="spellStart"/>
            <w:r w:rsidRPr="00626A1F">
              <w:t>YPIRAC</w:t>
            </w:r>
            <w:proofErr w:type="spellEnd"/>
            <w:r w:rsidRPr="00626A1F">
              <w:t xml:space="preserve"> initiative targets remain as agreed in the previous bilateral agreements. </w:t>
            </w:r>
          </w:p>
          <w:p w:rsidR="00436916" w:rsidRPr="00877805" w:rsidRDefault="00436916" w:rsidP="00436916">
            <w:pPr>
              <w:pStyle w:val="Box"/>
            </w:pPr>
            <w:r w:rsidRPr="00626A1F">
              <w:t>Data reported for this measure are:</w:t>
            </w:r>
          </w:p>
          <w:p w:rsidR="00436916" w:rsidRPr="00877805" w:rsidRDefault="00436916" w:rsidP="00670FB9">
            <w:pPr>
              <w:keepNext/>
              <w:numPr>
                <w:ilvl w:val="0"/>
                <w:numId w:val="1"/>
              </w:numPr>
              <w:spacing w:before="60" w:line="280" w:lineRule="atLeast"/>
              <w:jc w:val="both"/>
              <w:rPr>
                <w:rFonts w:ascii="Arial" w:hAnsi="Arial"/>
                <w:sz w:val="22"/>
                <w:szCs w:val="20"/>
                <w:lang w:eastAsia="en-US"/>
              </w:rPr>
            </w:pPr>
            <w:r w:rsidRPr="00670FB9">
              <w:rPr>
                <w:rFonts w:ascii="Arial" w:hAnsi="Arial"/>
                <w:sz w:val="22"/>
                <w:szCs w:val="20"/>
                <w:lang w:eastAsia="en-US"/>
              </w:rPr>
              <w:t>comparable (subject to caveats) across jurisdictions and over time</w:t>
            </w:r>
            <w:r w:rsidRPr="00877805">
              <w:rPr>
                <w:rFonts w:ascii="Arial" w:hAnsi="Arial"/>
                <w:sz w:val="22"/>
                <w:szCs w:val="20"/>
                <w:lang w:eastAsia="en-US"/>
              </w:rPr>
              <w:t xml:space="preserve"> </w:t>
            </w:r>
          </w:p>
          <w:p w:rsidR="00436916" w:rsidRPr="001D4BEE" w:rsidRDefault="00436916" w:rsidP="00436916">
            <w:pPr>
              <w:keepNext/>
              <w:numPr>
                <w:ilvl w:val="0"/>
                <w:numId w:val="1"/>
              </w:numPr>
              <w:spacing w:before="60" w:line="280" w:lineRule="atLeast"/>
              <w:jc w:val="both"/>
              <w:rPr>
                <w:rFonts w:ascii="Arial" w:hAnsi="Arial"/>
                <w:sz w:val="22"/>
                <w:szCs w:val="20"/>
                <w:lang w:eastAsia="en-US"/>
              </w:rPr>
            </w:pPr>
            <w:r w:rsidRPr="00877805">
              <w:rPr>
                <w:rFonts w:ascii="Arial" w:hAnsi="Arial"/>
                <w:sz w:val="22"/>
                <w:szCs w:val="20"/>
                <w:lang w:eastAsia="en-US"/>
              </w:rPr>
              <w:t>complete (subject to caveats)</w:t>
            </w:r>
            <w:r>
              <w:rPr>
                <w:rFonts w:ascii="Arial" w:hAnsi="Arial"/>
                <w:sz w:val="22"/>
                <w:szCs w:val="20"/>
                <w:lang w:eastAsia="en-US"/>
              </w:rPr>
              <w:t xml:space="preserve"> </w:t>
            </w:r>
            <w:r w:rsidRPr="00877805">
              <w:rPr>
                <w:rFonts w:ascii="Arial" w:hAnsi="Arial"/>
                <w:sz w:val="22"/>
                <w:szCs w:val="20"/>
                <w:lang w:eastAsia="en-US"/>
              </w:rPr>
              <w:t xml:space="preserve">for the current reporting period. All required </w:t>
            </w:r>
            <w:r w:rsidRPr="00DB2EA4">
              <w:rPr>
                <w:rFonts w:ascii="Arial" w:hAnsi="Arial"/>
                <w:sz w:val="22"/>
                <w:szCs w:val="20"/>
                <w:lang w:eastAsia="en-US"/>
              </w:rPr>
              <w:t>201</w:t>
            </w:r>
            <w:r w:rsidR="003B06BA" w:rsidRPr="00DB2EA4">
              <w:rPr>
                <w:rFonts w:ascii="Arial" w:hAnsi="Arial"/>
                <w:sz w:val="22"/>
                <w:szCs w:val="20"/>
                <w:lang w:eastAsia="en-US"/>
              </w:rPr>
              <w:t>2</w:t>
            </w:r>
            <w:r w:rsidRPr="00877805">
              <w:rPr>
                <w:rFonts w:ascii="Arial" w:hAnsi="Arial"/>
                <w:sz w:val="22"/>
                <w:szCs w:val="20"/>
                <w:lang w:eastAsia="en-US"/>
              </w:rPr>
              <w:t>-1</w:t>
            </w:r>
            <w:r w:rsidR="003B06BA">
              <w:rPr>
                <w:rFonts w:ascii="Arial" w:hAnsi="Arial"/>
                <w:sz w:val="22"/>
                <w:szCs w:val="20"/>
                <w:lang w:eastAsia="en-US"/>
              </w:rPr>
              <w:t>3</w:t>
            </w:r>
            <w:r w:rsidRPr="00877805">
              <w:rPr>
                <w:rFonts w:ascii="Arial" w:hAnsi="Arial"/>
                <w:sz w:val="22"/>
                <w:szCs w:val="20"/>
                <w:lang w:eastAsia="en-US"/>
              </w:rPr>
              <w:t xml:space="preserve"> data are available for all jurisdictions</w:t>
            </w:r>
            <w:r w:rsidRPr="001D4BEE">
              <w:rPr>
                <w:rFonts w:ascii="Arial" w:hAnsi="Arial"/>
                <w:sz w:val="22"/>
                <w:szCs w:val="20"/>
                <w:lang w:eastAsia="en-US"/>
              </w:rPr>
              <w:t>.</w:t>
            </w:r>
          </w:p>
          <w:p w:rsidR="001F39F2" w:rsidRPr="00A4140C" w:rsidRDefault="00B7184E" w:rsidP="00436916">
            <w:pPr>
              <w:pStyle w:val="Box"/>
            </w:pPr>
            <w:r>
              <w:t>D</w:t>
            </w:r>
            <w:r w:rsidR="00436916" w:rsidRPr="00D76CC2">
              <w:t xml:space="preserve">ata quality </w:t>
            </w:r>
            <w:r>
              <w:t xml:space="preserve">information </w:t>
            </w:r>
            <w:r w:rsidR="00436916" w:rsidRPr="00D76CC2">
              <w:t xml:space="preserve">for this indicator is at </w:t>
            </w:r>
            <w:proofErr w:type="spellStart"/>
            <w:r w:rsidR="00436916" w:rsidRPr="0015499C">
              <w:t>www.pc.gov.au</w:t>
            </w:r>
            <w:proofErr w:type="spellEnd"/>
            <w:r w:rsidR="00436916" w:rsidRPr="0015499C">
              <w:t>/</w:t>
            </w:r>
            <w:proofErr w:type="spellStart"/>
            <w:r w:rsidR="00436916" w:rsidRPr="0015499C">
              <w:t>gsp</w:t>
            </w:r>
            <w:proofErr w:type="spellEnd"/>
            <w:r w:rsidR="00436916" w:rsidRPr="0015499C">
              <w:t>/reports/</w:t>
            </w:r>
            <w:proofErr w:type="spellStart"/>
            <w:r w:rsidR="00436916" w:rsidRPr="0015499C">
              <w:t>rogs</w:t>
            </w:r>
            <w:proofErr w:type="spellEnd"/>
            <w:r w:rsidR="00436916" w:rsidRPr="0015499C">
              <w:t>/2014</w:t>
            </w:r>
            <w:r w:rsidR="00436916">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AC43A4" w:rsidRDefault="0076678A" w:rsidP="0071133E">
      <w:pPr>
        <w:pStyle w:val="BodyText"/>
      </w:pPr>
      <w:r w:rsidRPr="00A4140C">
        <w:t>Nationally o</w:t>
      </w:r>
      <w:r w:rsidR="001F39F2" w:rsidRPr="00A4140C">
        <w:t xml:space="preserve">n 30 June </w:t>
      </w:r>
      <w:r w:rsidR="00140DE7" w:rsidRPr="00A4140C">
        <w:t>201</w:t>
      </w:r>
      <w:r w:rsidR="00140DE7">
        <w:t>3</w:t>
      </w:r>
      <w:r w:rsidR="001F39F2" w:rsidRPr="00A4140C">
        <w:t xml:space="preserve">, there were </w:t>
      </w:r>
      <w:r w:rsidR="00140DE7" w:rsidRPr="00A4140C">
        <w:t>6</w:t>
      </w:r>
      <w:r w:rsidR="00140DE7">
        <w:t>05</w:t>
      </w:r>
      <w:r w:rsidR="00140DE7" w:rsidRPr="00A4140C">
        <w:t xml:space="preserve"> </w:t>
      </w:r>
      <w:r w:rsidR="001F39F2" w:rsidRPr="00A4140C">
        <w:t xml:space="preserve">people </w:t>
      </w:r>
      <w:r w:rsidR="007F5716">
        <w:t>under the age of</w:t>
      </w:r>
      <w:r w:rsidR="001F39F2" w:rsidRPr="00A4140C">
        <w:t xml:space="preserve"> 50 years living in permanent residential aged care (table </w:t>
      </w:r>
      <w:proofErr w:type="spellStart"/>
      <w:r w:rsidR="001F39F2" w:rsidRPr="00A4140C">
        <w:t>14A.</w:t>
      </w:r>
      <w:r w:rsidR="00521306">
        <w:t>58</w:t>
      </w:r>
      <w:proofErr w:type="spellEnd"/>
      <w:r w:rsidR="001F39F2" w:rsidRPr="00A4140C">
        <w:t xml:space="preserve">). This is a </w:t>
      </w:r>
      <w:r w:rsidR="004234DB" w:rsidRPr="00A4140C">
        <w:t>3</w:t>
      </w:r>
      <w:r w:rsidR="00B56DBF">
        <w:t>9.9</w:t>
      </w:r>
      <w:r w:rsidR="0094263C" w:rsidRPr="00A4140C">
        <w:t> </w:t>
      </w:r>
      <w:r w:rsidR="001F39F2" w:rsidRPr="00A4140C">
        <w:t>per</w:t>
      </w:r>
      <w:r w:rsidR="004234DB" w:rsidRPr="00A4140C">
        <w:t> </w:t>
      </w:r>
      <w:r w:rsidR="001F39F2" w:rsidRPr="00A4140C">
        <w:t xml:space="preserve">cent decrease on the number of people </w:t>
      </w:r>
      <w:r w:rsidR="007F5716">
        <w:t>under the age of</w:t>
      </w:r>
      <w:r w:rsidR="001F39F2" w:rsidRPr="00A4140C">
        <w:t xml:space="preserve"> 50 years living in permanent residential aged care on 30 June 200</w:t>
      </w:r>
      <w:r w:rsidR="00B56DBF">
        <w:t>6</w:t>
      </w:r>
      <w:r w:rsidR="001F39F2" w:rsidRPr="00A4140C">
        <w:t xml:space="preserve"> (figure 14.</w:t>
      </w:r>
      <w:r w:rsidR="00F20007" w:rsidRPr="00A4140C">
        <w:t>2</w:t>
      </w:r>
      <w:r w:rsidR="00927930">
        <w:t>6</w:t>
      </w:r>
      <w:r w:rsidR="001F39F2" w:rsidRPr="00A4140C">
        <w:t xml:space="preserve">). </w:t>
      </w:r>
    </w:p>
    <w:p w:rsidR="001F39F2" w:rsidRPr="00A4140C" w:rsidRDefault="001F39F2" w:rsidP="00585E2C">
      <w:pPr>
        <w:pStyle w:val="FigureTitle"/>
        <w:rPr>
          <w:rStyle w:val="DraftingNote"/>
          <w:color w:val="auto"/>
        </w:rPr>
      </w:pPr>
      <w:r w:rsidRPr="00A4140C">
        <w:rPr>
          <w:b w:val="0"/>
        </w:rPr>
        <w:lastRenderedPageBreak/>
        <w:t xml:space="preserve">Figure </w:t>
      </w:r>
      <w:r w:rsidR="004271D8">
        <w:rPr>
          <w:b w:val="0"/>
        </w:rPr>
        <w:t>14.</w:t>
      </w:r>
      <w:r w:rsidR="00100632">
        <w:rPr>
          <w:b w:val="0"/>
          <w:noProof/>
        </w:rPr>
        <w:t>26</w:t>
      </w:r>
      <w:r w:rsidRPr="00A4140C">
        <w:tab/>
        <w:t>Younger people in residential aged care, percenta</w:t>
      </w:r>
      <w:r w:rsidR="00C7636E">
        <w:t>ge change in numbers between 200</w:t>
      </w:r>
      <w:r w:rsidR="00B56DBF">
        <w:t>6</w:t>
      </w:r>
      <w:r w:rsidRPr="00A4140C">
        <w:t xml:space="preserve"> and</w:t>
      </w:r>
      <w:r w:rsidRPr="00A4140C">
        <w:rPr>
          <w:rFonts w:cs="Arial"/>
        </w:rPr>
        <w:t xml:space="preserve"> </w:t>
      </w:r>
      <w:r w:rsidRPr="00A4140C">
        <w:t>201</w:t>
      </w:r>
      <w:r w:rsidR="00C7636E">
        <w:t>3</w:t>
      </w:r>
      <w:r w:rsidRPr="00A4140C">
        <w:t>, by age group</w:t>
      </w:r>
      <w:r w:rsidRPr="00A4140C">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173E1">
        <w:tc>
          <w:tcPr>
            <w:tcW w:w="8777" w:type="dxa"/>
            <w:tcBorders>
              <w:top w:val="single" w:sz="4" w:space="0" w:color="auto"/>
              <w:left w:val="nil"/>
              <w:bottom w:val="single" w:sz="4" w:space="0" w:color="auto"/>
            </w:tcBorders>
          </w:tcPr>
          <w:p w:rsidR="001F39F2" w:rsidRPr="00A4140C" w:rsidRDefault="007C4BB0" w:rsidP="00585E2C">
            <w:pPr>
              <w:pStyle w:val="Figure"/>
              <w:keepLines/>
            </w:pPr>
            <w:r>
              <w:rPr>
                <w:noProof/>
              </w:rPr>
              <w:drawing>
                <wp:inline distT="0" distB="0" distL="0" distR="0">
                  <wp:extent cx="5400675" cy="2695575"/>
                  <wp:effectExtent l="0" t="0" r="9525" b="9525"/>
                  <wp:docPr id="84" name="Picture 84" descr="Figure 14.26 Younger people in residential aged care, percentage change in numbers between 2006 and 2013, by age group&#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Data are for permanent residents in aged care. </w:t>
      </w:r>
      <w:r w:rsidRPr="00A4140C">
        <w:rPr>
          <w:rStyle w:val="NoteLabel"/>
        </w:rPr>
        <w:t>b</w:t>
      </w:r>
      <w:r w:rsidRPr="00A4140C">
        <w:t xml:space="preserve"> </w:t>
      </w:r>
      <w:r w:rsidR="00630FC8" w:rsidRPr="00A4140C">
        <w:t xml:space="preserve">These data should be interpreted with care. </w:t>
      </w:r>
      <w:r w:rsidRPr="00A4140C">
        <w:t xml:space="preserve">There may be issues related to the age of Indigenous residents being incorrectly recorded. An assessment of the data set in the NT has previously shown that approximately half of </w:t>
      </w:r>
      <w:r w:rsidR="000F5B6E" w:rsidRPr="00A4140C">
        <w:t>Indigenous Australian</w:t>
      </w:r>
      <w:r w:rsidRPr="00A4140C">
        <w:t xml:space="preserve">’s ages were incorrectly recorded. The percentage change for the number of people aged 0–49 years in the ACT </w:t>
      </w:r>
      <w:r w:rsidR="00B56DBF">
        <w:t xml:space="preserve">and the NT </w:t>
      </w:r>
      <w:r w:rsidR="0071133E">
        <w:t>are</w:t>
      </w:r>
      <w:r w:rsidRPr="00A4140C">
        <w:t xml:space="preserve"> not </w:t>
      </w:r>
      <w:r w:rsidR="00B56DBF">
        <w:t>published</w:t>
      </w:r>
      <w:r w:rsidRPr="00A4140C">
        <w:t xml:space="preserve"> due to confidentiality. </w:t>
      </w:r>
    </w:p>
    <w:p w:rsidR="001F39F2" w:rsidRPr="00A4140C" w:rsidRDefault="001F39F2" w:rsidP="00585E2C">
      <w:pPr>
        <w:pStyle w:val="Source"/>
        <w:keepNext/>
      </w:pPr>
      <w:r w:rsidRPr="00A4140C">
        <w:rPr>
          <w:i/>
        </w:rPr>
        <w:t>Source</w:t>
      </w:r>
      <w:r w:rsidRPr="00A4140C">
        <w:t xml:space="preserve">: </w:t>
      </w:r>
      <w:r w:rsidR="00941DB9" w:rsidRPr="00A4140C">
        <w:t xml:space="preserve">Derived from </w:t>
      </w:r>
      <w:proofErr w:type="spellStart"/>
      <w:r w:rsidR="00941DB9" w:rsidRPr="00A4140C">
        <w:t>AIHW</w:t>
      </w:r>
      <w:proofErr w:type="spellEnd"/>
      <w:r w:rsidR="00941DB9" w:rsidRPr="00A4140C">
        <w:t xml:space="preserve"> (</w:t>
      </w:r>
      <w:proofErr w:type="spellStart"/>
      <w:r w:rsidR="00941DB9" w:rsidRPr="00A4140C">
        <w:t>2011c</w:t>
      </w:r>
      <w:proofErr w:type="spellEnd"/>
      <w:r w:rsidR="00941DB9" w:rsidRPr="00A4140C">
        <w:t>), Younger People with Disability in Residential Aged Care</w:t>
      </w:r>
      <w:r w:rsidR="00F0553D">
        <w:t>,</w:t>
      </w:r>
      <w:r w:rsidR="00941DB9" w:rsidRPr="00A4140C">
        <w:t xml:space="preserve"> Bulletin no. 103</w:t>
      </w:r>
      <w:r w:rsidR="00F0553D">
        <w:t>,</w:t>
      </w:r>
      <w:r w:rsidR="00941DB9" w:rsidRPr="00A4140C">
        <w:t xml:space="preserve"> Cat. no. AUS 155</w:t>
      </w:r>
      <w:r w:rsidR="00F0553D">
        <w:t>,</w:t>
      </w:r>
      <w:r w:rsidR="00941DB9" w:rsidRPr="00A4140C">
        <w:t xml:space="preserve"> Canberra</w:t>
      </w:r>
      <w:r w:rsidRPr="00A4140C">
        <w:t xml:space="preserve">; table </w:t>
      </w:r>
      <w:proofErr w:type="spellStart"/>
      <w:r w:rsidRPr="00A4140C">
        <w:t>14A.</w:t>
      </w:r>
      <w:r w:rsidR="00521306">
        <w:t>58</w:t>
      </w:r>
      <w:proofErr w:type="spellEnd"/>
      <w:r w:rsidRPr="00A4140C">
        <w:t>.</w:t>
      </w:r>
    </w:p>
    <w:p w:rsidR="00AC43A4" w:rsidRDefault="00AC43A4" w:rsidP="00AC43A4">
      <w:pPr>
        <w:pStyle w:val="BodyText"/>
      </w:pPr>
      <w:r>
        <w:t xml:space="preserve">Nationally in 2012-13, the number of people </w:t>
      </w:r>
      <w:r w:rsidR="007F5716">
        <w:t>under the age of</w:t>
      </w:r>
      <w:r>
        <w:t xml:space="preserve"> 50 years admitted to permanent residential aged care was 245</w:t>
      </w:r>
      <w:r w:rsidR="00CB2022">
        <w:t xml:space="preserve"> </w:t>
      </w:r>
      <w:r w:rsidR="00CB2022" w:rsidRPr="00A4140C">
        <w:t xml:space="preserve">(table </w:t>
      </w:r>
      <w:proofErr w:type="spellStart"/>
      <w:r w:rsidR="00CB2022" w:rsidRPr="00A4140C">
        <w:t>14A.</w:t>
      </w:r>
      <w:r w:rsidR="00521306">
        <w:t>58</w:t>
      </w:r>
      <w:proofErr w:type="spellEnd"/>
      <w:r w:rsidR="00CB2022" w:rsidRPr="00A4140C">
        <w:t>)</w:t>
      </w:r>
      <w:r>
        <w:t xml:space="preserve">. This is 4.7 per cent higher than the number of people </w:t>
      </w:r>
      <w:r w:rsidR="007F5716">
        <w:t>under the age of</w:t>
      </w:r>
      <w:r>
        <w:t xml:space="preserve"> 50 years admitted to permanent resident aged care in 2006</w:t>
      </w:r>
      <w:r w:rsidR="00DB2EA4">
        <w:t>-</w:t>
      </w:r>
      <w:r>
        <w:t xml:space="preserve">07 </w:t>
      </w:r>
      <w:r w:rsidR="00CB2022" w:rsidRPr="00A4140C">
        <w:t>(figure 14.2</w:t>
      </w:r>
      <w:r w:rsidR="00927930">
        <w:t>7</w:t>
      </w:r>
      <w:r w:rsidR="00CB2022" w:rsidRPr="00A4140C">
        <w:t>)</w:t>
      </w:r>
      <w:r w:rsidR="00CB2022">
        <w:t>.</w:t>
      </w:r>
    </w:p>
    <w:p w:rsidR="00CB2022" w:rsidRPr="00A4140C" w:rsidRDefault="00CB2022" w:rsidP="00CB2022">
      <w:pPr>
        <w:pStyle w:val="FigureTitle"/>
        <w:rPr>
          <w:rStyle w:val="DraftingNote"/>
          <w:color w:val="auto"/>
        </w:rPr>
      </w:pPr>
      <w:r w:rsidRPr="00A4140C">
        <w:rPr>
          <w:b w:val="0"/>
        </w:rPr>
        <w:lastRenderedPageBreak/>
        <w:t xml:space="preserve">Figure </w:t>
      </w:r>
      <w:r w:rsidR="004271D8">
        <w:rPr>
          <w:b w:val="0"/>
        </w:rPr>
        <w:t>14.</w:t>
      </w:r>
      <w:r w:rsidR="00100632">
        <w:rPr>
          <w:b w:val="0"/>
          <w:noProof/>
        </w:rPr>
        <w:t>27</w:t>
      </w:r>
      <w:r w:rsidRPr="00A4140C">
        <w:tab/>
        <w:t xml:space="preserve">Younger people </w:t>
      </w:r>
      <w:r w:rsidR="009262E7">
        <w:t>admitted to permanent residential aged care</w:t>
      </w:r>
      <w:r w:rsidRPr="00A4140C">
        <w:t xml:space="preserve">, percentage change in numbers between </w:t>
      </w:r>
      <w:r w:rsidR="009262E7">
        <w:t>2006-07</w:t>
      </w:r>
      <w:r w:rsidRPr="00A4140C">
        <w:t xml:space="preserve"> and</w:t>
      </w:r>
      <w:r w:rsidRPr="00A4140C">
        <w:rPr>
          <w:rFonts w:cs="Arial"/>
        </w:rPr>
        <w:t xml:space="preserve"> </w:t>
      </w:r>
      <w:r w:rsidRPr="00A4140C">
        <w:t>201</w:t>
      </w:r>
      <w:r w:rsidR="009262E7">
        <w:t>2-13</w:t>
      </w:r>
      <w:r w:rsidRPr="00A4140C">
        <w:t>, by age group</w:t>
      </w:r>
      <w:r w:rsidRPr="00A4140C">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CB2022" w:rsidRPr="00A4140C" w:rsidTr="00D1494C">
        <w:tc>
          <w:tcPr>
            <w:tcW w:w="8777" w:type="dxa"/>
            <w:tcBorders>
              <w:top w:val="single" w:sz="4" w:space="0" w:color="auto"/>
              <w:left w:val="nil"/>
              <w:bottom w:val="single" w:sz="4" w:space="0" w:color="auto"/>
            </w:tcBorders>
          </w:tcPr>
          <w:p w:rsidR="00CB2022" w:rsidRPr="00A4140C" w:rsidRDefault="007C4BB0" w:rsidP="00D1494C">
            <w:pPr>
              <w:pStyle w:val="Figure"/>
              <w:keepLines/>
            </w:pPr>
            <w:r>
              <w:rPr>
                <w:noProof/>
              </w:rPr>
              <w:drawing>
                <wp:inline distT="0" distB="0" distL="0" distR="0">
                  <wp:extent cx="5400675" cy="2695575"/>
                  <wp:effectExtent l="0" t="0" r="9525" b="9525"/>
                  <wp:docPr id="85" name="Picture 85" descr="Figure 14.27 Younger people admitted to permanent residential aged care, percentage change in numbers between 2006-07 and 2012-13, by age group&#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CB2022" w:rsidRPr="00A4140C" w:rsidRDefault="00CB2022" w:rsidP="00CB2022">
      <w:pPr>
        <w:pStyle w:val="Note"/>
        <w:keepNext/>
      </w:pPr>
      <w:r w:rsidRPr="00A4140C">
        <w:rPr>
          <w:rStyle w:val="NoteLabel"/>
        </w:rPr>
        <w:t>a</w:t>
      </w:r>
      <w:r w:rsidRPr="00A4140C">
        <w:t xml:space="preserve"> Data are for permanent residents in aged care. </w:t>
      </w:r>
      <w:r w:rsidRPr="00A4140C">
        <w:rPr>
          <w:rStyle w:val="NoteLabel"/>
        </w:rPr>
        <w:t>b</w:t>
      </w:r>
      <w:r w:rsidRPr="00A4140C">
        <w:t xml:space="preserve"> These data should be interpreted with care. There may be issues related to the age of Indigenous residents being incorrectly recorded. An assessment of the data set in the NT has previously shown that approximately half of Indigenous Australian’s ages were incorrectly recorded. </w:t>
      </w:r>
      <w:r w:rsidRPr="00A4140C">
        <w:rPr>
          <w:rStyle w:val="NoteLabel"/>
        </w:rPr>
        <w:t xml:space="preserve">c </w:t>
      </w:r>
      <w:r w:rsidRPr="00A4140C">
        <w:t xml:space="preserve">The percentage change for the number of people aged 0–49 years </w:t>
      </w:r>
      <w:r w:rsidR="003818BA">
        <w:t xml:space="preserve">and </w:t>
      </w:r>
      <w:r w:rsidR="003818BA" w:rsidRPr="00A4140C">
        <w:t>0</w:t>
      </w:r>
      <w:r w:rsidR="003818BA">
        <w:noBreakHyphen/>
        <w:t>64</w:t>
      </w:r>
      <w:r w:rsidR="003818BA" w:rsidRPr="00A4140C">
        <w:t xml:space="preserve"> years </w:t>
      </w:r>
      <w:r w:rsidRPr="00A4140C">
        <w:t>in</w:t>
      </w:r>
      <w:r w:rsidR="00630FC8">
        <w:t xml:space="preserve"> Tas</w:t>
      </w:r>
      <w:r w:rsidR="00F0553D">
        <w:t>mania</w:t>
      </w:r>
      <w:r w:rsidR="003818BA">
        <w:t xml:space="preserve"> and the </w:t>
      </w:r>
      <w:r w:rsidR="00630FC8">
        <w:t>ACT</w:t>
      </w:r>
      <w:r w:rsidR="003818BA">
        <w:t>,</w:t>
      </w:r>
      <w:r w:rsidR="00630FC8">
        <w:t xml:space="preserve"> and </w:t>
      </w:r>
      <w:r w:rsidR="003818BA" w:rsidRPr="00A4140C">
        <w:t>0–49 years</w:t>
      </w:r>
      <w:r w:rsidR="003818BA">
        <w:t xml:space="preserve"> in the </w:t>
      </w:r>
      <w:r w:rsidR="00630FC8">
        <w:t>NT</w:t>
      </w:r>
      <w:r w:rsidRPr="00A4140C">
        <w:t xml:space="preserve"> is not reported due to confidentiality.</w:t>
      </w:r>
      <w:r w:rsidR="00630FC8">
        <w:t xml:space="preserve"> </w:t>
      </w:r>
    </w:p>
    <w:p w:rsidR="00CB2022" w:rsidRPr="00A4140C" w:rsidRDefault="00CB2022" w:rsidP="00CB2022">
      <w:pPr>
        <w:pStyle w:val="Source"/>
        <w:keepNext/>
      </w:pPr>
      <w:r w:rsidRPr="00A4140C">
        <w:rPr>
          <w:i/>
        </w:rPr>
        <w:t>Source</w:t>
      </w:r>
      <w:r w:rsidRPr="00A4140C">
        <w:t xml:space="preserve">: Derived from </w:t>
      </w:r>
      <w:proofErr w:type="spellStart"/>
      <w:r w:rsidRPr="00A4140C">
        <w:t>AIHW</w:t>
      </w:r>
      <w:proofErr w:type="spellEnd"/>
      <w:r w:rsidRPr="00A4140C">
        <w:t xml:space="preserve"> (</w:t>
      </w:r>
      <w:proofErr w:type="spellStart"/>
      <w:r w:rsidRPr="00A4140C">
        <w:t>2011c</w:t>
      </w:r>
      <w:proofErr w:type="spellEnd"/>
      <w:r w:rsidRPr="00A4140C">
        <w:t>), Younger People with Disability in Residential Aged Care</w:t>
      </w:r>
      <w:r w:rsidR="00F0553D">
        <w:t>,</w:t>
      </w:r>
      <w:r w:rsidRPr="00A4140C">
        <w:t xml:space="preserve"> Bulletin no. 103</w:t>
      </w:r>
      <w:r w:rsidR="00F0553D">
        <w:t>,</w:t>
      </w:r>
      <w:r w:rsidRPr="00A4140C">
        <w:t xml:space="preserve"> Cat. no. AUS 155</w:t>
      </w:r>
      <w:r w:rsidR="00F0553D">
        <w:t>,</w:t>
      </w:r>
      <w:r w:rsidRPr="00A4140C">
        <w:t xml:space="preserve"> Canberra; table </w:t>
      </w:r>
      <w:proofErr w:type="spellStart"/>
      <w:r w:rsidRPr="00A4140C">
        <w:t>14A.</w:t>
      </w:r>
      <w:r w:rsidR="00002BFD">
        <w:t>59</w:t>
      </w:r>
      <w:proofErr w:type="spellEnd"/>
      <w:r w:rsidRPr="00A4140C">
        <w:t>.</w:t>
      </w:r>
    </w:p>
    <w:p w:rsidR="00CB2022" w:rsidRDefault="00CB2022" w:rsidP="00AC43A4">
      <w:pPr>
        <w:pStyle w:val="BodyText"/>
      </w:pPr>
      <w:r>
        <w:t xml:space="preserve">Nationally in 2012-13, the number of younger people under </w:t>
      </w:r>
      <w:r w:rsidR="007F5716">
        <w:t xml:space="preserve">the age of </w:t>
      </w:r>
      <w:r>
        <w:t xml:space="preserve">50 years who separated from permanent residential aged care to return to home or family was 22. </w:t>
      </w:r>
      <w:r w:rsidR="00FC3D41">
        <w:t xml:space="preserve">This is 12.0 per cent lower than in 2007-08 </w:t>
      </w:r>
      <w:r w:rsidR="00FC3D41" w:rsidRPr="00A4140C">
        <w:t xml:space="preserve">(table </w:t>
      </w:r>
      <w:proofErr w:type="spellStart"/>
      <w:r w:rsidR="00FC3D41" w:rsidRPr="00A4140C">
        <w:t>14A.</w:t>
      </w:r>
      <w:r w:rsidR="00630FC8">
        <w:t>60</w:t>
      </w:r>
      <w:proofErr w:type="spellEnd"/>
      <w:r w:rsidR="00FC3D41" w:rsidRPr="00A4140C">
        <w:t>)</w:t>
      </w:r>
      <w:r w:rsidR="00FC3D41">
        <w:t xml:space="preserve">. </w:t>
      </w:r>
    </w:p>
    <w:p w:rsidR="00AC43A4" w:rsidRPr="00A4140C" w:rsidRDefault="00AC43A4" w:rsidP="00AC43A4">
      <w:pPr>
        <w:pStyle w:val="BodyText"/>
      </w:pPr>
      <w:r w:rsidRPr="00A4140C">
        <w:t>These data should be interpreted with care, as some younger people choose to remain in residential aged care for a variety of reasons, such as:</w:t>
      </w:r>
    </w:p>
    <w:p w:rsidR="00AC43A4" w:rsidRPr="00A4140C" w:rsidRDefault="00AC43A4" w:rsidP="00AC43A4">
      <w:pPr>
        <w:pStyle w:val="ListBullet"/>
      </w:pPr>
      <w:r w:rsidRPr="00A4140C">
        <w:t>their physical and nursing needs can be best met in residential aged care</w:t>
      </w:r>
    </w:p>
    <w:p w:rsidR="00AC43A4" w:rsidRPr="00A4140C" w:rsidRDefault="00AC43A4" w:rsidP="00AC43A4">
      <w:pPr>
        <w:pStyle w:val="ListBullet"/>
      </w:pPr>
      <w:r w:rsidRPr="00A4140C">
        <w:t>they are satisfied with their current living situation (that is, it is the preferred facility)</w:t>
      </w:r>
    </w:p>
    <w:p w:rsidR="00AC43A4" w:rsidRPr="00A4140C" w:rsidRDefault="00AC43A4" w:rsidP="00AC43A4">
      <w:pPr>
        <w:pStyle w:val="ListBullet"/>
      </w:pPr>
      <w:r w:rsidRPr="00A4140C">
        <w:t>the facility is located close to family and friends</w:t>
      </w:r>
    </w:p>
    <w:p w:rsidR="00AC43A4" w:rsidRPr="00A4140C" w:rsidRDefault="00AC43A4" w:rsidP="00AC43A4">
      <w:pPr>
        <w:pStyle w:val="ListBullet"/>
      </w:pPr>
      <w:r w:rsidRPr="00A4140C">
        <w:t>it is a familiar home environment.</w:t>
      </w:r>
    </w:p>
    <w:p w:rsidR="001F39F2" w:rsidRPr="00A4140C" w:rsidRDefault="00DA5D20" w:rsidP="00585E2C">
      <w:pPr>
        <w:pStyle w:val="BodyText"/>
      </w:pPr>
      <w:r w:rsidRPr="00A4140C">
        <w:t xml:space="preserve">Additional </w:t>
      </w:r>
      <w:r w:rsidR="00521306">
        <w:t>information</w:t>
      </w:r>
      <w:r w:rsidR="00521306" w:rsidRPr="00A4140C">
        <w:t xml:space="preserve"> </w:t>
      </w:r>
      <w:r w:rsidR="001F39F2" w:rsidRPr="00A4140C">
        <w:t xml:space="preserve">on younger people </w:t>
      </w:r>
      <w:r w:rsidR="00002BFD">
        <w:t xml:space="preserve">in residential aged care </w:t>
      </w:r>
      <w:r w:rsidR="00084826">
        <w:t xml:space="preserve">including the number of people receiving residential aged care, the rate of admission to and the separation from residential aged care from 2007-08 to 2012-13 </w:t>
      </w:r>
      <w:r w:rsidR="001F39F2" w:rsidRPr="00A4140C">
        <w:t xml:space="preserve">are available </w:t>
      </w:r>
      <w:r w:rsidRPr="00A4140C">
        <w:t xml:space="preserve">in the attachment tables </w:t>
      </w:r>
      <w:r w:rsidR="001F39F2" w:rsidRPr="00A4140C">
        <w:t>(</w:t>
      </w:r>
      <w:r w:rsidRPr="00A4140C">
        <w:t xml:space="preserve">see </w:t>
      </w:r>
      <w:r w:rsidR="001F39F2" w:rsidRPr="00A4140C">
        <w:t xml:space="preserve">tables </w:t>
      </w:r>
      <w:proofErr w:type="spellStart"/>
      <w:r w:rsidR="001F39F2" w:rsidRPr="00A4140C">
        <w:t>14A.</w:t>
      </w:r>
      <w:r w:rsidR="00002BFD">
        <w:t>58</w:t>
      </w:r>
      <w:proofErr w:type="spellEnd"/>
      <w:r w:rsidR="00D74493" w:rsidRPr="00A4140C">
        <w:t>–</w:t>
      </w:r>
      <w:r w:rsidR="00002BFD">
        <w:t>66</w:t>
      </w:r>
      <w:r w:rsidR="001F39F2" w:rsidRPr="00A4140C">
        <w:t>).</w:t>
      </w:r>
    </w:p>
    <w:p w:rsidR="00A3361B" w:rsidRPr="00A4140C" w:rsidRDefault="00A3361B" w:rsidP="00585E2C">
      <w:pPr>
        <w:rPr>
          <w:szCs w:val="20"/>
        </w:rPr>
      </w:pPr>
      <w:r w:rsidRPr="00A4140C">
        <w:br w:type="page"/>
      </w:r>
    </w:p>
    <w:p w:rsidR="001F39F2" w:rsidRPr="00A4140C" w:rsidRDefault="001F39F2" w:rsidP="00585E2C">
      <w:pPr>
        <w:pStyle w:val="Heading4"/>
      </w:pPr>
      <w:r w:rsidRPr="00A4140C">
        <w:lastRenderedPageBreak/>
        <w:t>Equity and effectiveness — quality of services</w:t>
      </w:r>
    </w:p>
    <w:p w:rsidR="001F39F2" w:rsidRPr="00A4140C" w:rsidRDefault="001F39F2" w:rsidP="00585E2C">
      <w:pPr>
        <w:pStyle w:val="BodyText"/>
      </w:pPr>
      <w:r w:rsidRPr="00A4140C">
        <w:t>The following equity and effectiveness quality indicators are reported:</w:t>
      </w:r>
    </w:p>
    <w:p w:rsidR="001F39F2" w:rsidRPr="00A4140C" w:rsidRDefault="001F39F2" w:rsidP="00585E2C">
      <w:pPr>
        <w:pStyle w:val="ListBullet"/>
      </w:pPr>
      <w:r w:rsidRPr="00A4140C">
        <w:t>‘</w:t>
      </w:r>
      <w:r w:rsidR="007E5BCD">
        <w:t>q</w:t>
      </w:r>
      <w:r w:rsidRPr="00A4140C">
        <w:t>uality assurance processes’</w:t>
      </w:r>
    </w:p>
    <w:p w:rsidR="001F39F2" w:rsidRPr="00A4140C" w:rsidRDefault="001F39F2" w:rsidP="00585E2C">
      <w:pPr>
        <w:pStyle w:val="ListBullet"/>
      </w:pPr>
      <w:r w:rsidRPr="00A4140C">
        <w:t>‘</w:t>
      </w:r>
      <w:r w:rsidR="007E5BCD">
        <w:t>c</w:t>
      </w:r>
      <w:r w:rsidRPr="00A4140C">
        <w:t>lient and carer satisfaction’.</w:t>
      </w:r>
    </w:p>
    <w:p w:rsidR="001F39F2" w:rsidRPr="00A4140C" w:rsidRDefault="001F39F2" w:rsidP="00585E2C">
      <w:pPr>
        <w:pStyle w:val="Heading5"/>
      </w:pPr>
      <w:r w:rsidRPr="00A4140C">
        <w:t>Quality assurance processes</w:t>
      </w:r>
    </w:p>
    <w:p w:rsidR="001F39F2" w:rsidRPr="00A4140C" w:rsidRDefault="001F39F2" w:rsidP="00585E2C">
      <w:pPr>
        <w:pStyle w:val="BodyText"/>
      </w:pPr>
      <w:r w:rsidRPr="00A4140C">
        <w:t xml:space="preserve">‘Quality assurance processes’ </w:t>
      </w:r>
      <w:r w:rsidR="00DA5D20" w:rsidRPr="00A4140C">
        <w:t>is</w:t>
      </w:r>
      <w:r w:rsidRPr="00A4140C">
        <w:t xml:space="preserve"> related to governments’ objective to deliver and fund </w:t>
      </w:r>
      <w:r w:rsidR="00DA5D20" w:rsidRPr="00A4140C">
        <w:t xml:space="preserve">disability </w:t>
      </w:r>
      <w:r w:rsidRPr="00A4140C">
        <w:t>services that meet a particular standard of quality (box 14.</w:t>
      </w:r>
      <w:r w:rsidR="00525A0A" w:rsidRPr="00A4140C">
        <w:t>12</w:t>
      </w:r>
      <w:r w:rsidRPr="00A4140C">
        <w:t xml:space="preserve">). </w:t>
      </w:r>
    </w:p>
    <w:p w:rsidR="001F39F2" w:rsidRPr="00A4140C" w:rsidRDefault="001F39F2" w:rsidP="00585E2C">
      <w:pPr>
        <w:pStyle w:val="BoxSpace"/>
      </w:pPr>
    </w:p>
    <w:tbl>
      <w:tblPr>
        <w:tblW w:w="8767"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1F39F2" w:rsidRPr="00A4140C" w:rsidTr="00CE6379">
        <w:tc>
          <w:tcPr>
            <w:tcW w:w="8767"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12</w:t>
            </w:r>
            <w:r w:rsidRPr="00A4140C">
              <w:tab/>
              <w:t>Quality assurance processes</w:t>
            </w:r>
          </w:p>
        </w:tc>
      </w:tr>
      <w:tr w:rsidR="001F39F2" w:rsidRPr="00A4140C" w:rsidTr="00CE6379">
        <w:trPr>
          <w:cantSplit/>
        </w:trPr>
        <w:tc>
          <w:tcPr>
            <w:tcW w:w="8767" w:type="dxa"/>
            <w:tcBorders>
              <w:top w:val="nil"/>
              <w:left w:val="single" w:sz="6" w:space="0" w:color="auto"/>
              <w:bottom w:val="nil"/>
              <w:right w:val="single" w:sz="4" w:space="0" w:color="auto"/>
            </w:tcBorders>
          </w:tcPr>
          <w:p w:rsidR="001F39F2" w:rsidRPr="00A4140C" w:rsidRDefault="001F39F2" w:rsidP="00585E2C">
            <w:pPr>
              <w:pStyle w:val="Box"/>
            </w:pPr>
            <w:r w:rsidRPr="00A4140C">
              <w:t xml:space="preserve">‘Quality assurance processes’ is defined as the proportion of NDA </w:t>
            </w:r>
            <w:r w:rsidRPr="00A4140C">
              <w:br/>
              <w:t xml:space="preserve">disability service outlets that have been assessed (either by an external agency or through a self-assessment process) against service standards. </w:t>
            </w:r>
          </w:p>
          <w:p w:rsidR="001F39F2" w:rsidRPr="00A4140C" w:rsidRDefault="001F39F2" w:rsidP="00585E2C">
            <w:pPr>
              <w:pStyle w:val="Box"/>
            </w:pPr>
            <w:r w:rsidRPr="00A4140C">
              <w:t xml:space="preserve">A high or increasing proportion of disability service outlets that have been assessed against the standards (and are found to be compliant) suggests an improvement in the quality of government delivered or funded specialist disability services. </w:t>
            </w:r>
          </w:p>
          <w:p w:rsidR="001F39F2" w:rsidRPr="00A4140C" w:rsidRDefault="001F39F2" w:rsidP="00585E2C">
            <w:pPr>
              <w:pStyle w:val="Box"/>
            </w:pPr>
            <w:r w:rsidRPr="00A4140C">
              <w:t xml:space="preserve">This indicator does not provide information on whether the standards or the quality assurance processes are appropriate. In addition, service outlets that are not quality assessed do not necessarily deliver services of lower quality. </w:t>
            </w:r>
          </w:p>
          <w:p w:rsidR="00436916" w:rsidRPr="00877805" w:rsidRDefault="00436916" w:rsidP="00436916">
            <w:pPr>
              <w:pStyle w:val="Box"/>
            </w:pPr>
            <w:r w:rsidRPr="00877805">
              <w:t>Data reported for this measure are:</w:t>
            </w:r>
          </w:p>
          <w:p w:rsidR="00436916" w:rsidRPr="00877805" w:rsidRDefault="00670FB9" w:rsidP="00670FB9">
            <w:pPr>
              <w:keepNext/>
              <w:numPr>
                <w:ilvl w:val="0"/>
                <w:numId w:val="1"/>
              </w:numPr>
              <w:spacing w:before="60" w:line="280" w:lineRule="atLeast"/>
              <w:jc w:val="both"/>
              <w:rPr>
                <w:rFonts w:ascii="Arial" w:hAnsi="Arial"/>
                <w:sz w:val="22"/>
                <w:szCs w:val="20"/>
                <w:lang w:eastAsia="en-US"/>
              </w:rPr>
            </w:pPr>
            <w:r w:rsidRPr="00670FB9">
              <w:rPr>
                <w:rFonts w:ascii="Arial" w:hAnsi="Arial"/>
                <w:sz w:val="22"/>
                <w:szCs w:val="20"/>
                <w:lang w:eastAsia="en-US"/>
              </w:rPr>
              <w:t>comparable (subject to caveats) within jurisdictions over time but are not comparable across jurisdictions</w:t>
            </w:r>
            <w:r w:rsidR="00436916" w:rsidRPr="00877805">
              <w:rPr>
                <w:rFonts w:ascii="Arial" w:hAnsi="Arial"/>
                <w:sz w:val="22"/>
                <w:szCs w:val="20"/>
                <w:lang w:eastAsia="en-US"/>
              </w:rPr>
              <w:t xml:space="preserve"> </w:t>
            </w:r>
          </w:p>
          <w:p w:rsidR="00436916" w:rsidRPr="00670FB9" w:rsidRDefault="00670FB9" w:rsidP="00436916">
            <w:pPr>
              <w:keepNext/>
              <w:numPr>
                <w:ilvl w:val="0"/>
                <w:numId w:val="1"/>
              </w:numPr>
              <w:spacing w:before="60" w:line="280" w:lineRule="atLeast"/>
              <w:jc w:val="both"/>
              <w:rPr>
                <w:rFonts w:ascii="Arial" w:hAnsi="Arial"/>
                <w:sz w:val="22"/>
                <w:szCs w:val="20"/>
                <w:lang w:eastAsia="en-US"/>
              </w:rPr>
            </w:pPr>
            <w:r w:rsidRPr="00877805">
              <w:rPr>
                <w:rFonts w:ascii="Arial" w:hAnsi="Arial"/>
                <w:sz w:val="22"/>
                <w:szCs w:val="20"/>
                <w:lang w:eastAsia="en-US"/>
              </w:rPr>
              <w:t>complete (subject to caveats)</w:t>
            </w:r>
            <w:r>
              <w:rPr>
                <w:rFonts w:ascii="Arial" w:hAnsi="Arial"/>
                <w:sz w:val="22"/>
                <w:szCs w:val="20"/>
                <w:lang w:eastAsia="en-US"/>
              </w:rPr>
              <w:t xml:space="preserve"> </w:t>
            </w:r>
            <w:r w:rsidRPr="00877805">
              <w:rPr>
                <w:rFonts w:ascii="Arial" w:hAnsi="Arial"/>
                <w:sz w:val="22"/>
                <w:szCs w:val="20"/>
                <w:lang w:eastAsia="en-US"/>
              </w:rPr>
              <w:t xml:space="preserve">for the current reporting period. All required </w:t>
            </w:r>
            <w:r w:rsidRPr="007E5BCD">
              <w:rPr>
                <w:rFonts w:ascii="Arial" w:hAnsi="Arial"/>
                <w:sz w:val="22"/>
                <w:szCs w:val="20"/>
                <w:lang w:eastAsia="en-US"/>
              </w:rPr>
              <w:t>2012</w:t>
            </w:r>
            <w:r w:rsidRPr="00877805">
              <w:rPr>
                <w:rFonts w:ascii="Arial" w:hAnsi="Arial"/>
                <w:sz w:val="22"/>
                <w:szCs w:val="20"/>
                <w:lang w:eastAsia="en-US"/>
              </w:rPr>
              <w:t>-1</w:t>
            </w:r>
            <w:r>
              <w:rPr>
                <w:rFonts w:ascii="Arial" w:hAnsi="Arial"/>
                <w:sz w:val="22"/>
                <w:szCs w:val="20"/>
                <w:lang w:eastAsia="en-US"/>
              </w:rPr>
              <w:t>3</w:t>
            </w:r>
            <w:r w:rsidRPr="00877805">
              <w:rPr>
                <w:rFonts w:ascii="Arial" w:hAnsi="Arial"/>
                <w:sz w:val="22"/>
                <w:szCs w:val="20"/>
                <w:lang w:eastAsia="en-US"/>
              </w:rPr>
              <w:t xml:space="preserve"> data are available for all jurisdictions</w:t>
            </w:r>
            <w:r w:rsidR="00436916" w:rsidRPr="00670FB9">
              <w:rPr>
                <w:rFonts w:ascii="Arial" w:hAnsi="Arial"/>
                <w:sz w:val="22"/>
                <w:szCs w:val="20"/>
                <w:lang w:eastAsia="en-US"/>
              </w:rPr>
              <w:t>.</w:t>
            </w:r>
          </w:p>
          <w:p w:rsidR="001F39F2" w:rsidRPr="00A4140C" w:rsidRDefault="00E41766" w:rsidP="00E41766">
            <w:pPr>
              <w:pStyle w:val="Box"/>
            </w:pPr>
            <w:r w:rsidRPr="00D76CC2">
              <w:t>Data quality information for this indicator is under development</w:t>
            </w:r>
            <w:r w:rsidR="00436916">
              <w:t>.</w:t>
            </w:r>
          </w:p>
        </w:tc>
      </w:tr>
      <w:tr w:rsidR="001F39F2" w:rsidRPr="00A4140C" w:rsidTr="00CE6379">
        <w:trPr>
          <w:cantSplit/>
        </w:trPr>
        <w:tc>
          <w:tcPr>
            <w:tcW w:w="8767"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67" w:type="dxa"/>
            <w:tcBorders>
              <w:top w:val="nil"/>
              <w:left w:val="nil"/>
              <w:bottom w:val="nil"/>
              <w:right w:val="nil"/>
            </w:tcBorders>
          </w:tcPr>
          <w:p w:rsidR="001F39F2" w:rsidRPr="00A4140C" w:rsidRDefault="001F39F2" w:rsidP="00585E2C">
            <w:pPr>
              <w:pStyle w:val="Box"/>
              <w:keepNext w:val="0"/>
              <w:spacing w:before="60" w:after="60" w:line="80" w:lineRule="exact"/>
              <w:rPr>
                <w:b/>
                <w:sz w:val="14"/>
              </w:rPr>
            </w:pPr>
          </w:p>
        </w:tc>
      </w:tr>
    </w:tbl>
    <w:p w:rsidR="001F39F2" w:rsidRPr="00A4140C" w:rsidRDefault="001F39F2" w:rsidP="00585E2C">
      <w:pPr>
        <w:pStyle w:val="BodyText"/>
        <w:rPr>
          <w:szCs w:val="26"/>
        </w:rPr>
      </w:pPr>
      <w:r w:rsidRPr="00A4140C">
        <w:rPr>
          <w:szCs w:val="26"/>
        </w:rPr>
        <w:t xml:space="preserve">A set of eight minimum National Disability Service Standards were developed in 1992 </w:t>
      </w:r>
      <w:r w:rsidR="00DA5D20" w:rsidRPr="00A4140C">
        <w:rPr>
          <w:szCs w:val="26"/>
        </w:rPr>
        <w:t>under</w:t>
      </w:r>
      <w:r w:rsidRPr="00A4140C">
        <w:rPr>
          <w:szCs w:val="26"/>
        </w:rPr>
        <w:t xml:space="preserve"> the first Commonwealth State Disability Agreement (box 14.</w:t>
      </w:r>
      <w:r w:rsidR="00525A0A" w:rsidRPr="00A4140C">
        <w:rPr>
          <w:szCs w:val="26"/>
        </w:rPr>
        <w:t>13</w:t>
      </w:r>
      <w:r w:rsidRPr="00A4140C">
        <w:rPr>
          <w:szCs w:val="26"/>
        </w:rPr>
        <w:t>)</w:t>
      </w:r>
      <w:r w:rsidR="003B12F3">
        <w:rPr>
          <w:szCs w:val="26"/>
        </w:rPr>
        <w:t xml:space="preserve"> and remain current</w:t>
      </w:r>
      <w:r w:rsidRPr="00A4140C">
        <w:rPr>
          <w:szCs w:val="26"/>
        </w:rPr>
        <w:t xml:space="preserve">. </w:t>
      </w:r>
      <w:r w:rsidR="00DA5D20" w:rsidRPr="00A4140C">
        <w:rPr>
          <w:szCs w:val="26"/>
        </w:rPr>
        <w:t>T</w:t>
      </w:r>
      <w:r w:rsidRPr="00A4140C">
        <w:rPr>
          <w:szCs w:val="26"/>
        </w:rPr>
        <w:t xml:space="preserve">he Australian Government and all State and Territory governments agreed to implement these minimum standards: </w:t>
      </w:r>
    </w:p>
    <w:p w:rsidR="001F39F2" w:rsidRPr="00A4140C" w:rsidRDefault="001F39F2" w:rsidP="00585E2C">
      <w:pPr>
        <w:pStyle w:val="ListBullet"/>
      </w:pPr>
      <w:r w:rsidRPr="00A4140C">
        <w:t>The Australian Government has implemented a quality assurance system for funded disability employment and rehabilitation services</w:t>
      </w:r>
      <w:r w:rsidR="00DA5D20" w:rsidRPr="00A4140C">
        <w:t>, which</w:t>
      </w:r>
      <w:r w:rsidRPr="00A4140C">
        <w:t xml:space="preserve"> requires service providers to be certified as compliant against 12 standards (which include the eight minimum standards). Each standard has a least one key performance indicator (table </w:t>
      </w:r>
      <w:proofErr w:type="spellStart"/>
      <w:r w:rsidRPr="00225FCF">
        <w:t>14A.</w:t>
      </w:r>
      <w:r w:rsidR="00002BFD">
        <w:t>75</w:t>
      </w:r>
      <w:proofErr w:type="spellEnd"/>
      <w:r w:rsidRPr="00A4140C">
        <w:t>)</w:t>
      </w:r>
      <w:r w:rsidR="00DA5D20" w:rsidRPr="00A4140C">
        <w:t>.</w:t>
      </w:r>
      <w:r w:rsidRPr="00A4140C">
        <w:t xml:space="preserve"> </w:t>
      </w:r>
    </w:p>
    <w:p w:rsidR="001F39F2" w:rsidRPr="00225FCF" w:rsidRDefault="001F39F2" w:rsidP="00585E2C">
      <w:pPr>
        <w:pStyle w:val="ListBullet"/>
      </w:pPr>
      <w:r w:rsidRPr="00A4140C">
        <w:lastRenderedPageBreak/>
        <w:t xml:space="preserve">Most State and Territory governments have undertaken work to interpret the standards (such as developing supporting standards) and to develop related performance indicators and/or guidance on how to meet the standards. Most State and Territory governments have adopted additional standards to the eight minimum National Standards. Five jurisdictions have adopted a specific standard relating to ‘Protection of human rights and freedom from abuse’, for example. Some have also introduced specific outcome standards for service users or generic standards that </w:t>
      </w:r>
      <w:r w:rsidRPr="00225FCF">
        <w:t>apply to all community sector organisations</w:t>
      </w:r>
      <w:r w:rsidR="003B12F3">
        <w:t>,</w:t>
      </w:r>
      <w:r w:rsidRPr="00225FCF">
        <w:t xml:space="preserve"> including disability services (tables </w:t>
      </w:r>
      <w:proofErr w:type="spellStart"/>
      <w:r w:rsidRPr="00225FCF">
        <w:t>14A.</w:t>
      </w:r>
      <w:r w:rsidR="00002BFD">
        <w:t>67</w:t>
      </w:r>
      <w:proofErr w:type="spellEnd"/>
      <w:r w:rsidRPr="00225FCF">
        <w:t>–</w:t>
      </w:r>
      <w:r w:rsidR="00002BFD">
        <w:t>74</w:t>
      </w:r>
      <w:r w:rsidRPr="00225FCF">
        <w:t>)</w:t>
      </w:r>
      <w:r w:rsidR="00DA5D20" w:rsidRPr="00225FCF">
        <w:t>.</w:t>
      </w:r>
      <w:r w:rsidRPr="00225FCF">
        <w:t xml:space="preserve"> </w:t>
      </w:r>
    </w:p>
    <w:p w:rsidR="001F39F2" w:rsidRPr="00225FCF" w:rsidRDefault="001F39F2" w:rsidP="00585E2C">
      <w:pPr>
        <w:pStyle w:val="ListBullet"/>
      </w:pPr>
      <w:r w:rsidRPr="00225FCF">
        <w:t>All State and Territory governments have developed, or are in the process of developing</w:t>
      </w:r>
      <w:r w:rsidR="003B12F3">
        <w:t xml:space="preserve"> or </w:t>
      </w:r>
      <w:r w:rsidRPr="00225FCF">
        <w:t xml:space="preserve">re-developing, mechanisms for assessing compliance with standards (tables </w:t>
      </w:r>
      <w:proofErr w:type="spellStart"/>
      <w:r w:rsidRPr="00225FCF">
        <w:t>14A.</w:t>
      </w:r>
      <w:r w:rsidR="00002BFD">
        <w:t>67</w:t>
      </w:r>
      <w:proofErr w:type="spellEnd"/>
      <w:r w:rsidRPr="00225FCF">
        <w:t>–</w:t>
      </w:r>
      <w:r w:rsidR="00002BFD">
        <w:t>74</w:t>
      </w:r>
      <w:r w:rsidRPr="00225FCF">
        <w:t xml:space="preserve">). </w:t>
      </w:r>
    </w:p>
    <w:p w:rsidR="001F39F2" w:rsidRPr="00A4140C" w:rsidRDefault="001F39F2" w:rsidP="00585E2C">
      <w:pPr>
        <w:pStyle w:val="BoxSpace"/>
      </w:pPr>
    </w:p>
    <w:tbl>
      <w:tblPr>
        <w:tblW w:w="8767"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1F39F2" w:rsidRPr="00A4140C" w:rsidTr="00CE6379">
        <w:tc>
          <w:tcPr>
            <w:tcW w:w="8767"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28" w:name="OLE_LINK38"/>
            <w:r w:rsidR="004271D8">
              <w:rPr>
                <w:b w:val="0"/>
              </w:rPr>
              <w:t>14.</w:t>
            </w:r>
            <w:r w:rsidR="00100632">
              <w:rPr>
                <w:b w:val="0"/>
                <w:noProof/>
              </w:rPr>
              <w:t>13</w:t>
            </w:r>
            <w:bookmarkEnd w:id="28"/>
            <w:r w:rsidRPr="00A4140C">
              <w:tab/>
              <w:t>National Disability Service Standards</w:t>
            </w:r>
          </w:p>
        </w:tc>
      </w:tr>
      <w:tr w:rsidR="001F39F2" w:rsidRPr="00A4140C" w:rsidTr="00CE6379">
        <w:trPr>
          <w:cantSplit/>
        </w:trPr>
        <w:tc>
          <w:tcPr>
            <w:tcW w:w="8767" w:type="dxa"/>
            <w:tcBorders>
              <w:top w:val="nil"/>
              <w:left w:val="single" w:sz="6" w:space="0" w:color="auto"/>
              <w:bottom w:val="nil"/>
              <w:right w:val="single" w:sz="4" w:space="0" w:color="auto"/>
            </w:tcBorders>
          </w:tcPr>
          <w:p w:rsidR="001F39F2" w:rsidRPr="00A4140C" w:rsidRDefault="001F39F2" w:rsidP="00585E2C">
            <w:pPr>
              <w:pStyle w:val="BoxHeading1"/>
            </w:pPr>
            <w:r w:rsidRPr="00A4140C">
              <w:t>Standard 1</w:t>
            </w:r>
            <w:r w:rsidRPr="00A4140C">
              <w:tab/>
            </w:r>
            <w:r w:rsidRPr="00A4140C">
              <w:tab/>
              <w:t>Service access</w:t>
            </w:r>
          </w:p>
          <w:p w:rsidR="001F39F2" w:rsidRPr="00A4140C" w:rsidRDefault="001F39F2" w:rsidP="00585E2C">
            <w:pPr>
              <w:pStyle w:val="Box"/>
            </w:pPr>
            <w:r w:rsidRPr="00A4140C">
              <w:t>Each consumer seeking a service has access to a service on the basis of relative need and available resources.</w:t>
            </w:r>
          </w:p>
          <w:p w:rsidR="001F39F2" w:rsidRPr="00A4140C" w:rsidRDefault="001F39F2" w:rsidP="00585E2C">
            <w:pPr>
              <w:pStyle w:val="BoxHeading1"/>
            </w:pPr>
            <w:r w:rsidRPr="00A4140C">
              <w:t>Standard 2</w:t>
            </w:r>
            <w:r w:rsidRPr="00A4140C">
              <w:tab/>
            </w:r>
            <w:r w:rsidRPr="00A4140C">
              <w:tab/>
              <w:t>Individual needs</w:t>
            </w:r>
          </w:p>
          <w:p w:rsidR="001F39F2" w:rsidRPr="00A4140C" w:rsidRDefault="001F39F2" w:rsidP="00585E2C">
            <w:pPr>
              <w:pStyle w:val="Box"/>
            </w:pPr>
            <w:r w:rsidRPr="00A4140C">
              <w:t>Each person with disability receives a service which is designed to meet, in the least restrictive way, his or her individual needs and personal goals.</w:t>
            </w:r>
          </w:p>
          <w:p w:rsidR="001F39F2" w:rsidRPr="00A4140C" w:rsidRDefault="001F39F2" w:rsidP="00585E2C">
            <w:pPr>
              <w:pStyle w:val="BoxHeading1"/>
            </w:pPr>
            <w:r w:rsidRPr="00A4140C">
              <w:t>Standard 3</w:t>
            </w:r>
            <w:r w:rsidRPr="00A4140C">
              <w:tab/>
            </w:r>
            <w:r w:rsidRPr="00A4140C">
              <w:tab/>
              <w:t>Decision making and choice</w:t>
            </w:r>
          </w:p>
          <w:p w:rsidR="001F39F2" w:rsidRPr="00A4140C" w:rsidRDefault="001F39F2" w:rsidP="00585E2C">
            <w:pPr>
              <w:pStyle w:val="Box"/>
            </w:pPr>
            <w:r w:rsidRPr="00A4140C">
              <w:t>Each person with disability has the opportunity to participate as fully as possible in making decisions about the events and activities of his or her daily life in relation to the services he or she receives.</w:t>
            </w:r>
          </w:p>
          <w:p w:rsidR="001F39F2" w:rsidRPr="00A4140C" w:rsidRDefault="001F39F2" w:rsidP="00585E2C">
            <w:pPr>
              <w:pStyle w:val="BoxHeading1"/>
            </w:pPr>
            <w:r w:rsidRPr="00A4140C">
              <w:t>Standard 4</w:t>
            </w:r>
            <w:r w:rsidRPr="00A4140C">
              <w:tab/>
            </w:r>
            <w:r w:rsidRPr="00A4140C">
              <w:tab/>
              <w:t>Privacy, dignity and confidentiality</w:t>
            </w:r>
          </w:p>
          <w:p w:rsidR="001F39F2" w:rsidRPr="00A4140C" w:rsidRDefault="001F39F2" w:rsidP="00585E2C">
            <w:pPr>
              <w:pStyle w:val="Box"/>
            </w:pPr>
            <w:r w:rsidRPr="00A4140C">
              <w:t>Each consumer’s right to privacy, dignity and confidentiality in all aspects of his or her life is recognised and respected.</w:t>
            </w:r>
          </w:p>
          <w:p w:rsidR="001F39F2" w:rsidRPr="00A4140C" w:rsidRDefault="001F39F2" w:rsidP="00585E2C">
            <w:pPr>
              <w:pStyle w:val="BoxHeading1"/>
            </w:pPr>
            <w:r w:rsidRPr="00A4140C">
              <w:t>Standard 5</w:t>
            </w:r>
            <w:r w:rsidRPr="00A4140C">
              <w:tab/>
            </w:r>
            <w:r w:rsidRPr="00A4140C">
              <w:tab/>
              <w:t>Participation and integration</w:t>
            </w:r>
          </w:p>
          <w:p w:rsidR="001F39F2" w:rsidRPr="00A4140C" w:rsidRDefault="001F39F2" w:rsidP="00585E2C">
            <w:pPr>
              <w:pStyle w:val="Box"/>
            </w:pPr>
            <w:r w:rsidRPr="00A4140C">
              <w:t>Each person with disability is supported and encouraged to participate and be involved in the life of the community.</w:t>
            </w:r>
          </w:p>
          <w:p w:rsidR="001F39F2" w:rsidRPr="00A4140C" w:rsidRDefault="001F39F2" w:rsidP="00585E2C">
            <w:pPr>
              <w:pStyle w:val="BoxHeading1"/>
            </w:pPr>
            <w:r w:rsidRPr="00A4140C">
              <w:t>Standard 6</w:t>
            </w:r>
            <w:r w:rsidRPr="00A4140C">
              <w:tab/>
            </w:r>
            <w:r w:rsidRPr="00A4140C">
              <w:tab/>
              <w:t>Valued status</w:t>
            </w:r>
          </w:p>
          <w:p w:rsidR="001F39F2" w:rsidRPr="00A4140C" w:rsidRDefault="001F39F2" w:rsidP="00585E2C">
            <w:pPr>
              <w:pStyle w:val="Box"/>
            </w:pPr>
            <w:r w:rsidRPr="00A4140C">
              <w:t>Each person with disability has the opportunity to develop and maintain skills and to participate in activities that enable him or her to achieve valued roles in the community.</w:t>
            </w:r>
          </w:p>
          <w:p w:rsidR="001F39F2" w:rsidRPr="00A4140C" w:rsidRDefault="001F39F2" w:rsidP="00585E2C">
            <w:pPr>
              <w:pStyle w:val="BoxHeading1"/>
            </w:pPr>
            <w:r w:rsidRPr="00A4140C">
              <w:t>Standard 7</w:t>
            </w:r>
            <w:r w:rsidRPr="00A4140C">
              <w:tab/>
            </w:r>
            <w:r w:rsidRPr="00A4140C">
              <w:tab/>
              <w:t>Complaints and disputes</w:t>
            </w:r>
          </w:p>
          <w:p w:rsidR="001F39F2" w:rsidRPr="00A4140C" w:rsidRDefault="001F39F2" w:rsidP="00585E2C">
            <w:pPr>
              <w:pStyle w:val="Box"/>
            </w:pPr>
            <w:r w:rsidRPr="00A4140C">
              <w:t>Each consumer is free to raise and have resolved, any complaints or disputes he or she may have regarding the agency or the service.</w:t>
            </w:r>
          </w:p>
          <w:p w:rsidR="001F39F2" w:rsidRPr="00A4140C" w:rsidRDefault="001F39F2" w:rsidP="00585E2C">
            <w:pPr>
              <w:pStyle w:val="BoxHeading1"/>
            </w:pPr>
            <w:r w:rsidRPr="00A4140C">
              <w:t>Standard 8</w:t>
            </w:r>
            <w:r w:rsidRPr="00A4140C">
              <w:tab/>
            </w:r>
            <w:r w:rsidRPr="00A4140C">
              <w:tab/>
              <w:t>Service management</w:t>
            </w:r>
          </w:p>
          <w:p w:rsidR="001F39F2" w:rsidRPr="00A4140C" w:rsidRDefault="001F39F2" w:rsidP="00585E2C">
            <w:pPr>
              <w:pStyle w:val="Box"/>
            </w:pPr>
            <w:r w:rsidRPr="00A4140C">
              <w:t>Each agency adopts sound management practices which maximise outcomes for consumers.</w:t>
            </w:r>
          </w:p>
        </w:tc>
      </w:tr>
      <w:tr w:rsidR="001F39F2" w:rsidRPr="00A4140C" w:rsidTr="00CE6379">
        <w:trPr>
          <w:cantSplit/>
        </w:trPr>
        <w:tc>
          <w:tcPr>
            <w:tcW w:w="8767"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67" w:type="dxa"/>
            <w:tcBorders>
              <w:top w:val="nil"/>
              <w:left w:val="nil"/>
              <w:bottom w:val="nil"/>
              <w:right w:val="nil"/>
            </w:tcBorders>
          </w:tcPr>
          <w:p w:rsidR="001F39F2" w:rsidRPr="00A4140C" w:rsidRDefault="001F39F2" w:rsidP="00585E2C">
            <w:pPr>
              <w:pStyle w:val="Box"/>
              <w:keepNext w:val="0"/>
              <w:spacing w:before="60" w:after="60" w:line="80" w:lineRule="exact"/>
              <w:rPr>
                <w:b/>
                <w:sz w:val="14"/>
              </w:rPr>
            </w:pPr>
          </w:p>
        </w:tc>
      </w:tr>
    </w:tbl>
    <w:p w:rsidR="001F39F2" w:rsidRPr="00A4140C" w:rsidRDefault="00DA5D20" w:rsidP="00585E2C">
      <w:pPr>
        <w:pStyle w:val="BodyText"/>
      </w:pPr>
      <w:r w:rsidRPr="00A4140C">
        <w:t>Q</w:t>
      </w:r>
      <w:r w:rsidR="001F39F2" w:rsidRPr="00A4140C">
        <w:t xml:space="preserve">uality assurance processes differ across jurisdictions. Most processes include some form of self-assessment. Many </w:t>
      </w:r>
      <w:r w:rsidRPr="00A4140C">
        <w:t>include</w:t>
      </w:r>
      <w:r w:rsidR="001F39F2" w:rsidRPr="00A4140C">
        <w:t xml:space="preserve">, or are working toward implementing, an external third party audit/certification process. </w:t>
      </w:r>
    </w:p>
    <w:p w:rsidR="001F39F2" w:rsidRPr="00A4140C" w:rsidRDefault="001F39F2" w:rsidP="00585E2C">
      <w:pPr>
        <w:pStyle w:val="BodyText"/>
      </w:pPr>
      <w:r w:rsidRPr="00A4140C">
        <w:t xml:space="preserve">Data on quality assurance processes in </w:t>
      </w:r>
      <w:r w:rsidR="00106A49" w:rsidRPr="00A4140C">
        <w:t>201</w:t>
      </w:r>
      <w:r w:rsidR="00670FB9">
        <w:t>2</w:t>
      </w:r>
      <w:r w:rsidRPr="00A4140C">
        <w:t>-</w:t>
      </w:r>
      <w:r w:rsidR="00106A49" w:rsidRPr="00A4140C">
        <w:t>1</w:t>
      </w:r>
      <w:r w:rsidR="00670FB9">
        <w:t>3</w:t>
      </w:r>
      <w:r w:rsidR="00106A49" w:rsidRPr="00A4140C">
        <w:t xml:space="preserve"> </w:t>
      </w:r>
      <w:r w:rsidRPr="00A4140C">
        <w:t>are reported in box 14.1</w:t>
      </w:r>
      <w:r w:rsidR="00DA5D20" w:rsidRPr="00A4140C">
        <w:t>4</w:t>
      </w:r>
      <w:r w:rsidRPr="00A4140C">
        <w:t xml:space="preserve">. These results should be interpreted with reference to </w:t>
      </w:r>
      <w:r w:rsidRPr="00225FCF">
        <w:t xml:space="preserve">tables </w:t>
      </w:r>
      <w:proofErr w:type="spellStart"/>
      <w:r w:rsidRPr="00225FCF">
        <w:t>14A.</w:t>
      </w:r>
      <w:r w:rsidR="00002BFD">
        <w:t>67</w:t>
      </w:r>
      <w:proofErr w:type="spellEnd"/>
      <w:r w:rsidRPr="00225FCF">
        <w:t>–</w:t>
      </w:r>
      <w:r w:rsidR="00002BFD">
        <w:t>74</w:t>
      </w:r>
      <w:r w:rsidR="00DA5D20" w:rsidRPr="00225FCF">
        <w:t>, which</w:t>
      </w:r>
      <w:r w:rsidRPr="00A4140C">
        <w:t xml:space="preserve"> contain information on the legislation under which jurisdictions implement standards, the relevant disability service standards and how quality is monitored. </w:t>
      </w:r>
    </w:p>
    <w:p w:rsidR="00A3361B" w:rsidRPr="00A4140C" w:rsidRDefault="00A3361B"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3361B" w:rsidRPr="00A4140C" w:rsidTr="00A3361B">
        <w:tc>
          <w:tcPr>
            <w:tcW w:w="8771" w:type="dxa"/>
            <w:tcBorders>
              <w:top w:val="single" w:sz="6" w:space="0" w:color="auto"/>
              <w:bottom w:val="nil"/>
            </w:tcBorders>
          </w:tcPr>
          <w:p w:rsidR="00A3361B" w:rsidRPr="00A4140C" w:rsidRDefault="00A3361B" w:rsidP="003C3BBB">
            <w:pPr>
              <w:pStyle w:val="BoxTitle"/>
              <w:keepNext w:val="0"/>
            </w:pPr>
            <w:r w:rsidRPr="00A4140C">
              <w:rPr>
                <w:b w:val="0"/>
              </w:rPr>
              <w:t xml:space="preserve">Box </w:t>
            </w:r>
            <w:r w:rsidR="004271D8">
              <w:rPr>
                <w:b w:val="0"/>
              </w:rPr>
              <w:t>14.</w:t>
            </w:r>
            <w:r w:rsidR="00100632">
              <w:rPr>
                <w:b w:val="0"/>
                <w:noProof/>
              </w:rPr>
              <w:t>14</w:t>
            </w:r>
            <w:r w:rsidRPr="00A4140C">
              <w:tab/>
              <w:t>Quality assurance processes for NDA specialist disability services 201</w:t>
            </w:r>
            <w:r w:rsidR="00926737">
              <w:t>2</w:t>
            </w:r>
            <w:r w:rsidRPr="00A4140C">
              <w:t>-1</w:t>
            </w:r>
            <w:r w:rsidR="00926737">
              <w:t>3</w:t>
            </w:r>
          </w:p>
        </w:tc>
      </w:tr>
      <w:tr w:rsidR="00A3361B" w:rsidRPr="00A4140C" w:rsidTr="00A3361B">
        <w:trPr>
          <w:cantSplit/>
        </w:trPr>
        <w:tc>
          <w:tcPr>
            <w:tcW w:w="8771" w:type="dxa"/>
            <w:tcBorders>
              <w:top w:val="nil"/>
              <w:left w:val="single" w:sz="6" w:space="0" w:color="auto"/>
              <w:bottom w:val="nil"/>
              <w:right w:val="single" w:sz="6" w:space="0" w:color="auto"/>
            </w:tcBorders>
          </w:tcPr>
          <w:p w:rsidR="00B052BA" w:rsidRPr="00A4140C" w:rsidRDefault="00B052BA" w:rsidP="003C3BBB">
            <w:pPr>
              <w:pStyle w:val="BoxHeading1"/>
              <w:keepNext w:val="0"/>
              <w:spacing w:line="260" w:lineRule="atLeast"/>
            </w:pPr>
            <w:r w:rsidRPr="00A4140C">
              <w:t>Australian Government</w:t>
            </w:r>
          </w:p>
          <w:p w:rsidR="00B052BA" w:rsidRPr="00A4140C" w:rsidRDefault="00B052BA" w:rsidP="003C3BBB">
            <w:pPr>
              <w:pStyle w:val="Box"/>
              <w:keepNext w:val="0"/>
            </w:pPr>
            <w:r w:rsidRPr="00A4140C">
              <w:t xml:space="preserve">The Australian Government funded a total of </w:t>
            </w:r>
            <w:r w:rsidR="00101D23">
              <w:t>294</w:t>
            </w:r>
            <w:r w:rsidRPr="00A4140C">
              <w:t xml:space="preserve"> disability employment organisations, comprising </w:t>
            </w:r>
            <w:r w:rsidR="00101D23">
              <w:t>2018</w:t>
            </w:r>
            <w:r w:rsidRPr="00A4140C">
              <w:t xml:space="preserve"> outlets, operating across Australia at 30 June 201</w:t>
            </w:r>
            <w:r w:rsidR="00101D23">
              <w:t>3</w:t>
            </w:r>
            <w:r w:rsidRPr="00A4140C">
              <w:t>. Of these:</w:t>
            </w:r>
          </w:p>
          <w:p w:rsidR="00B052BA" w:rsidRPr="00A4140C" w:rsidRDefault="00B052BA" w:rsidP="003C3BBB">
            <w:pPr>
              <w:pStyle w:val="BoxListBullet"/>
              <w:keepNext w:val="0"/>
              <w:spacing w:before="120"/>
              <w:rPr>
                <w:lang w:eastAsia="en-US"/>
              </w:rPr>
            </w:pPr>
            <w:r w:rsidRPr="00A4140C">
              <w:rPr>
                <w:lang w:eastAsia="en-US"/>
              </w:rPr>
              <w:t>Disability Employment Services (DES) funded by the Department of Education, Employment and Work Place Relations (</w:t>
            </w:r>
            <w:proofErr w:type="spellStart"/>
            <w:r w:rsidRPr="00A4140C">
              <w:rPr>
                <w:lang w:eastAsia="en-US"/>
              </w:rPr>
              <w:t>DEEWR</w:t>
            </w:r>
            <w:proofErr w:type="spellEnd"/>
            <w:r w:rsidRPr="00A4140C">
              <w:rPr>
                <w:lang w:eastAsia="en-US"/>
              </w:rPr>
              <w:t>) made up 1</w:t>
            </w:r>
            <w:r w:rsidR="00101D23">
              <w:rPr>
                <w:lang w:eastAsia="en-US"/>
              </w:rPr>
              <w:t>0</w:t>
            </w:r>
            <w:r w:rsidRPr="00A4140C">
              <w:rPr>
                <w:lang w:eastAsia="en-US"/>
              </w:rPr>
              <w:t>0 (</w:t>
            </w:r>
            <w:r w:rsidR="00101D23">
              <w:rPr>
                <w:lang w:eastAsia="en-US"/>
              </w:rPr>
              <w:t>34</w:t>
            </w:r>
            <w:r w:rsidRPr="00A4140C">
              <w:rPr>
                <w:lang w:eastAsia="en-US"/>
              </w:rPr>
              <w:t xml:space="preserve"> per cent) of the organisations but accounted for 1</w:t>
            </w:r>
            <w:r w:rsidR="00101D23">
              <w:rPr>
                <w:lang w:eastAsia="en-US"/>
              </w:rPr>
              <w:t>707</w:t>
            </w:r>
            <w:r w:rsidRPr="00A4140C">
              <w:rPr>
                <w:lang w:eastAsia="en-US"/>
              </w:rPr>
              <w:t xml:space="preserve"> (8</w:t>
            </w:r>
            <w:r w:rsidR="00101D23">
              <w:rPr>
                <w:lang w:eastAsia="en-US"/>
              </w:rPr>
              <w:t>5</w:t>
            </w:r>
            <w:r w:rsidRPr="00A4140C">
              <w:rPr>
                <w:lang w:eastAsia="en-US"/>
              </w:rPr>
              <w:t xml:space="preserve"> per cent) of total outlets </w:t>
            </w:r>
          </w:p>
          <w:p w:rsidR="00B052BA" w:rsidRPr="00A4140C" w:rsidRDefault="00B052BA" w:rsidP="003C3BBB">
            <w:pPr>
              <w:pStyle w:val="BoxListBullet"/>
              <w:keepNext w:val="0"/>
              <w:spacing w:before="120"/>
              <w:rPr>
                <w:lang w:eastAsia="en-US"/>
              </w:rPr>
            </w:pPr>
            <w:r w:rsidRPr="00A4140C">
              <w:rPr>
                <w:lang w:eastAsia="en-US"/>
              </w:rPr>
              <w:t>Australian Disability Enterprises (</w:t>
            </w:r>
            <w:proofErr w:type="spellStart"/>
            <w:r w:rsidRPr="00A4140C">
              <w:rPr>
                <w:lang w:eastAsia="en-US"/>
              </w:rPr>
              <w:t>ADEs</w:t>
            </w:r>
            <w:proofErr w:type="spellEnd"/>
            <w:r w:rsidRPr="00A4140C">
              <w:rPr>
                <w:lang w:eastAsia="en-US"/>
              </w:rPr>
              <w:t>) funded by the Department of Families, Housing, Community Services and Indigenous Affairs (</w:t>
            </w:r>
            <w:proofErr w:type="spellStart"/>
            <w:r w:rsidRPr="00A4140C">
              <w:rPr>
                <w:lang w:eastAsia="en-US"/>
              </w:rPr>
              <w:t>FaHCSIA</w:t>
            </w:r>
            <w:proofErr w:type="spellEnd"/>
            <w:r w:rsidRPr="00A4140C">
              <w:rPr>
                <w:lang w:eastAsia="en-US"/>
              </w:rPr>
              <w:t>) made up 1</w:t>
            </w:r>
            <w:r w:rsidR="00101D23">
              <w:rPr>
                <w:lang w:eastAsia="en-US"/>
              </w:rPr>
              <w:t>43</w:t>
            </w:r>
            <w:r w:rsidRPr="00A4140C">
              <w:rPr>
                <w:lang w:eastAsia="en-US"/>
              </w:rPr>
              <w:t> (</w:t>
            </w:r>
            <w:r w:rsidR="00101D23">
              <w:rPr>
                <w:lang w:eastAsia="en-US"/>
              </w:rPr>
              <w:t>49</w:t>
            </w:r>
            <w:r w:rsidRPr="00A4140C">
              <w:rPr>
                <w:lang w:eastAsia="en-US"/>
              </w:rPr>
              <w:t xml:space="preserve"> per cent) of the organisations, with </w:t>
            </w:r>
            <w:r w:rsidR="00101D23">
              <w:rPr>
                <w:lang w:eastAsia="en-US"/>
              </w:rPr>
              <w:t>311</w:t>
            </w:r>
            <w:r w:rsidRPr="00A4140C">
              <w:rPr>
                <w:lang w:eastAsia="en-US"/>
              </w:rPr>
              <w:t xml:space="preserve"> (1</w:t>
            </w:r>
            <w:r w:rsidR="00101D23">
              <w:rPr>
                <w:lang w:eastAsia="en-US"/>
              </w:rPr>
              <w:t>5</w:t>
            </w:r>
            <w:r w:rsidRPr="00A4140C">
              <w:rPr>
                <w:lang w:eastAsia="en-US"/>
              </w:rPr>
              <w:t xml:space="preserve"> per cent) of total outlets </w:t>
            </w:r>
          </w:p>
          <w:p w:rsidR="00B052BA" w:rsidRPr="00A4140C" w:rsidRDefault="00B052BA" w:rsidP="003C3BBB">
            <w:pPr>
              <w:pStyle w:val="BoxListBullet"/>
              <w:keepNext w:val="0"/>
              <w:spacing w:before="120"/>
              <w:rPr>
                <w:lang w:eastAsia="en-US"/>
              </w:rPr>
            </w:pPr>
            <w:r w:rsidRPr="00A4140C">
              <w:rPr>
                <w:lang w:eastAsia="en-US"/>
              </w:rPr>
              <w:t xml:space="preserve">of the </w:t>
            </w:r>
            <w:r w:rsidR="00101D23">
              <w:rPr>
                <w:lang w:eastAsia="en-US"/>
              </w:rPr>
              <w:t>294</w:t>
            </w:r>
            <w:r w:rsidRPr="00A4140C">
              <w:rPr>
                <w:lang w:eastAsia="en-US"/>
              </w:rPr>
              <w:t xml:space="preserve"> organisations, </w:t>
            </w:r>
            <w:r w:rsidR="00101D23">
              <w:rPr>
                <w:lang w:eastAsia="en-US"/>
              </w:rPr>
              <w:t>51</w:t>
            </w:r>
            <w:r w:rsidRPr="00A4140C">
              <w:rPr>
                <w:lang w:eastAsia="en-US"/>
              </w:rPr>
              <w:t xml:space="preserve"> (1</w:t>
            </w:r>
            <w:r w:rsidR="00101D23">
              <w:rPr>
                <w:lang w:eastAsia="en-US"/>
              </w:rPr>
              <w:t>7</w:t>
            </w:r>
            <w:r w:rsidRPr="00A4140C">
              <w:rPr>
                <w:lang w:eastAsia="en-US"/>
              </w:rPr>
              <w:t xml:space="preserve"> per cent) organisations operated as dual funded (both </w:t>
            </w:r>
            <w:proofErr w:type="spellStart"/>
            <w:r w:rsidRPr="00A4140C">
              <w:rPr>
                <w:lang w:eastAsia="en-US"/>
              </w:rPr>
              <w:t>DEEWR</w:t>
            </w:r>
            <w:proofErr w:type="spellEnd"/>
            <w:r w:rsidRPr="00A4140C">
              <w:rPr>
                <w:lang w:eastAsia="en-US"/>
              </w:rPr>
              <w:t xml:space="preserve"> and </w:t>
            </w:r>
            <w:proofErr w:type="spellStart"/>
            <w:r w:rsidRPr="00A4140C">
              <w:rPr>
                <w:lang w:eastAsia="en-US"/>
              </w:rPr>
              <w:t>FaHCSIA</w:t>
            </w:r>
            <w:proofErr w:type="spellEnd"/>
            <w:r w:rsidRPr="00A4140C">
              <w:rPr>
                <w:lang w:eastAsia="en-US"/>
              </w:rPr>
              <w:t xml:space="preserve">) employment services </w:t>
            </w:r>
          </w:p>
          <w:p w:rsidR="00B052BA" w:rsidRPr="00A4140C" w:rsidRDefault="00B052BA" w:rsidP="003C3BBB">
            <w:pPr>
              <w:pStyle w:val="BoxListBullet"/>
              <w:keepNext w:val="0"/>
              <w:spacing w:before="120"/>
              <w:rPr>
                <w:lang w:eastAsia="en-US"/>
              </w:rPr>
            </w:pPr>
            <w:r w:rsidRPr="00A4140C">
              <w:rPr>
                <w:lang w:eastAsia="en-US"/>
              </w:rPr>
              <w:t>in the year ending 30 June 201</w:t>
            </w:r>
            <w:r w:rsidR="00101D23">
              <w:rPr>
                <w:lang w:eastAsia="en-US"/>
              </w:rPr>
              <w:t>3</w:t>
            </w:r>
            <w:r w:rsidRPr="00A4140C">
              <w:rPr>
                <w:lang w:eastAsia="en-US"/>
              </w:rPr>
              <w:t>, there were a total of 3</w:t>
            </w:r>
            <w:r w:rsidR="00101D23">
              <w:rPr>
                <w:lang w:eastAsia="en-US"/>
              </w:rPr>
              <w:t>335</w:t>
            </w:r>
            <w:r w:rsidRPr="00A4140C">
              <w:rPr>
                <w:lang w:eastAsia="en-US"/>
              </w:rPr>
              <w:t xml:space="preserve"> quality assurance audits performed at 153 DES organisations, 12</w:t>
            </w:r>
            <w:r w:rsidR="00101D23">
              <w:rPr>
                <w:lang w:eastAsia="en-US"/>
              </w:rPr>
              <w:t>5</w:t>
            </w:r>
            <w:r w:rsidRPr="00A4140C">
              <w:rPr>
                <w:lang w:eastAsia="en-US"/>
              </w:rPr>
              <w:t xml:space="preserve"> ADE organisations and </w:t>
            </w:r>
            <w:r w:rsidR="00101D23">
              <w:rPr>
                <w:lang w:eastAsia="en-US"/>
              </w:rPr>
              <w:t>5</w:t>
            </w:r>
            <w:r w:rsidRPr="00A4140C">
              <w:rPr>
                <w:lang w:eastAsia="en-US"/>
              </w:rPr>
              <w:t xml:space="preserve">7 dual funded organisations. </w:t>
            </w:r>
            <w:proofErr w:type="spellStart"/>
            <w:r w:rsidRPr="00A4140C">
              <w:rPr>
                <w:lang w:eastAsia="en-US"/>
              </w:rPr>
              <w:t>FaHCSIA</w:t>
            </w:r>
            <w:proofErr w:type="spellEnd"/>
            <w:r w:rsidRPr="00A4140C">
              <w:rPr>
                <w:lang w:eastAsia="en-US"/>
              </w:rPr>
              <w:t xml:space="preserve"> paid a total of $2 </w:t>
            </w:r>
            <w:r w:rsidR="00101D23">
              <w:rPr>
                <w:lang w:eastAsia="en-US"/>
              </w:rPr>
              <w:t>271</w:t>
            </w:r>
            <w:r w:rsidRPr="00A4140C">
              <w:rPr>
                <w:lang w:eastAsia="en-US"/>
              </w:rPr>
              <w:t xml:space="preserve"> </w:t>
            </w:r>
            <w:r w:rsidR="00101D23">
              <w:rPr>
                <w:lang w:eastAsia="en-US"/>
              </w:rPr>
              <w:t>2</w:t>
            </w:r>
            <w:r w:rsidRPr="00A4140C">
              <w:rPr>
                <w:lang w:eastAsia="en-US"/>
              </w:rPr>
              <w:t xml:space="preserve">50 in contributions towards the cost of these audits. </w:t>
            </w:r>
          </w:p>
          <w:p w:rsidR="00B052BA" w:rsidRPr="00A4140C" w:rsidRDefault="00B052BA" w:rsidP="003C3BBB">
            <w:pPr>
              <w:pStyle w:val="Box"/>
              <w:keepNext w:val="0"/>
            </w:pPr>
            <w:r w:rsidRPr="00A4140C">
              <w:t xml:space="preserve">Of the 153 audits performed at DES organisations, </w:t>
            </w:r>
            <w:r w:rsidR="00101D23">
              <w:t>60</w:t>
            </w:r>
            <w:r w:rsidRPr="00A4140C">
              <w:t xml:space="preserve"> were certification audits and </w:t>
            </w:r>
            <w:r w:rsidR="00101D23">
              <w:t>93</w:t>
            </w:r>
            <w:r w:rsidRPr="00A4140C">
              <w:t xml:space="preserve"> were surveillance audits. </w:t>
            </w:r>
          </w:p>
          <w:p w:rsidR="00A3361B" w:rsidRPr="00A4140C" w:rsidRDefault="00B052BA" w:rsidP="003C3BBB">
            <w:pPr>
              <w:pStyle w:val="Box"/>
              <w:keepNext w:val="0"/>
            </w:pPr>
            <w:r w:rsidRPr="00A4140C">
              <w:t>Of the 12</w:t>
            </w:r>
            <w:r w:rsidR="00101D23">
              <w:t>5</w:t>
            </w:r>
            <w:r w:rsidRPr="00A4140C">
              <w:t xml:space="preserve"> audits performed at ADE organisations, </w:t>
            </w:r>
            <w:r w:rsidR="00101D23">
              <w:t>5</w:t>
            </w:r>
            <w:r w:rsidRPr="00A4140C">
              <w:t xml:space="preserve">1 were certification audits and </w:t>
            </w:r>
            <w:r w:rsidR="00101D23">
              <w:t>74</w:t>
            </w:r>
            <w:r w:rsidRPr="00A4140C">
              <w:t> were surveillance audits.</w:t>
            </w:r>
          </w:p>
          <w:p w:rsidR="00B052BA" w:rsidRPr="00D3621B" w:rsidRDefault="003B12F3" w:rsidP="003C3BBB">
            <w:pPr>
              <w:pStyle w:val="BoxHeading1"/>
              <w:keepNext w:val="0"/>
              <w:spacing w:line="260" w:lineRule="atLeast"/>
            </w:pPr>
            <w:r>
              <w:t>State and Territory governments</w:t>
            </w:r>
          </w:p>
          <w:p w:rsidR="00B052BA" w:rsidRDefault="00B052BA" w:rsidP="003C3BBB">
            <w:pPr>
              <w:pStyle w:val="Box"/>
              <w:keepNext w:val="0"/>
            </w:pPr>
            <w:r w:rsidRPr="00D3621B">
              <w:t>Different quality assurance processes were in place in NSW, Victoria, Queensland, WA, SA</w:t>
            </w:r>
            <w:r w:rsidR="00544A81" w:rsidRPr="00D3621B">
              <w:t xml:space="preserve">, </w:t>
            </w:r>
            <w:r w:rsidR="003B12F3">
              <w:t xml:space="preserve">the </w:t>
            </w:r>
            <w:r w:rsidR="00544A81" w:rsidRPr="00D3621B">
              <w:t xml:space="preserve">ACT </w:t>
            </w:r>
            <w:r w:rsidRPr="00D3621B">
              <w:t xml:space="preserve">and the </w:t>
            </w:r>
            <w:r w:rsidR="00544A81" w:rsidRPr="00D3621B">
              <w:t>N</w:t>
            </w:r>
            <w:r w:rsidRPr="00D3621B">
              <w:t>T in</w:t>
            </w:r>
            <w:r w:rsidRPr="00A4140C">
              <w:t xml:space="preserve"> 201</w:t>
            </w:r>
            <w:r w:rsidR="003B12F3">
              <w:t>2</w:t>
            </w:r>
            <w:r w:rsidRPr="00A4140C">
              <w:t>-1</w:t>
            </w:r>
            <w:r w:rsidR="003B12F3">
              <w:t>3</w:t>
            </w:r>
            <w:r w:rsidRPr="00A4140C">
              <w:t xml:space="preserve">. The evaluation processes related to both government and non-government service outlets, although in some jurisdictions the requirements are different across service sectors. </w:t>
            </w:r>
          </w:p>
          <w:p w:rsidR="003C3BBB" w:rsidRDefault="003C3BBB" w:rsidP="003C3BBB">
            <w:pPr>
              <w:pStyle w:val="Box"/>
              <w:keepNext w:val="0"/>
            </w:pPr>
            <w:r w:rsidRPr="00A4140C">
              <w:rPr>
                <w:i/>
              </w:rPr>
              <w:t xml:space="preserve">NSW — </w:t>
            </w:r>
            <w:r w:rsidRPr="00A4140C">
              <w:t>All NSW non-government providers are required annually to revalidate ongoing compliance with</w:t>
            </w:r>
            <w:r>
              <w:t xml:space="preserve"> the NSW Disability </w:t>
            </w:r>
            <w:r w:rsidRPr="00A4140C">
              <w:t>Standards</w:t>
            </w:r>
            <w:r>
              <w:t xml:space="preserve"> (NSW </w:t>
            </w:r>
            <w:proofErr w:type="spellStart"/>
            <w:r>
              <w:t>DSS</w:t>
            </w:r>
            <w:proofErr w:type="spellEnd"/>
            <w:r>
              <w:t>)</w:t>
            </w:r>
            <w:r w:rsidRPr="00A4140C">
              <w:t xml:space="preserve">. In </w:t>
            </w:r>
            <w:r w:rsidR="00BE6D44" w:rsidRPr="00D0700C">
              <w:t>2012</w:t>
            </w:r>
            <w:r w:rsidRPr="00A4140C">
              <w:t>, 9</w:t>
            </w:r>
            <w:r>
              <w:t>9</w:t>
            </w:r>
            <w:r w:rsidRPr="00A4140C">
              <w:t xml:space="preserve"> per cent of providers reported </w:t>
            </w:r>
            <w:proofErr w:type="spellStart"/>
            <w:r>
              <w:t>self assessed</w:t>
            </w:r>
            <w:proofErr w:type="spellEnd"/>
            <w:r>
              <w:t xml:space="preserve"> </w:t>
            </w:r>
            <w:r w:rsidRPr="00A4140C">
              <w:t xml:space="preserve">compliance with </w:t>
            </w:r>
            <w:r>
              <w:t xml:space="preserve">the NSW </w:t>
            </w:r>
            <w:proofErr w:type="spellStart"/>
            <w:r>
              <w:t>DSS</w:t>
            </w:r>
            <w:proofErr w:type="spellEnd"/>
            <w:r w:rsidRPr="00A4140C">
              <w:t xml:space="preserve">. </w:t>
            </w:r>
          </w:p>
          <w:p w:rsidR="003C3BBB" w:rsidRPr="00544A81" w:rsidRDefault="003C3BBB" w:rsidP="003C3BBB">
            <w:pPr>
              <w:pStyle w:val="Box"/>
              <w:keepNext w:val="0"/>
            </w:pPr>
            <w:r w:rsidRPr="00544A81">
              <w:t>From 1 July 2012, NSW has implemented a Quality Framework which requires funded service providers to implement a range of new quality requirements, which includes:</w:t>
            </w:r>
          </w:p>
          <w:p w:rsidR="003C3BBB" w:rsidRDefault="003C3BBB" w:rsidP="003C3BBB">
            <w:pPr>
              <w:pStyle w:val="BoxListBullet"/>
              <w:keepNext w:val="0"/>
              <w:rPr>
                <w:rFonts w:cs="Arial"/>
              </w:rPr>
            </w:pPr>
            <w:r>
              <w:rPr>
                <w:rFonts w:cs="Arial"/>
              </w:rPr>
              <w:t>implementing a quality management system</w:t>
            </w:r>
            <w:r w:rsidR="00E97E28">
              <w:rPr>
                <w:rFonts w:cs="Arial"/>
              </w:rPr>
              <w:t>,</w:t>
            </w:r>
            <w:r>
              <w:rPr>
                <w:rFonts w:cs="Arial"/>
              </w:rPr>
              <w:t xml:space="preserve"> and</w:t>
            </w:r>
          </w:p>
          <w:p w:rsidR="003C3BBB" w:rsidRPr="00A4140C" w:rsidRDefault="003C3BBB" w:rsidP="00E3374A">
            <w:pPr>
              <w:pStyle w:val="BoxListBullet"/>
              <w:keepNext w:val="0"/>
            </w:pPr>
            <w:r>
              <w:rPr>
                <w:rFonts w:cs="Arial"/>
              </w:rPr>
              <w:t xml:space="preserve">undertaking third party verification to demonstrate compliance against the NSW </w:t>
            </w:r>
            <w:proofErr w:type="spellStart"/>
            <w:r>
              <w:rPr>
                <w:rFonts w:cs="Arial"/>
              </w:rPr>
              <w:t>DSS</w:t>
            </w:r>
            <w:proofErr w:type="spellEnd"/>
            <w:r w:rsidRPr="00561851">
              <w:rPr>
                <w:rFonts w:cs="Arial"/>
              </w:rPr>
              <w:t>.</w:t>
            </w:r>
            <w:r>
              <w:rPr>
                <w:rFonts w:cs="Arial"/>
              </w:rPr>
              <w:t xml:space="preserve"> </w:t>
            </w:r>
          </w:p>
        </w:tc>
      </w:tr>
      <w:tr w:rsidR="00A3361B" w:rsidRPr="00A4140C" w:rsidTr="00A3361B">
        <w:trPr>
          <w:cantSplit/>
        </w:trPr>
        <w:tc>
          <w:tcPr>
            <w:tcW w:w="8771" w:type="dxa"/>
            <w:tcBorders>
              <w:top w:val="nil"/>
              <w:left w:val="single" w:sz="6" w:space="0" w:color="auto"/>
              <w:bottom w:val="nil"/>
              <w:right w:val="single" w:sz="6" w:space="0" w:color="auto"/>
            </w:tcBorders>
          </w:tcPr>
          <w:p w:rsidR="00A3361B" w:rsidRPr="00A4140C" w:rsidRDefault="00B052BA" w:rsidP="003C3BBB">
            <w:pPr>
              <w:pStyle w:val="BoxSource"/>
              <w:jc w:val="right"/>
            </w:pPr>
            <w:r w:rsidRPr="00A4140C">
              <w:t>(Continued on next page)</w:t>
            </w:r>
          </w:p>
        </w:tc>
      </w:tr>
      <w:tr w:rsidR="00A3361B" w:rsidRPr="00A4140C" w:rsidTr="00A3361B">
        <w:trPr>
          <w:cantSplit/>
        </w:trPr>
        <w:tc>
          <w:tcPr>
            <w:tcW w:w="8771" w:type="dxa"/>
            <w:tcBorders>
              <w:top w:val="nil"/>
              <w:left w:val="single" w:sz="6" w:space="0" w:color="auto"/>
              <w:bottom w:val="single" w:sz="6" w:space="0" w:color="auto"/>
              <w:right w:val="single" w:sz="6" w:space="0" w:color="auto"/>
            </w:tcBorders>
          </w:tcPr>
          <w:p w:rsidR="00A3361B" w:rsidRPr="00A4140C" w:rsidRDefault="00A3361B" w:rsidP="003C3BBB">
            <w:pPr>
              <w:pStyle w:val="Box"/>
              <w:keepNext w:val="0"/>
              <w:spacing w:before="0" w:line="120" w:lineRule="exact"/>
            </w:pPr>
          </w:p>
        </w:tc>
      </w:tr>
    </w:tbl>
    <w:p w:rsidR="00A3361B" w:rsidRPr="00A4140C" w:rsidRDefault="00A3361B" w:rsidP="003C3BBB">
      <w:pPr>
        <w:pStyle w:val="BodyText"/>
      </w:pPr>
    </w:p>
    <w:p w:rsidR="001F39F2" w:rsidRPr="00A4140C" w:rsidRDefault="001F39F2" w:rsidP="003C3BBB">
      <w:pPr>
        <w:pStyle w:val="BoxSpace"/>
        <w:keepNext w:val="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B052BA" w:rsidP="003C3BBB">
            <w:pPr>
              <w:pStyle w:val="BoxTitle"/>
              <w:keepNext w:val="0"/>
              <w:rPr>
                <w:rStyle w:val="DraftingNote"/>
                <w:color w:val="auto"/>
              </w:rPr>
            </w:pPr>
            <w:r w:rsidRPr="00A4140C">
              <w:rPr>
                <w:b w:val="0"/>
              </w:rPr>
              <w:lastRenderedPageBreak/>
              <w:t>Box 14.14</w:t>
            </w:r>
            <w:r w:rsidRPr="00A4140C">
              <w:tab/>
            </w:r>
            <w:r w:rsidRPr="00A4140C">
              <w:rPr>
                <w:sz w:val="18"/>
                <w:szCs w:val="18"/>
              </w:rPr>
              <w:t>(Continued)</w:t>
            </w:r>
          </w:p>
        </w:tc>
      </w:tr>
      <w:tr w:rsidR="001F39F2" w:rsidRPr="00A4140C" w:rsidTr="003C3BBB">
        <w:tc>
          <w:tcPr>
            <w:tcW w:w="8771" w:type="dxa"/>
            <w:tcBorders>
              <w:top w:val="nil"/>
              <w:left w:val="single" w:sz="6" w:space="0" w:color="auto"/>
              <w:bottom w:val="nil"/>
              <w:right w:val="single" w:sz="6" w:space="0" w:color="auto"/>
            </w:tcBorders>
          </w:tcPr>
          <w:p w:rsidR="004A5086" w:rsidRDefault="004A5086" w:rsidP="003C3BBB">
            <w:pPr>
              <w:pStyle w:val="Box"/>
              <w:keepNext w:val="0"/>
            </w:pPr>
            <w:r w:rsidRPr="00544A81">
              <w:t>The Quality Framework Reporting (</w:t>
            </w:r>
            <w:proofErr w:type="spellStart"/>
            <w:r w:rsidRPr="00544A81">
              <w:t>QFR</w:t>
            </w:r>
            <w:proofErr w:type="spellEnd"/>
            <w:r w:rsidRPr="00544A81">
              <w:t xml:space="preserve">) has been developed to assist organisations in reviewing service performance and progress against implementing the quality requirements and meeting the NSW </w:t>
            </w:r>
            <w:proofErr w:type="spellStart"/>
            <w:r w:rsidRPr="00544A81">
              <w:t>DSS</w:t>
            </w:r>
            <w:proofErr w:type="spellEnd"/>
            <w:r w:rsidRPr="00544A81">
              <w:t xml:space="preserve">. Service providers will be required to report on their progress in achieving the milestones which are fundamental to the implementation of quality requirements of Ageing, Disability and Home Care. </w:t>
            </w:r>
          </w:p>
          <w:p w:rsidR="00544A81" w:rsidRPr="00544A81" w:rsidRDefault="00544A81" w:rsidP="003C3BBB">
            <w:pPr>
              <w:pStyle w:val="Box"/>
              <w:keepNext w:val="0"/>
            </w:pPr>
            <w:r w:rsidRPr="00544A81">
              <w:t>To reduce the administrative burden faced by providers in submitting reporting requirements</w:t>
            </w:r>
            <w:r w:rsidR="00E97E28">
              <w:t>,</w:t>
            </w:r>
            <w:r w:rsidRPr="00544A81">
              <w:t xml:space="preserve"> NSW has developed an online form for the </w:t>
            </w:r>
            <w:proofErr w:type="spellStart"/>
            <w:r w:rsidRPr="00544A81">
              <w:t>QFR</w:t>
            </w:r>
            <w:proofErr w:type="spellEnd"/>
            <w:r w:rsidRPr="00544A81">
              <w:t xml:space="preserve"> commencing </w:t>
            </w:r>
            <w:r w:rsidR="00E97E28">
              <w:t>on</w:t>
            </w:r>
            <w:r w:rsidRPr="00544A81">
              <w:t xml:space="preserve"> 1 July 2013. Quality data will be collected at six monthly intervals over five stages, </w:t>
            </w:r>
            <w:r w:rsidR="00E97E28">
              <w:t>to</w:t>
            </w:r>
            <w:r w:rsidRPr="00544A81">
              <w:t xml:space="preserve"> ensure that service providers are on track to meet their quality requirements by 30 June 2015 and to enable additional support and resources to be rolled out where trends or concerns have been identified.</w:t>
            </w:r>
          </w:p>
          <w:p w:rsidR="003D1C07" w:rsidRDefault="00B052BA" w:rsidP="003C3BBB">
            <w:pPr>
              <w:pStyle w:val="Box"/>
              <w:keepNext w:val="0"/>
            </w:pPr>
            <w:r w:rsidRPr="003D1C07">
              <w:rPr>
                <w:i/>
              </w:rPr>
              <w:t>Victoria</w:t>
            </w:r>
            <w:r w:rsidRPr="003D1C07">
              <w:t xml:space="preserve"> —</w:t>
            </w:r>
            <w:r w:rsidR="003D1C07" w:rsidRPr="003D1C07">
              <w:t xml:space="preserve"> On 1 July 2012, the Department of Human Services Standards (the Standards) were implemented. The Standards were developed to support quality services and in response to the assessment by service providers that the department’s previous approach of using program based standards impacted on the amount of time staff could work with clients and that the approach to standards and quality reviews could be improved. The standards are summarised as:</w:t>
            </w:r>
          </w:p>
          <w:p w:rsidR="003D1C07" w:rsidRDefault="003D1C07" w:rsidP="003C3BBB">
            <w:pPr>
              <w:pStyle w:val="BoxListBullet"/>
              <w:keepNext w:val="0"/>
              <w:rPr>
                <w:rFonts w:cs="Arial"/>
              </w:rPr>
            </w:pPr>
            <w:r>
              <w:rPr>
                <w:rFonts w:cs="Arial"/>
              </w:rPr>
              <w:t>e</w:t>
            </w:r>
            <w:r w:rsidRPr="003D1C07">
              <w:rPr>
                <w:rFonts w:cs="Arial"/>
              </w:rPr>
              <w:t>mpowerment: People’s rights are promoted and upheld</w:t>
            </w:r>
            <w:r>
              <w:rPr>
                <w:rFonts w:cs="Arial"/>
              </w:rPr>
              <w:t xml:space="preserve"> </w:t>
            </w:r>
          </w:p>
          <w:p w:rsidR="003D1C07" w:rsidRPr="003D1C07" w:rsidRDefault="003D1C07" w:rsidP="003C3BBB">
            <w:pPr>
              <w:pStyle w:val="BoxListBullet"/>
              <w:keepNext w:val="0"/>
              <w:rPr>
                <w:rFonts w:cs="Arial"/>
              </w:rPr>
            </w:pPr>
            <w:r>
              <w:rPr>
                <w:rFonts w:cs="Arial"/>
              </w:rPr>
              <w:t>a</w:t>
            </w:r>
            <w:r w:rsidRPr="003D1C07">
              <w:rPr>
                <w:rFonts w:cs="Arial"/>
              </w:rPr>
              <w:t xml:space="preserve">ccess and </w:t>
            </w:r>
            <w:r w:rsidR="00E97E28">
              <w:rPr>
                <w:rFonts w:cs="Arial"/>
              </w:rPr>
              <w:t>e</w:t>
            </w:r>
            <w:r w:rsidRPr="003D1C07">
              <w:rPr>
                <w:rFonts w:cs="Arial"/>
              </w:rPr>
              <w:t>ngagement: People’s right to access transparent, equitable and integrated services is promoted and upheld</w:t>
            </w:r>
          </w:p>
          <w:p w:rsidR="003D1C07" w:rsidRDefault="003D1C07" w:rsidP="003C3BBB">
            <w:pPr>
              <w:pStyle w:val="BoxListBullet"/>
              <w:keepNext w:val="0"/>
              <w:rPr>
                <w:rFonts w:cs="Arial"/>
              </w:rPr>
            </w:pPr>
            <w:r>
              <w:rPr>
                <w:rFonts w:cs="Arial"/>
              </w:rPr>
              <w:t>w</w:t>
            </w:r>
            <w:r w:rsidRPr="003D1C07">
              <w:rPr>
                <w:rFonts w:cs="Arial"/>
              </w:rPr>
              <w:t>ellbeing: People’s right to wellbeing and safety is promoted and upheld</w:t>
            </w:r>
          </w:p>
          <w:p w:rsidR="003D1C07" w:rsidRDefault="003D1C07" w:rsidP="003C3BBB">
            <w:pPr>
              <w:pStyle w:val="BoxListBullet"/>
              <w:keepNext w:val="0"/>
              <w:rPr>
                <w:rFonts w:cs="Arial"/>
              </w:rPr>
            </w:pPr>
            <w:r>
              <w:rPr>
                <w:rFonts w:cs="Arial"/>
              </w:rPr>
              <w:t>p</w:t>
            </w:r>
            <w:r w:rsidRPr="003D1C07">
              <w:rPr>
                <w:rFonts w:cs="Arial"/>
              </w:rPr>
              <w:t>articipation: People’s right to choice, decision making and to actively participate as a valued member of their chosen community is promoted and upheld</w:t>
            </w:r>
          </w:p>
          <w:p w:rsidR="003D1C07" w:rsidRDefault="003D1C07" w:rsidP="003C3BBB">
            <w:pPr>
              <w:pStyle w:val="BoxListBullet"/>
              <w:keepNext w:val="0"/>
              <w:rPr>
                <w:rFonts w:cs="Arial"/>
              </w:rPr>
            </w:pPr>
            <w:r>
              <w:rPr>
                <w:rFonts w:cs="Arial"/>
              </w:rPr>
              <w:t>a</w:t>
            </w:r>
            <w:r w:rsidRPr="003D1C07">
              <w:rPr>
                <w:rFonts w:cs="Arial"/>
              </w:rPr>
              <w:t xml:space="preserve"> service provider’s governance and management systems will also be reviewed using the standards of the independent review body.</w:t>
            </w:r>
          </w:p>
          <w:p w:rsidR="003D1C07" w:rsidRDefault="003D1C07" w:rsidP="003C3BBB">
            <w:pPr>
              <w:pStyle w:val="Box"/>
              <w:keepNext w:val="0"/>
            </w:pPr>
            <w:r w:rsidRPr="003D1C07">
              <w:t>The Standards and the associated review processes replace the Homelessness Assistance Service Standards, Standards for Disability Services in Victoria (which incorporated the National Standards for Disability Services) and the Registration Standards for Community Service Organisations.</w:t>
            </w:r>
            <w:r>
              <w:t xml:space="preserve"> </w:t>
            </w:r>
          </w:p>
          <w:p w:rsidR="00B052BA" w:rsidRPr="00A4140C" w:rsidRDefault="003D1C07" w:rsidP="003C3BBB">
            <w:pPr>
              <w:pStyle w:val="Box"/>
              <w:keepNext w:val="0"/>
            </w:pPr>
            <w:r w:rsidRPr="003D1C07">
              <w:t>The Standards will help to ensure a consistent quality of service no matter which departmentally funded service people access. Compliance with the Standards is an obligation of the Service Agreement, as well as a requirement of registration for those agencies registered either under the Children, Youth and Families Act 2005 or the Disability Act 2006. The Standards and independent review requirements apply to both internally and</w:t>
            </w:r>
            <w:r>
              <w:t xml:space="preserve"> externally delivered services.</w:t>
            </w:r>
          </w:p>
          <w:p w:rsidR="00B052BA" w:rsidRPr="00A4140C" w:rsidRDefault="00B052BA" w:rsidP="004A5086">
            <w:pPr>
              <w:pStyle w:val="Box"/>
              <w:keepNext w:val="0"/>
            </w:pPr>
          </w:p>
        </w:tc>
      </w:tr>
      <w:tr w:rsidR="001F39F2" w:rsidRPr="00A4140C" w:rsidTr="00CE6379">
        <w:trPr>
          <w:cantSplit/>
        </w:trPr>
        <w:tc>
          <w:tcPr>
            <w:tcW w:w="8771" w:type="dxa"/>
            <w:tcBorders>
              <w:top w:val="nil"/>
              <w:left w:val="single" w:sz="6" w:space="0" w:color="auto"/>
              <w:bottom w:val="single" w:sz="4" w:space="0" w:color="auto"/>
              <w:right w:val="single" w:sz="6" w:space="0" w:color="auto"/>
            </w:tcBorders>
          </w:tcPr>
          <w:p w:rsidR="001F39F2" w:rsidRPr="00A4140C" w:rsidRDefault="001F39F2" w:rsidP="003C3BBB">
            <w:pPr>
              <w:pStyle w:val="Continued"/>
            </w:pPr>
            <w:r w:rsidRPr="00A4140C">
              <w:t>(Continued on next page)</w:t>
            </w:r>
          </w:p>
        </w:tc>
      </w:tr>
      <w:tr w:rsidR="001F39F2" w:rsidRPr="00A4140C" w:rsidTr="00CE6379">
        <w:tc>
          <w:tcPr>
            <w:tcW w:w="8771" w:type="dxa"/>
            <w:tcBorders>
              <w:top w:val="nil"/>
              <w:left w:val="nil"/>
              <w:bottom w:val="nil"/>
              <w:right w:val="nil"/>
            </w:tcBorders>
          </w:tcPr>
          <w:p w:rsidR="001F39F2" w:rsidRPr="00A4140C" w:rsidRDefault="001F39F2" w:rsidP="003C3BBB">
            <w:pPr>
              <w:pStyle w:val="Box"/>
              <w:keepNext w:val="0"/>
              <w:spacing w:before="60" w:after="60" w:line="80" w:lineRule="exact"/>
              <w:rPr>
                <w:b/>
                <w:color w:val="FF00FF"/>
                <w:sz w:val="14"/>
              </w:rPr>
            </w:pPr>
          </w:p>
        </w:tc>
      </w:tr>
    </w:tbl>
    <w:p w:rsidR="001F39F2" w:rsidRPr="00A4140C" w:rsidRDefault="001F39F2" w:rsidP="003C3BBB">
      <w:pPr>
        <w:pStyle w:val="BoxSpace"/>
        <w:keepNext w:val="0"/>
      </w:pPr>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4A5086">
        <w:trPr>
          <w:trHeight w:val="407"/>
        </w:trPr>
        <w:tc>
          <w:tcPr>
            <w:tcW w:w="8771" w:type="dxa"/>
            <w:tcBorders>
              <w:top w:val="single" w:sz="6" w:space="0" w:color="auto"/>
              <w:bottom w:val="nil"/>
            </w:tcBorders>
          </w:tcPr>
          <w:p w:rsidR="001F39F2" w:rsidRPr="00A4140C" w:rsidRDefault="001F39F2" w:rsidP="004A5086">
            <w:pPr>
              <w:pStyle w:val="BoxTitle"/>
            </w:pPr>
            <w:r w:rsidRPr="00A4140C">
              <w:rPr>
                <w:b w:val="0"/>
              </w:rPr>
              <w:lastRenderedPageBreak/>
              <w:t xml:space="preserve">Box </w:t>
            </w:r>
            <w:r w:rsidR="00525A0A" w:rsidRPr="00A4140C">
              <w:rPr>
                <w:b w:val="0"/>
              </w:rPr>
              <w:t>14.14</w:t>
            </w:r>
            <w:r w:rsidRPr="00A4140C">
              <w:tab/>
            </w:r>
            <w:r w:rsidRPr="00A4140C">
              <w:rPr>
                <w:sz w:val="18"/>
                <w:szCs w:val="18"/>
              </w:rPr>
              <w:t>(Continued)</w:t>
            </w:r>
          </w:p>
        </w:tc>
      </w:tr>
      <w:tr w:rsidR="001F39F2" w:rsidRPr="00A4140C" w:rsidTr="004A5086">
        <w:tc>
          <w:tcPr>
            <w:tcW w:w="8771" w:type="dxa"/>
            <w:tcBorders>
              <w:top w:val="nil"/>
              <w:left w:val="single" w:sz="6" w:space="0" w:color="auto"/>
              <w:bottom w:val="nil"/>
              <w:right w:val="single" w:sz="4" w:space="0" w:color="auto"/>
            </w:tcBorders>
          </w:tcPr>
          <w:p w:rsidR="004A5086" w:rsidRDefault="004A5086" w:rsidP="004A5086">
            <w:pPr>
              <w:pStyle w:val="Box"/>
              <w:keepNext w:val="0"/>
            </w:pPr>
            <w:r w:rsidRPr="00A4140C">
              <w:rPr>
                <w:i/>
              </w:rPr>
              <w:t>Queensland</w:t>
            </w:r>
            <w:r w:rsidRPr="00A4140C">
              <w:t xml:space="preserve"> — </w:t>
            </w:r>
            <w:r>
              <w:t xml:space="preserve">Recurrently funded </w:t>
            </w:r>
            <w:r w:rsidRPr="00A4140C">
              <w:t xml:space="preserve">disability service providers </w:t>
            </w:r>
            <w:r>
              <w:t xml:space="preserve">are required to be externally audited against the service standards by </w:t>
            </w:r>
            <w:r w:rsidRPr="00A4140C">
              <w:t>JAS-</w:t>
            </w:r>
            <w:proofErr w:type="spellStart"/>
            <w:r w:rsidRPr="00A4140C">
              <w:t>ANZ</w:t>
            </w:r>
            <w:proofErr w:type="spellEnd"/>
            <w:r>
              <w:t xml:space="preserve"> accredited certification bodies. Audits occur over a three year certification cycle and include a mid-term maintenance audit at 18 months to ensure continued conformance with the standards. From 1 February 2013, service providers commenced transitioning to the new Human Services Quality Framework. The framework is designed to streamline quality standards and promote continuous improvement and quality service provision for clients. </w:t>
            </w:r>
          </w:p>
          <w:p w:rsidR="004A5086" w:rsidRPr="00A4140C" w:rsidRDefault="004A5086" w:rsidP="004A5086">
            <w:pPr>
              <w:pStyle w:val="Box"/>
              <w:keepNext w:val="0"/>
            </w:pPr>
            <w:r w:rsidRPr="00E24260">
              <w:t>Of the established 258 recurrently funded providers</w:t>
            </w:r>
            <w:r>
              <w:t xml:space="preserve"> </w:t>
            </w:r>
            <w:r w:rsidR="00E97E28">
              <w:t>seven</w:t>
            </w:r>
            <w:r>
              <w:t xml:space="preserve"> (</w:t>
            </w:r>
            <w:r w:rsidRPr="00E24260">
              <w:t>2.7</w:t>
            </w:r>
            <w:r>
              <w:t xml:space="preserve"> per cent</w:t>
            </w:r>
            <w:r w:rsidRPr="00E24260">
              <w:t>) did not meet all of the standards during their 2012</w:t>
            </w:r>
            <w:r>
              <w:t>-</w:t>
            </w:r>
            <w:r w:rsidRPr="00E24260">
              <w:t xml:space="preserve">13 audit. </w:t>
            </w:r>
            <w:r>
              <w:t>All</w:t>
            </w:r>
            <w:r w:rsidRPr="00E24260">
              <w:t xml:space="preserve"> issues raised were addressed within the appropriate timeframes and certification was maintained for these</w:t>
            </w:r>
            <w:r>
              <w:t xml:space="preserve"> </w:t>
            </w:r>
            <w:r w:rsidRPr="00E24260">
              <w:t xml:space="preserve">providers. </w:t>
            </w:r>
            <w:r>
              <w:t>T</w:t>
            </w:r>
            <w:r w:rsidRPr="00E24260">
              <w:t xml:space="preserve">here </w:t>
            </w:r>
            <w:r>
              <w:t>a</w:t>
            </w:r>
            <w:r w:rsidRPr="00E24260">
              <w:t xml:space="preserve">re 10 new service providers who are in the process of implementing quality management systems in preparation for their </w:t>
            </w:r>
            <w:r>
              <w:t xml:space="preserve">first </w:t>
            </w:r>
            <w:r w:rsidRPr="00E24260">
              <w:t>external audit.</w:t>
            </w:r>
          </w:p>
          <w:p w:rsidR="00A82891" w:rsidRPr="00226606" w:rsidRDefault="001F39F2" w:rsidP="003C3BBB">
            <w:pPr>
              <w:pStyle w:val="Box"/>
              <w:keepNext w:val="0"/>
            </w:pPr>
            <w:r w:rsidRPr="00A4140C">
              <w:rPr>
                <w:i/>
              </w:rPr>
              <w:t>WA</w:t>
            </w:r>
            <w:r w:rsidRPr="00A4140C">
              <w:t xml:space="preserve"> — </w:t>
            </w:r>
            <w:r w:rsidR="001A4BAB" w:rsidRPr="00A4140C">
              <w:t>The Quality Management Framework (</w:t>
            </w:r>
            <w:proofErr w:type="spellStart"/>
            <w:r w:rsidR="001A4BAB" w:rsidRPr="00A4140C">
              <w:t>QMF</w:t>
            </w:r>
            <w:proofErr w:type="spellEnd"/>
            <w:r w:rsidR="001A4BAB" w:rsidRPr="00A4140C">
              <w:t xml:space="preserve">) </w:t>
            </w:r>
            <w:r w:rsidR="00A82891" w:rsidRPr="00226606">
              <w:t>commenced in May 2010. Service quality is evaluated from the perspective of outcomes achieved by people with disability, their families and carers via the evaluation of service points (comprising a number of service outlets).</w:t>
            </w:r>
          </w:p>
          <w:p w:rsidR="00A82891" w:rsidRPr="00226606" w:rsidRDefault="00A82891" w:rsidP="003C3BBB">
            <w:pPr>
              <w:pStyle w:val="Box"/>
              <w:keepNext w:val="0"/>
            </w:pPr>
            <w:r w:rsidRPr="00226606">
              <w:t xml:space="preserve">Independent Quality Evaluation is conducted for each service point on a three yearly cycle and includes an evaluation of agreed service outcomes and the nine Disability Services Standards. </w:t>
            </w:r>
          </w:p>
          <w:p w:rsidR="001A4BAB" w:rsidRPr="00A4140C" w:rsidRDefault="00A82891" w:rsidP="003C3BBB">
            <w:pPr>
              <w:pStyle w:val="Box"/>
              <w:keepNext w:val="0"/>
            </w:pPr>
            <w:r w:rsidRPr="00226606">
              <w:t>In 2012-13, 73 service points were evaluated. All nine Standards were met by 50</w:t>
            </w:r>
            <w:r w:rsidR="00326F45">
              <w:t> </w:t>
            </w:r>
            <w:r w:rsidRPr="00226606">
              <w:t>service points (68.5 per cent</w:t>
            </w:r>
            <w:r>
              <w:rPr>
                <w:sz w:val="24"/>
                <w:szCs w:val="24"/>
              </w:rPr>
              <w:t xml:space="preserve">). </w:t>
            </w:r>
          </w:p>
          <w:p w:rsidR="00226606" w:rsidRPr="00724B25" w:rsidRDefault="00B052BA" w:rsidP="003C3BBB">
            <w:pPr>
              <w:pStyle w:val="Box"/>
              <w:keepNext w:val="0"/>
            </w:pPr>
            <w:r w:rsidRPr="00A4140C">
              <w:rPr>
                <w:i/>
              </w:rPr>
              <w:t>SA</w:t>
            </w:r>
            <w:r w:rsidRPr="00A4140C">
              <w:t xml:space="preserve"> — In SA, non-government service providers are required to meet quality assurance criteria before they can provide NDA specialist services. </w:t>
            </w:r>
            <w:r w:rsidR="00226606" w:rsidRPr="00724B25">
              <w:t>This includes the requirement for all service providers to be engaged with an approved quality improvement program. Currently out of 140 organisations 127 (91</w:t>
            </w:r>
            <w:r w:rsidR="00700A48">
              <w:t xml:space="preserve"> per cent</w:t>
            </w:r>
            <w:r w:rsidR="00226606" w:rsidRPr="00724B25">
              <w:t xml:space="preserve">) have accreditation. </w:t>
            </w:r>
          </w:p>
          <w:p w:rsidR="00B052BA" w:rsidRPr="00A4140C" w:rsidRDefault="00226606" w:rsidP="003C3BBB">
            <w:pPr>
              <w:pStyle w:val="Box"/>
              <w:keepNext w:val="0"/>
            </w:pPr>
            <w:r w:rsidRPr="00724B25">
              <w:t>It is anticipated that all organisations will have met quality improvements or be working towards it by December 2013</w:t>
            </w:r>
            <w:r w:rsidR="00B052BA" w:rsidRPr="00A4140C">
              <w:t>.</w:t>
            </w:r>
          </w:p>
          <w:p w:rsidR="004A5086" w:rsidRPr="00226606" w:rsidRDefault="004A5086" w:rsidP="004A5086">
            <w:pPr>
              <w:pStyle w:val="Box"/>
            </w:pPr>
            <w:r w:rsidRPr="00A4140C">
              <w:rPr>
                <w:i/>
              </w:rPr>
              <w:t>Tasmania</w:t>
            </w:r>
            <w:r w:rsidRPr="00A4140C">
              <w:t xml:space="preserve"> — During 201</w:t>
            </w:r>
            <w:r>
              <w:t>2</w:t>
            </w:r>
            <w:r w:rsidRPr="00A4140C">
              <w:t>-1</w:t>
            </w:r>
            <w:r>
              <w:t>3</w:t>
            </w:r>
            <w:r w:rsidRPr="00A4140C">
              <w:t xml:space="preserve">, Tasmania </w:t>
            </w:r>
            <w:r w:rsidRPr="00226606">
              <w:t xml:space="preserve">commenced the transitional implementation of the recommendations from the evaluation of the Quality and Safety Standards Framework (Standards Framework). The recommendations focus on strengthening the way the Department of Health and Human Services (DHHS) monitors the quality and safety of services provided by the funded community sector, including specialist services for people with disability. </w:t>
            </w:r>
          </w:p>
          <w:p w:rsidR="001F39F2" w:rsidRPr="00A4140C" w:rsidRDefault="001F39F2" w:rsidP="003C3BBB">
            <w:pPr>
              <w:pStyle w:val="Box"/>
              <w:keepNext w:val="0"/>
            </w:pPr>
          </w:p>
        </w:tc>
      </w:tr>
      <w:tr w:rsidR="001F39F2" w:rsidRPr="00A4140C" w:rsidTr="004A5086">
        <w:trPr>
          <w:cantSplit/>
        </w:trPr>
        <w:tc>
          <w:tcPr>
            <w:tcW w:w="8771" w:type="dxa"/>
            <w:tcBorders>
              <w:top w:val="nil"/>
              <w:left w:val="single" w:sz="6" w:space="0" w:color="auto"/>
              <w:bottom w:val="single" w:sz="4" w:space="0" w:color="auto"/>
              <w:right w:val="single" w:sz="6" w:space="0" w:color="auto"/>
            </w:tcBorders>
          </w:tcPr>
          <w:p w:rsidR="001F39F2" w:rsidRPr="00A4140C" w:rsidRDefault="001F39F2" w:rsidP="00585E2C">
            <w:pPr>
              <w:pStyle w:val="Continued"/>
            </w:pPr>
            <w:r w:rsidRPr="00A4140C">
              <w:t>(Continued on next page)</w:t>
            </w:r>
          </w:p>
        </w:tc>
      </w:tr>
      <w:tr w:rsidR="004A5086" w:rsidRPr="00A4140C" w:rsidTr="004A5086">
        <w:tc>
          <w:tcPr>
            <w:tcW w:w="8771" w:type="dxa"/>
            <w:tcBorders>
              <w:top w:val="nil"/>
              <w:left w:val="nil"/>
              <w:bottom w:val="nil"/>
              <w:right w:val="nil"/>
            </w:tcBorders>
          </w:tcPr>
          <w:p w:rsidR="004A5086" w:rsidRPr="00A4140C" w:rsidRDefault="004A5086" w:rsidP="0018500D">
            <w:pPr>
              <w:pStyle w:val="Box"/>
              <w:keepNext w:val="0"/>
              <w:spacing w:before="60" w:after="60" w:line="80" w:lineRule="exact"/>
              <w:rPr>
                <w:b/>
                <w:color w:val="FF00FF"/>
                <w:sz w:val="14"/>
              </w:rPr>
            </w:pPr>
          </w:p>
        </w:tc>
      </w:tr>
    </w:tbl>
    <w:p w:rsidR="004A5086" w:rsidRPr="00A4140C" w:rsidRDefault="004A5086" w:rsidP="004A5086">
      <w:pPr>
        <w:pStyle w:val="BoxSpace"/>
        <w:keepNext w:val="0"/>
      </w:pPr>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A5086" w:rsidRPr="00A4140C" w:rsidTr="004A5086">
        <w:trPr>
          <w:trHeight w:val="407"/>
        </w:trPr>
        <w:tc>
          <w:tcPr>
            <w:tcW w:w="8771" w:type="dxa"/>
            <w:tcBorders>
              <w:top w:val="single" w:sz="6" w:space="0" w:color="auto"/>
              <w:bottom w:val="single" w:sz="6" w:space="0" w:color="auto"/>
            </w:tcBorders>
          </w:tcPr>
          <w:p w:rsidR="004A5086" w:rsidRPr="00A4140C" w:rsidRDefault="004A5086" w:rsidP="004A5086">
            <w:pPr>
              <w:pStyle w:val="BoxTitle"/>
            </w:pPr>
            <w:r w:rsidRPr="00A4140C">
              <w:rPr>
                <w:b w:val="0"/>
              </w:rPr>
              <w:lastRenderedPageBreak/>
              <w:t>Box 14.14</w:t>
            </w:r>
            <w:r w:rsidRPr="00A4140C">
              <w:tab/>
            </w:r>
            <w:r w:rsidRPr="00A4140C">
              <w:rPr>
                <w:sz w:val="18"/>
                <w:szCs w:val="18"/>
              </w:rPr>
              <w:t>(Continued)</w:t>
            </w:r>
          </w:p>
        </w:tc>
      </w:tr>
      <w:tr w:rsidR="004A5086" w:rsidRPr="00A4140C" w:rsidTr="004A5086">
        <w:trPr>
          <w:trHeight w:val="407"/>
        </w:trPr>
        <w:tc>
          <w:tcPr>
            <w:tcW w:w="8771" w:type="dxa"/>
            <w:tcBorders>
              <w:top w:val="single" w:sz="6" w:space="0" w:color="auto"/>
              <w:bottom w:val="nil"/>
            </w:tcBorders>
          </w:tcPr>
          <w:p w:rsidR="004A5086" w:rsidRPr="00226606" w:rsidRDefault="004A5086" w:rsidP="004A5086">
            <w:pPr>
              <w:pStyle w:val="Box"/>
            </w:pPr>
            <w:r w:rsidRPr="00226606">
              <w:t xml:space="preserve">The requirement to adhere to, and engage with the Standards Framework is included in the </w:t>
            </w:r>
            <w:proofErr w:type="spellStart"/>
            <w:r w:rsidRPr="00226606">
              <w:t>contractual</w:t>
            </w:r>
            <w:proofErr w:type="spellEnd"/>
            <w:r w:rsidRPr="00226606">
              <w:t xml:space="preserve"> arrangement between the DHHS and the community sector organisation.</w:t>
            </w:r>
          </w:p>
          <w:p w:rsidR="004A5086" w:rsidRPr="00226606" w:rsidRDefault="004A5086" w:rsidP="004A5086">
            <w:pPr>
              <w:pStyle w:val="Box"/>
            </w:pPr>
            <w:r w:rsidRPr="00226606">
              <w:t xml:space="preserve">Broadly, the Standards Framework requires community sector organisations to undertake quality and safety activities against recognised standards, have systems and processes in place to record and monitor improvement activities and to ensure that feedback and </w:t>
            </w:r>
            <w:proofErr w:type="spellStart"/>
            <w:r w:rsidRPr="00226606">
              <w:t>learnings</w:t>
            </w:r>
            <w:proofErr w:type="spellEnd"/>
            <w:r w:rsidRPr="00226606">
              <w:t xml:space="preserve"> from incidents contribute towards enhancing service delivery. </w:t>
            </w:r>
          </w:p>
          <w:p w:rsidR="004A5086" w:rsidRDefault="004A5086" w:rsidP="004A5086">
            <w:pPr>
              <w:pStyle w:val="Box"/>
            </w:pPr>
            <w:r w:rsidRPr="00226606">
              <w:t xml:space="preserve">The DHHS monitors compliance with the requirements of the Standards Framework through an annual meeting with the funded organisation to discuss performance against </w:t>
            </w:r>
            <w:proofErr w:type="spellStart"/>
            <w:r w:rsidRPr="00226606">
              <w:t>contractual</w:t>
            </w:r>
            <w:proofErr w:type="spellEnd"/>
            <w:r w:rsidRPr="00226606">
              <w:t xml:space="preserve"> requirements and a quality and safety review undertaken every three years. </w:t>
            </w:r>
          </w:p>
          <w:p w:rsidR="004A5086" w:rsidRPr="00E721E2" w:rsidRDefault="004A5086" w:rsidP="004A5086">
            <w:pPr>
              <w:pStyle w:val="Box"/>
            </w:pPr>
            <w:r w:rsidRPr="00A4140C">
              <w:rPr>
                <w:i/>
              </w:rPr>
              <w:t>ACT</w:t>
            </w:r>
            <w:r w:rsidRPr="00A4140C">
              <w:t xml:space="preserve"> — In 201</w:t>
            </w:r>
            <w:r>
              <w:t>2</w:t>
            </w:r>
            <w:r w:rsidRPr="00A4140C">
              <w:t>-1</w:t>
            </w:r>
            <w:r>
              <w:t>3</w:t>
            </w:r>
            <w:r w:rsidRPr="00A4140C">
              <w:t xml:space="preserve">, the ACT continued implementation of the quality improvement </w:t>
            </w:r>
            <w:r w:rsidRPr="00E721E2">
              <w:t>measures for all services delivered by government and community sector service providers. All organisations have continued work into business continuity management practices.</w:t>
            </w:r>
          </w:p>
          <w:p w:rsidR="004A5086" w:rsidRPr="00E721E2" w:rsidRDefault="004A5086" w:rsidP="004A5086">
            <w:pPr>
              <w:pStyle w:val="Box"/>
            </w:pPr>
            <w:r w:rsidRPr="00E721E2">
              <w:t>All organisations are required to undertake an annual baseline self</w:t>
            </w:r>
            <w:r w:rsidRPr="00E721E2">
              <w:noBreakHyphen/>
              <w:t>assessment against the National Disability Service Standards, with quality improvement action plans being developed and implemented on the basis of any identified issues.</w:t>
            </w:r>
          </w:p>
          <w:p w:rsidR="004A5086" w:rsidRPr="00A4140C" w:rsidRDefault="004A5086" w:rsidP="00E97E28">
            <w:pPr>
              <w:pStyle w:val="Box"/>
              <w:rPr>
                <w:b/>
              </w:rPr>
            </w:pPr>
            <w:r w:rsidRPr="00E721E2">
              <w:t xml:space="preserve">All organisations were invited to tender applications for progress under the prequalification framework that came into effect from January 2013. A number of smaller organisations sought and received exemption to the prequalification process. The Community Services Directorate Prequalification Framework is designed to provide the ACT Government with assurance that each Community Services Directorate funded organisation meets the acceptable level of quality, capability and governance to secure recurrent funding for the services specified in a tender and/or under an existing Service Funding Agreement. The Prequalification Framework sets out standards of good practice in governance, management and service delivery in the human services sector. </w:t>
            </w:r>
            <w:r w:rsidRPr="00A4140C">
              <w:t>Further, as part of a regular process in the quality improvement framework, the ACT engaged an external contractor to conduct an independent compliance, quality assurance and financial audit on 15 Disability ACT funded non</w:t>
            </w:r>
            <w:r w:rsidR="00E97E28">
              <w:noBreakHyphen/>
            </w:r>
            <w:r w:rsidRPr="00A4140C">
              <w:t>government organisations. This audit has been completed. A series of ongoing audits will have involved at least 42 funded non-government organisations over a period of three years up to 2013.</w:t>
            </w:r>
          </w:p>
        </w:tc>
      </w:tr>
      <w:tr w:rsidR="004A5086" w:rsidRPr="00A4140C" w:rsidTr="004A5086">
        <w:trPr>
          <w:trHeight w:val="407"/>
        </w:trPr>
        <w:tc>
          <w:tcPr>
            <w:tcW w:w="8771" w:type="dxa"/>
            <w:tcBorders>
              <w:top w:val="nil"/>
              <w:left w:val="single" w:sz="6" w:space="0" w:color="auto"/>
              <w:bottom w:val="single" w:sz="4" w:space="0" w:color="auto"/>
              <w:right w:val="single" w:sz="6" w:space="0" w:color="auto"/>
            </w:tcBorders>
          </w:tcPr>
          <w:p w:rsidR="004A5086" w:rsidRPr="00A4140C" w:rsidRDefault="004A5086" w:rsidP="004A5086">
            <w:pPr>
              <w:pStyle w:val="Box"/>
              <w:keepNext w:val="0"/>
              <w:jc w:val="right"/>
            </w:pPr>
            <w:r w:rsidRPr="004A5086">
              <w:rPr>
                <w:sz w:val="18"/>
              </w:rPr>
              <w:t>(Continued on next page)</w:t>
            </w:r>
          </w:p>
        </w:tc>
      </w:tr>
    </w:tbl>
    <w:p w:rsidR="001F39F2" w:rsidRPr="00A4140C" w:rsidRDefault="001F39F2" w:rsidP="004A5086">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767CC1">
        <w:tc>
          <w:tcPr>
            <w:tcW w:w="8771" w:type="dxa"/>
            <w:tcBorders>
              <w:top w:val="single" w:sz="6" w:space="0" w:color="auto"/>
              <w:bottom w:val="nil"/>
            </w:tcBorders>
          </w:tcPr>
          <w:p w:rsidR="001F39F2" w:rsidRPr="00A4140C" w:rsidRDefault="001F39F2" w:rsidP="004A5086">
            <w:pPr>
              <w:pStyle w:val="BoxTitle"/>
            </w:pPr>
            <w:r w:rsidRPr="00A4140C">
              <w:rPr>
                <w:b w:val="0"/>
              </w:rPr>
              <w:t xml:space="preserve">Box </w:t>
            </w:r>
            <w:r w:rsidR="00525A0A" w:rsidRPr="00A4140C">
              <w:rPr>
                <w:b w:val="0"/>
              </w:rPr>
              <w:t>14.14</w:t>
            </w:r>
            <w:r w:rsidRPr="00A4140C">
              <w:tab/>
            </w:r>
            <w:r w:rsidRPr="00A4140C">
              <w:rPr>
                <w:sz w:val="18"/>
                <w:szCs w:val="18"/>
              </w:rPr>
              <w:t>(Continued)</w:t>
            </w:r>
          </w:p>
        </w:tc>
      </w:tr>
      <w:tr w:rsidR="001F39F2" w:rsidRPr="00A4140C" w:rsidTr="00767CC1">
        <w:tc>
          <w:tcPr>
            <w:tcW w:w="8771" w:type="dxa"/>
            <w:tcBorders>
              <w:top w:val="nil"/>
              <w:left w:val="single" w:sz="4" w:space="0" w:color="auto"/>
              <w:bottom w:val="nil"/>
              <w:right w:val="single" w:sz="4" w:space="0" w:color="auto"/>
            </w:tcBorders>
          </w:tcPr>
          <w:p w:rsidR="00D3621B" w:rsidRPr="00D3621B" w:rsidRDefault="00D3621B" w:rsidP="004A5086">
            <w:pPr>
              <w:pStyle w:val="Box"/>
            </w:pPr>
            <w:r>
              <w:rPr>
                <w:i/>
              </w:rPr>
              <w:t>NT</w:t>
            </w:r>
            <w:r w:rsidR="00E721E2" w:rsidRPr="00A4140C">
              <w:t xml:space="preserve"> — </w:t>
            </w:r>
            <w:r w:rsidRPr="00A4140C">
              <w:t>In 201</w:t>
            </w:r>
            <w:r>
              <w:t>2</w:t>
            </w:r>
            <w:r w:rsidRPr="00A4140C">
              <w:t>-1</w:t>
            </w:r>
            <w:r>
              <w:t>3</w:t>
            </w:r>
            <w:r w:rsidRPr="00D3621B">
              <w:t xml:space="preserve">, all Department of Health </w:t>
            </w:r>
            <w:r w:rsidR="00E97E28">
              <w:t>(</w:t>
            </w:r>
            <w:proofErr w:type="spellStart"/>
            <w:r w:rsidR="00E97E28">
              <w:t>DoH</w:t>
            </w:r>
            <w:proofErr w:type="spellEnd"/>
            <w:r w:rsidR="00E97E28">
              <w:t xml:space="preserve">) </w:t>
            </w:r>
            <w:r w:rsidRPr="00D3621B">
              <w:t>funded service providers are required to deliver their disability services in accordance with National and Northern Territory Disability Service Standards and within the principles and guidelines of the Northern Territory Disability Services Act (2012).</w:t>
            </w:r>
          </w:p>
          <w:p w:rsidR="00D3621B" w:rsidRPr="00D3621B" w:rsidRDefault="00D3621B" w:rsidP="004A5086">
            <w:pPr>
              <w:pStyle w:val="Box"/>
            </w:pPr>
            <w:r w:rsidRPr="00D3621B">
              <w:t xml:space="preserve">In consultation with the </w:t>
            </w:r>
            <w:proofErr w:type="spellStart"/>
            <w:r w:rsidRPr="00D3621B">
              <w:t>DoH</w:t>
            </w:r>
            <w:proofErr w:type="spellEnd"/>
            <w:r w:rsidRPr="00D3621B">
              <w:t>, service providers are required to undergo a review of services against the National Disability Service Standards and/or the Northern Territory Disability Service Standards over the period of their funding agreements, which is generally every three years. The review involves a desk top audit of documentation maintained by the service provider, including policies and procedures, individual files and organisational records. A site visit is then conducted to monitor the service and assess whether the services provided meet the standards. Review Officers may also liaise with service stakeholders such as guardians, clients, support workers, advocates and management.</w:t>
            </w:r>
          </w:p>
          <w:p w:rsidR="00E721E2" w:rsidRPr="00A4140C" w:rsidRDefault="00D3621B" w:rsidP="004A5086">
            <w:pPr>
              <w:pStyle w:val="Box"/>
            </w:pPr>
            <w:r w:rsidRPr="00D3621B">
              <w:t>A report is then developed and forwarded to the service provider. The report contains opportunities for service improvement identified as part of the monitoring visit. These suggestions are often generated by people with disabilities, their families, carers, staff or the monitors’ observations and have the potential to assist the service to comply more fully with the Standards and improve the quality of service for people with disabilities.</w:t>
            </w:r>
          </w:p>
        </w:tc>
      </w:tr>
      <w:tr w:rsidR="00767CC1" w:rsidRPr="00A4140C" w:rsidTr="00E97E28">
        <w:trPr>
          <w:cantSplit/>
        </w:trPr>
        <w:tc>
          <w:tcPr>
            <w:tcW w:w="8771" w:type="dxa"/>
            <w:tcBorders>
              <w:top w:val="nil"/>
              <w:left w:val="single" w:sz="6" w:space="0" w:color="auto"/>
              <w:bottom w:val="nil"/>
              <w:right w:val="single" w:sz="6" w:space="0" w:color="auto"/>
            </w:tcBorders>
          </w:tcPr>
          <w:p w:rsidR="00767CC1" w:rsidRPr="00A4140C" w:rsidRDefault="00B052BA" w:rsidP="00E3374A">
            <w:pPr>
              <w:pStyle w:val="BoxSource"/>
            </w:pPr>
            <w:r w:rsidRPr="00A4140C">
              <w:rPr>
                <w:i/>
              </w:rPr>
              <w:t>Source</w:t>
            </w:r>
            <w:r w:rsidRPr="00A4140C">
              <w:t>: Australian, NSW, Victorian, Queensland, WA, SA, Tasmanian</w:t>
            </w:r>
            <w:r w:rsidR="00D3621B">
              <w:t>,</w:t>
            </w:r>
            <w:r w:rsidRPr="00A4140C">
              <w:t xml:space="preserve"> ACT </w:t>
            </w:r>
            <w:r w:rsidR="00D3621B">
              <w:t xml:space="preserve">and NT </w:t>
            </w:r>
            <w:r w:rsidRPr="00A4140C">
              <w:t>governments (unpublished).</w:t>
            </w:r>
          </w:p>
        </w:tc>
      </w:tr>
      <w:tr w:rsidR="001F39F2" w:rsidRPr="00A4140C" w:rsidTr="00E97E28">
        <w:trPr>
          <w:trHeight w:val="80"/>
        </w:trPr>
        <w:tc>
          <w:tcPr>
            <w:tcW w:w="8771" w:type="dxa"/>
            <w:tcBorders>
              <w:top w:val="nil"/>
              <w:left w:val="single" w:sz="4" w:space="0" w:color="auto"/>
              <w:bottom w:val="single" w:sz="4" w:space="0" w:color="auto"/>
              <w:right w:val="single" w:sz="4" w:space="0" w:color="auto"/>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Heading5"/>
      </w:pPr>
      <w:r w:rsidRPr="00A4140C">
        <w:t>Client and carer satisfaction</w:t>
      </w:r>
    </w:p>
    <w:p w:rsidR="001F39F2" w:rsidRPr="00A4140C" w:rsidRDefault="001F39F2" w:rsidP="00585E2C">
      <w:pPr>
        <w:pStyle w:val="BodyText"/>
      </w:pPr>
      <w:r w:rsidRPr="00A4140C">
        <w:t>‘Client and carer satisfaction’ is an indicator of governments’ objective to deliver and fund quality</w:t>
      </w:r>
      <w:r w:rsidR="000A3BDF" w:rsidRPr="00A4140C">
        <w:t xml:space="preserve"> disability</w:t>
      </w:r>
      <w:r w:rsidRPr="00A4140C">
        <w:t xml:space="preserve"> services that meet the needs and goals of the client (or carer of the client) receiving them (box 14.</w:t>
      </w:r>
      <w:r w:rsidR="00525A0A" w:rsidRPr="00A4140C">
        <w:t>15</w:t>
      </w:r>
      <w:r w:rsidRPr="00A4140C">
        <w:t xml:space="preserve">).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15</w:t>
            </w:r>
            <w:r w:rsidRPr="00A4140C">
              <w:rPr>
                <w:b w:val="0"/>
              </w:rPr>
              <w:tab/>
            </w:r>
            <w:r w:rsidRPr="00A4140C">
              <w:t>Client and carer satisfaction</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t xml:space="preserve">‘Client and carer satisfaction’ </w:t>
            </w:r>
            <w:r w:rsidR="00C97D91" w:rsidRPr="00A4140C">
              <w:t>is</w:t>
            </w:r>
            <w:r w:rsidRPr="00A4140C">
              <w:t xml:space="preserve"> defined as reported overall ratings and satisfaction with individual services. Results are taken from a client and carer satisfaction survey and are expressed </w:t>
            </w:r>
            <w:r w:rsidR="00E97E28">
              <w:t>as</w:t>
            </w:r>
            <w:r w:rsidRPr="00A4140C">
              <w:t xml:space="preserve"> percentage</w:t>
            </w:r>
            <w:r w:rsidR="00E97E28">
              <w:t>s</w:t>
            </w:r>
            <w:r w:rsidRPr="00A4140C">
              <w:t xml:space="preserve">. </w:t>
            </w:r>
          </w:p>
          <w:p w:rsidR="001F39F2" w:rsidRDefault="001F39F2" w:rsidP="00585E2C">
            <w:pPr>
              <w:pStyle w:val="Box"/>
            </w:pPr>
            <w:r w:rsidRPr="00A4140C">
              <w:t xml:space="preserve">A high or increasing proportion of clients and carers </w:t>
            </w:r>
            <w:r w:rsidR="00E97E28">
              <w:t xml:space="preserve">who are </w:t>
            </w:r>
            <w:r w:rsidRPr="00A4140C">
              <w:t xml:space="preserve">satisfied is desirable, as it suggests the service received was of a higher quality and better met the needs and goals of the client or carer. </w:t>
            </w:r>
          </w:p>
          <w:p w:rsidR="006C15C4" w:rsidRPr="00877805" w:rsidRDefault="006C15C4" w:rsidP="006C15C4">
            <w:pPr>
              <w:pStyle w:val="Box"/>
            </w:pPr>
            <w:r w:rsidRPr="00877805">
              <w:t>Data reported for this measure are:</w:t>
            </w:r>
          </w:p>
          <w:p w:rsidR="006C15C4" w:rsidRPr="00877805" w:rsidRDefault="006C15C4" w:rsidP="006C15C4">
            <w:pPr>
              <w:keepNext/>
              <w:numPr>
                <w:ilvl w:val="0"/>
                <w:numId w:val="1"/>
              </w:numPr>
              <w:spacing w:before="60" w:line="280" w:lineRule="atLeast"/>
              <w:jc w:val="both"/>
              <w:rPr>
                <w:rFonts w:ascii="Arial" w:hAnsi="Arial"/>
                <w:sz w:val="22"/>
                <w:szCs w:val="20"/>
                <w:lang w:eastAsia="en-US"/>
              </w:rPr>
            </w:pPr>
            <w:r w:rsidRPr="00670FB9">
              <w:rPr>
                <w:rFonts w:ascii="Arial" w:hAnsi="Arial"/>
                <w:sz w:val="22"/>
                <w:szCs w:val="20"/>
                <w:lang w:eastAsia="en-US"/>
              </w:rPr>
              <w:t>comparable (subject to caveats) within jurisdictions over time but are not comparable across jurisdictions</w:t>
            </w:r>
            <w:r w:rsidRPr="00877805">
              <w:rPr>
                <w:rFonts w:ascii="Arial" w:hAnsi="Arial"/>
                <w:sz w:val="22"/>
                <w:szCs w:val="20"/>
                <w:lang w:eastAsia="en-US"/>
              </w:rPr>
              <w:t xml:space="preserve"> </w:t>
            </w:r>
          </w:p>
          <w:p w:rsidR="006C15C4" w:rsidRPr="00670FB9" w:rsidRDefault="006C15C4" w:rsidP="006C15C4">
            <w:pPr>
              <w:keepNext/>
              <w:numPr>
                <w:ilvl w:val="0"/>
                <w:numId w:val="1"/>
              </w:numPr>
              <w:spacing w:before="60" w:line="280" w:lineRule="atLeast"/>
              <w:jc w:val="both"/>
              <w:rPr>
                <w:rFonts w:ascii="Arial" w:hAnsi="Arial"/>
                <w:sz w:val="22"/>
                <w:szCs w:val="20"/>
                <w:lang w:eastAsia="en-US"/>
              </w:rPr>
            </w:pPr>
            <w:r w:rsidRPr="006C15C4">
              <w:rPr>
                <w:rFonts w:ascii="Arial" w:hAnsi="Arial"/>
                <w:sz w:val="22"/>
                <w:szCs w:val="20"/>
                <w:lang w:eastAsia="en-US"/>
              </w:rPr>
              <w:t>incomplete for the current reporting period. All required data were not available for NSW</w:t>
            </w:r>
            <w:r w:rsidR="00E97E28">
              <w:rPr>
                <w:rFonts w:ascii="Arial" w:hAnsi="Arial"/>
                <w:sz w:val="22"/>
                <w:szCs w:val="20"/>
                <w:lang w:eastAsia="en-US"/>
              </w:rPr>
              <w:t>, Victoria, Queensland, SA, Tasmania</w:t>
            </w:r>
            <w:r w:rsidRPr="006C15C4">
              <w:rPr>
                <w:rFonts w:ascii="Arial" w:hAnsi="Arial"/>
                <w:sz w:val="22"/>
                <w:szCs w:val="20"/>
                <w:lang w:eastAsia="en-US"/>
              </w:rPr>
              <w:t xml:space="preserve"> and the NT.</w:t>
            </w:r>
            <w:r w:rsidR="009208F9">
              <w:rPr>
                <w:rFonts w:ascii="Arial" w:hAnsi="Arial"/>
                <w:sz w:val="22"/>
                <w:szCs w:val="20"/>
                <w:lang w:eastAsia="en-US"/>
              </w:rPr>
              <w:t xml:space="preserve"> </w:t>
            </w:r>
          </w:p>
          <w:p w:rsidR="001F39F2" w:rsidRPr="00A4140C" w:rsidRDefault="006C15C4" w:rsidP="006C15C4">
            <w:pPr>
              <w:pStyle w:val="Box"/>
            </w:pPr>
            <w:r w:rsidRPr="00D76CC2">
              <w:t>Data quality information for this indicator is under development</w:t>
            </w:r>
            <w:r>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rPr>
          <w:trHeight w:val="179"/>
        </w:trPr>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sz w:val="14"/>
              </w:rPr>
            </w:pPr>
          </w:p>
        </w:tc>
      </w:tr>
    </w:tbl>
    <w:p w:rsidR="001F39F2" w:rsidRPr="00A4140C" w:rsidRDefault="001F39F2" w:rsidP="00585E2C">
      <w:pPr>
        <w:pStyle w:val="BodyText"/>
      </w:pPr>
      <w:r w:rsidRPr="00A4140C">
        <w:t xml:space="preserve">Data are available for reporting for </w:t>
      </w:r>
      <w:r w:rsidR="00C97D91" w:rsidRPr="00A4140C">
        <w:t xml:space="preserve">only </w:t>
      </w:r>
      <w:r w:rsidRPr="00A4140C">
        <w:t>Victoria, Queensland, WA, SA, Tasmania and the ACT (box 14.</w:t>
      </w:r>
      <w:r w:rsidR="00525A0A" w:rsidRPr="00A4140C">
        <w:t>16</w:t>
      </w:r>
      <w:r w:rsidRPr="00A4140C">
        <w:t xml:space="preserve">). It is anticipated that data for other jurisdictions will be included in future </w:t>
      </w:r>
      <w:r w:rsidR="00392741">
        <w:t>R</w:t>
      </w:r>
      <w:r w:rsidRPr="00A4140C">
        <w:t xml:space="preserve">eports </w:t>
      </w:r>
    </w:p>
    <w:p w:rsidR="00B052BA" w:rsidRPr="00A4140C" w:rsidRDefault="00B052BA" w:rsidP="00585E2C">
      <w:pPr>
        <w:pStyle w:val="BoxSpace"/>
      </w:pPr>
    </w:p>
    <w:tbl>
      <w:tblPr>
        <w:tblW w:w="0" w:type="auto"/>
        <w:tblInd w:w="164" w:type="dxa"/>
        <w:tblBorders>
          <w:top w:val="single" w:sz="4" w:space="0" w:color="auto"/>
          <w:left w:val="single" w:sz="4" w:space="0" w:color="auto"/>
          <w:bottom w:val="single" w:sz="4" w:space="0" w:color="auto"/>
          <w:right w:val="single" w:sz="4" w:space="0" w:color="auto"/>
        </w:tblBorders>
        <w:tblLayout w:type="fixed"/>
        <w:tblCellMar>
          <w:left w:w="142" w:type="dxa"/>
          <w:right w:w="142" w:type="dxa"/>
        </w:tblCellMar>
        <w:tblLook w:val="0000" w:firstRow="0" w:lastRow="0" w:firstColumn="0" w:lastColumn="0" w:noHBand="0" w:noVBand="0"/>
      </w:tblPr>
      <w:tblGrid>
        <w:gridCol w:w="8771"/>
      </w:tblGrid>
      <w:tr w:rsidR="00B052BA" w:rsidRPr="00A4140C" w:rsidTr="00B052BA">
        <w:tc>
          <w:tcPr>
            <w:tcW w:w="8771" w:type="dxa"/>
            <w:tcBorders>
              <w:top w:val="single" w:sz="4" w:space="0" w:color="auto"/>
              <w:bottom w:val="nil"/>
            </w:tcBorders>
          </w:tcPr>
          <w:p w:rsidR="00B052BA" w:rsidRPr="00A4140C" w:rsidRDefault="00B052BA" w:rsidP="00585E2C">
            <w:pPr>
              <w:pStyle w:val="BoxTitle"/>
            </w:pPr>
            <w:r w:rsidRPr="00A4140C">
              <w:rPr>
                <w:b w:val="0"/>
              </w:rPr>
              <w:t xml:space="preserve">Box </w:t>
            </w:r>
            <w:r w:rsidR="004271D8">
              <w:rPr>
                <w:b w:val="0"/>
              </w:rPr>
              <w:t>14.</w:t>
            </w:r>
            <w:r w:rsidR="00100632">
              <w:rPr>
                <w:b w:val="0"/>
                <w:noProof/>
              </w:rPr>
              <w:t>16</w:t>
            </w:r>
            <w:r w:rsidRPr="00A4140C">
              <w:tab/>
              <w:t>Client and carer satisfaction with specialist disability services</w:t>
            </w:r>
          </w:p>
        </w:tc>
      </w:tr>
      <w:tr w:rsidR="00B052BA" w:rsidRPr="00A4140C" w:rsidTr="00B052BA">
        <w:trPr>
          <w:cantSplit/>
        </w:trPr>
        <w:tc>
          <w:tcPr>
            <w:tcW w:w="8771" w:type="dxa"/>
            <w:tcBorders>
              <w:top w:val="nil"/>
              <w:bottom w:val="nil"/>
            </w:tcBorders>
          </w:tcPr>
          <w:p w:rsidR="00215454" w:rsidRDefault="00B052BA" w:rsidP="00215454">
            <w:pPr>
              <w:pStyle w:val="Box"/>
            </w:pPr>
            <w:r w:rsidRPr="00A4140C">
              <w:t>‘</w:t>
            </w:r>
            <w:r w:rsidR="00215454">
              <w:t>Client and carer satisfaction processes data reported relate to NDA specialist disability services.</w:t>
            </w:r>
          </w:p>
          <w:p w:rsidR="00215454" w:rsidRPr="00D66443" w:rsidRDefault="00215454" w:rsidP="00215454">
            <w:pPr>
              <w:pStyle w:val="BoxHeading1"/>
              <w:keepNext w:val="0"/>
              <w:spacing w:before="120"/>
            </w:pPr>
            <w:r w:rsidRPr="00D66443">
              <w:t>Victoria</w:t>
            </w:r>
          </w:p>
          <w:p w:rsidR="003D1C07" w:rsidRDefault="00D66443" w:rsidP="003D1C07">
            <w:pPr>
              <w:pStyle w:val="Box"/>
            </w:pPr>
            <w:r>
              <w:t xml:space="preserve">No survey was conducted in Victoria in 2012-13. </w:t>
            </w:r>
            <w:r w:rsidR="00392741">
              <w:t>The respite care satisfaction survey ceased in 2012-13</w:t>
            </w:r>
            <w:r>
              <w:t xml:space="preserve"> and will not be continued</w:t>
            </w:r>
            <w:r w:rsidR="00392741">
              <w:t xml:space="preserve">. </w:t>
            </w:r>
          </w:p>
          <w:p w:rsidR="00D66443" w:rsidRPr="00A4140C" w:rsidRDefault="00D66443" w:rsidP="00D66443">
            <w:pPr>
              <w:pStyle w:val="BoxHeading1"/>
              <w:keepNext w:val="0"/>
              <w:spacing w:before="120"/>
            </w:pPr>
            <w:r w:rsidRPr="00A4140C">
              <w:t>Queensland</w:t>
            </w:r>
          </w:p>
          <w:p w:rsidR="00D66443" w:rsidRPr="00A4140C" w:rsidRDefault="00D66443" w:rsidP="00D66443">
            <w:pPr>
              <w:pStyle w:val="Box"/>
            </w:pPr>
            <w:r w:rsidRPr="00A4140C">
              <w:t>No survey was conducted in Queensland in 201</w:t>
            </w:r>
            <w:r>
              <w:t>2</w:t>
            </w:r>
            <w:r w:rsidRPr="00A4140C">
              <w:t>-1</w:t>
            </w:r>
            <w:r>
              <w:t>3</w:t>
            </w:r>
            <w:r w:rsidRPr="00A4140C">
              <w:t xml:space="preserve">. Queensland’s most recent </w:t>
            </w:r>
            <w:r w:rsidRPr="00A4140C">
              <w:rPr>
                <w:i/>
              </w:rPr>
              <w:t xml:space="preserve">Disability and Mental Health Service Users and Carers Satisfaction Survey </w:t>
            </w:r>
            <w:r w:rsidRPr="00A4140C">
              <w:t>was conducted</w:t>
            </w:r>
            <w:r w:rsidRPr="00A4140C">
              <w:rPr>
                <w:i/>
              </w:rPr>
              <w:t xml:space="preserve"> </w:t>
            </w:r>
            <w:r w:rsidRPr="00A4140C">
              <w:t>during February to April 2009. Overall, of the 2147 service users, service users’ proxies, and carers who were surveyed, 73 per cent of service users and proxies and 66 per cent of carers reported that they were satisfied with the services they received. The survey provides results according to the type of disability and mental health services received and shows:</w:t>
            </w:r>
          </w:p>
          <w:p w:rsidR="00B052BA" w:rsidRPr="00A4140C" w:rsidRDefault="00B052BA" w:rsidP="003D1C07">
            <w:pPr>
              <w:pStyle w:val="Box"/>
            </w:pPr>
          </w:p>
        </w:tc>
      </w:tr>
      <w:tr w:rsidR="00B052BA" w:rsidRPr="00A4140C" w:rsidTr="00215454">
        <w:trPr>
          <w:cantSplit/>
          <w:trHeight w:val="441"/>
        </w:trPr>
        <w:tc>
          <w:tcPr>
            <w:tcW w:w="8771" w:type="dxa"/>
            <w:tcBorders>
              <w:top w:val="nil"/>
              <w:left w:val="single" w:sz="4" w:space="0" w:color="auto"/>
              <w:bottom w:val="single" w:sz="4" w:space="0" w:color="auto"/>
              <w:right w:val="single" w:sz="4" w:space="0" w:color="auto"/>
            </w:tcBorders>
          </w:tcPr>
          <w:p w:rsidR="00B052BA" w:rsidRPr="00A4140C" w:rsidRDefault="00215454" w:rsidP="00215454">
            <w:pPr>
              <w:pStyle w:val="Continued"/>
            </w:pPr>
            <w:r w:rsidRPr="00A4140C">
              <w:t>(Continued on next page)</w:t>
            </w:r>
          </w:p>
        </w:tc>
      </w:tr>
      <w:tr w:rsidR="00B052BA" w:rsidRPr="00A4140C" w:rsidTr="00B052BA">
        <w:tc>
          <w:tcPr>
            <w:tcW w:w="8771" w:type="dxa"/>
            <w:tcBorders>
              <w:top w:val="single" w:sz="4" w:space="0" w:color="auto"/>
              <w:left w:val="nil"/>
              <w:bottom w:val="nil"/>
              <w:right w:val="nil"/>
            </w:tcBorders>
          </w:tcPr>
          <w:p w:rsidR="00B052BA" w:rsidRPr="00A4140C" w:rsidRDefault="00B052BA" w:rsidP="00585E2C">
            <w:pPr>
              <w:pStyle w:val="Box"/>
              <w:spacing w:before="0" w:line="120" w:lineRule="exact"/>
            </w:pPr>
          </w:p>
        </w:tc>
      </w:tr>
    </w:tbl>
    <w:p w:rsidR="00B052BA" w:rsidRPr="00A4140C" w:rsidRDefault="00B052BA" w:rsidP="00585E2C">
      <w:pPr>
        <w:pStyle w:val="BodyText"/>
      </w:pP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215454" w:rsidP="00585E2C">
            <w:pPr>
              <w:pStyle w:val="BoxTitle"/>
            </w:pPr>
            <w:r w:rsidRPr="00A4140C">
              <w:rPr>
                <w:b w:val="0"/>
              </w:rPr>
              <w:t>Box 14.1</w:t>
            </w:r>
            <w:r>
              <w:rPr>
                <w:b w:val="0"/>
              </w:rPr>
              <w:t>6</w:t>
            </w:r>
            <w:r w:rsidRPr="00A4140C">
              <w:tab/>
            </w:r>
            <w:r w:rsidRPr="00A4140C">
              <w:rPr>
                <w:sz w:val="18"/>
                <w:szCs w:val="18"/>
              </w:rPr>
              <w:t>(Continued)</w:t>
            </w:r>
          </w:p>
        </w:tc>
      </w:tr>
      <w:tr w:rsidR="001F39F2" w:rsidRPr="00A4140C" w:rsidTr="00CE6379">
        <w:trPr>
          <w:cantSplit/>
        </w:trPr>
        <w:tc>
          <w:tcPr>
            <w:tcW w:w="8771" w:type="dxa"/>
            <w:tcBorders>
              <w:top w:val="nil"/>
              <w:left w:val="single" w:sz="6" w:space="0" w:color="auto"/>
              <w:bottom w:val="nil"/>
              <w:right w:val="single" w:sz="6" w:space="0" w:color="auto"/>
            </w:tcBorders>
          </w:tcPr>
          <w:p w:rsidR="00A47256" w:rsidRPr="00A4140C" w:rsidRDefault="00A47256" w:rsidP="00585E2C">
            <w:pPr>
              <w:pStyle w:val="BoxListBullet"/>
            </w:pPr>
            <w:r w:rsidRPr="00A4140C">
              <w:t>80 per cent of service users and their proxies and 74 per cent of carers were satisfied with accommodation support services</w:t>
            </w:r>
          </w:p>
          <w:p w:rsidR="00A47256" w:rsidRPr="00A4140C" w:rsidRDefault="00A47256" w:rsidP="00585E2C">
            <w:pPr>
              <w:pStyle w:val="BoxListBullet"/>
            </w:pPr>
            <w:r w:rsidRPr="00A4140C">
              <w:t>66 per cent of service users and their proxies and 61 per cent of carers were satisfied with community support services</w:t>
            </w:r>
          </w:p>
          <w:p w:rsidR="00A47256" w:rsidRPr="00A4140C" w:rsidRDefault="00A47256" w:rsidP="00585E2C">
            <w:pPr>
              <w:pStyle w:val="BoxListBullet"/>
            </w:pPr>
            <w:r w:rsidRPr="00A4140C">
              <w:t>76 per cent of service users and their proxies and 65 per cent of carers were satisfied with community access services</w:t>
            </w:r>
          </w:p>
          <w:p w:rsidR="001F39F2" w:rsidRPr="007114C5" w:rsidRDefault="00A47256" w:rsidP="00585E2C">
            <w:pPr>
              <w:pStyle w:val="BoxListBullet"/>
            </w:pPr>
            <w:r w:rsidRPr="00A4140C">
              <w:t xml:space="preserve">81 per cent of service users and their proxies and 77 per cent of carers were satisfied with </w:t>
            </w:r>
            <w:r w:rsidRPr="00A4140C">
              <w:rPr>
                <w:szCs w:val="26"/>
              </w:rPr>
              <w:t>respite services.</w:t>
            </w:r>
          </w:p>
          <w:p w:rsidR="007114C5" w:rsidRPr="00A4140C" w:rsidRDefault="007114C5" w:rsidP="007114C5">
            <w:pPr>
              <w:pStyle w:val="BoxHeading1"/>
              <w:keepNext w:val="0"/>
              <w:spacing w:before="120"/>
            </w:pPr>
            <w:r w:rsidRPr="00A4140C">
              <w:t>WA</w:t>
            </w:r>
          </w:p>
          <w:p w:rsidR="007114C5" w:rsidRPr="00A4140C" w:rsidRDefault="007114C5" w:rsidP="007114C5">
            <w:pPr>
              <w:pStyle w:val="Box"/>
            </w:pPr>
            <w:r w:rsidRPr="00A4140C">
              <w:t xml:space="preserve">Western Australia conducted a </w:t>
            </w:r>
            <w:proofErr w:type="spellStart"/>
            <w:r w:rsidRPr="00A4140C">
              <w:t>carer</w:t>
            </w:r>
            <w:proofErr w:type="spellEnd"/>
            <w:r w:rsidRPr="00A4140C">
              <w:t xml:space="preserve"> and client satisfaction survey in March 201</w:t>
            </w:r>
            <w:r w:rsidR="00F30D2A">
              <w:t>3</w:t>
            </w:r>
            <w:r w:rsidRPr="00A4140C">
              <w:t>. In this survey, a total of 7</w:t>
            </w:r>
            <w:r w:rsidR="00F30D2A">
              <w:t>40</w:t>
            </w:r>
            <w:r w:rsidRPr="00A4140C">
              <w:t xml:space="preserve"> structured telephone interviews were completed from a sample of 1</w:t>
            </w:r>
            <w:r w:rsidR="00F30D2A">
              <w:t>563</w:t>
            </w:r>
            <w:r w:rsidRPr="00A4140C">
              <w:t xml:space="preserve"> individuals with disability or their </w:t>
            </w:r>
            <w:proofErr w:type="spellStart"/>
            <w:r w:rsidRPr="00A4140C">
              <w:t>carers</w:t>
            </w:r>
            <w:proofErr w:type="spellEnd"/>
            <w:r w:rsidRPr="00A4140C">
              <w:t>, which was stratified to ensure that it contained individuals representing users across all services funded by the Disability Services Commission. Of the 7</w:t>
            </w:r>
            <w:r w:rsidR="00F30D2A">
              <w:t>40</w:t>
            </w:r>
            <w:r w:rsidRPr="00A4140C">
              <w:t xml:space="preserve"> respondents, 1</w:t>
            </w:r>
            <w:r w:rsidR="00F30D2A">
              <w:t>9</w:t>
            </w:r>
            <w:r w:rsidRPr="00A4140C">
              <w:t>3 (2</w:t>
            </w:r>
            <w:r w:rsidR="00F30D2A">
              <w:t>6</w:t>
            </w:r>
            <w:r w:rsidRPr="00A4140C">
              <w:t xml:space="preserve"> per cent) were service users and 5</w:t>
            </w:r>
            <w:r w:rsidR="00F30D2A">
              <w:t>47</w:t>
            </w:r>
            <w:r w:rsidRPr="00A4140C">
              <w:t xml:space="preserve"> (7</w:t>
            </w:r>
            <w:r w:rsidR="00F30D2A">
              <w:t>4</w:t>
            </w:r>
            <w:r w:rsidRPr="00A4140C">
              <w:t xml:space="preserve"> per cent) were carers responding on behalf of service users. This survey was previously undertaken biennially but from 2011 will be undertaken annually.</w:t>
            </w:r>
          </w:p>
          <w:p w:rsidR="007114C5" w:rsidRPr="00A4140C" w:rsidRDefault="007114C5" w:rsidP="007114C5">
            <w:pPr>
              <w:pStyle w:val="Box"/>
              <w:rPr>
                <w:sz w:val="24"/>
                <w:szCs w:val="24"/>
              </w:rPr>
            </w:pPr>
            <w:r w:rsidRPr="00A4140C">
              <w:t xml:space="preserve">Overall service user satisfaction was </w:t>
            </w:r>
            <w:r w:rsidR="00F30D2A">
              <w:t>79</w:t>
            </w:r>
            <w:r w:rsidRPr="00A4140C">
              <w:t xml:space="preserve"> per cent. For individual services, reported satisfaction was:</w:t>
            </w:r>
          </w:p>
          <w:p w:rsidR="007114C5" w:rsidRPr="00A4140C" w:rsidRDefault="007114C5" w:rsidP="007114C5">
            <w:pPr>
              <w:pStyle w:val="BoxListBullet"/>
            </w:pPr>
            <w:r w:rsidRPr="00A4140C">
              <w:t>84 per cent for accommodation</w:t>
            </w:r>
          </w:p>
          <w:p w:rsidR="007114C5" w:rsidRPr="00A4140C" w:rsidRDefault="007114C5" w:rsidP="007114C5">
            <w:pPr>
              <w:pStyle w:val="BoxListBullet"/>
            </w:pPr>
            <w:r w:rsidRPr="00A4140C">
              <w:t>8</w:t>
            </w:r>
            <w:r w:rsidR="00F30D2A">
              <w:t>0</w:t>
            </w:r>
            <w:r w:rsidRPr="00A4140C">
              <w:t xml:space="preserve"> per cent for individual support (includes Disability Professional Services and Day Options)</w:t>
            </w:r>
          </w:p>
          <w:p w:rsidR="007114C5" w:rsidRPr="00A4140C" w:rsidRDefault="007114C5" w:rsidP="007114C5">
            <w:pPr>
              <w:pStyle w:val="BoxListBullet"/>
            </w:pPr>
            <w:r w:rsidRPr="00A4140C">
              <w:t>71 per cent for local area coordination</w:t>
            </w:r>
          </w:p>
          <w:p w:rsidR="007114C5" w:rsidRPr="00A4140C" w:rsidRDefault="007114C5" w:rsidP="007114C5">
            <w:pPr>
              <w:pStyle w:val="BoxListBullet"/>
            </w:pPr>
            <w:r w:rsidRPr="00A4140C">
              <w:t>86 per cent for family and carer support.</w:t>
            </w:r>
          </w:p>
          <w:p w:rsidR="007114C5" w:rsidRPr="00A4140C" w:rsidRDefault="007114C5" w:rsidP="007114C5">
            <w:pPr>
              <w:pStyle w:val="BoxHeading1"/>
              <w:keepNext w:val="0"/>
              <w:spacing w:before="120"/>
            </w:pPr>
            <w:r w:rsidRPr="00A4140C">
              <w:t>SA</w:t>
            </w:r>
          </w:p>
          <w:p w:rsidR="007114C5" w:rsidRDefault="0076443B" w:rsidP="0076443B">
            <w:pPr>
              <w:pStyle w:val="Box"/>
            </w:pPr>
            <w:r>
              <w:t xml:space="preserve">No survey was conducted in SA </w:t>
            </w:r>
            <w:r w:rsidRPr="00A4140C">
              <w:t>in 201</w:t>
            </w:r>
            <w:r>
              <w:t>2</w:t>
            </w:r>
            <w:r w:rsidRPr="00A4140C">
              <w:t>-1</w:t>
            </w:r>
            <w:r>
              <w:t>3</w:t>
            </w:r>
            <w:r w:rsidR="007114C5" w:rsidRPr="00A4140C">
              <w:t xml:space="preserve">. </w:t>
            </w:r>
          </w:p>
          <w:p w:rsidR="00D66443" w:rsidRPr="00A4140C" w:rsidRDefault="00D66443" w:rsidP="00D66443">
            <w:pPr>
              <w:pStyle w:val="BoxHeading1"/>
              <w:keepNext w:val="0"/>
              <w:spacing w:before="120"/>
            </w:pPr>
            <w:r w:rsidRPr="00A4140C">
              <w:t>Tasmania</w:t>
            </w:r>
          </w:p>
          <w:p w:rsidR="00D66443" w:rsidRPr="00A4140C" w:rsidRDefault="00D66443" w:rsidP="00D66443">
            <w:pPr>
              <w:pStyle w:val="Box"/>
            </w:pPr>
            <w:r w:rsidRPr="00A4140C">
              <w:t>No survey was conducted in Tasmania in 201</w:t>
            </w:r>
            <w:r>
              <w:t>2</w:t>
            </w:r>
            <w:r w:rsidRPr="00A4140C">
              <w:t>-1</w:t>
            </w:r>
            <w:r>
              <w:t xml:space="preserve">3 </w:t>
            </w:r>
          </w:p>
          <w:p w:rsidR="00D66443" w:rsidRPr="00A4140C" w:rsidRDefault="00D66443" w:rsidP="00D66443">
            <w:pPr>
              <w:pStyle w:val="BoxHeading1"/>
              <w:keepNext w:val="0"/>
              <w:spacing w:before="120"/>
            </w:pPr>
            <w:r w:rsidRPr="00A4140C">
              <w:t>ACT</w:t>
            </w:r>
          </w:p>
          <w:p w:rsidR="00D66443" w:rsidRPr="00A4140C" w:rsidRDefault="00D66443" w:rsidP="0020654F">
            <w:pPr>
              <w:pStyle w:val="Box"/>
            </w:pPr>
            <w:r w:rsidRPr="00A4140C">
              <w:t>In 2012</w:t>
            </w:r>
            <w:r>
              <w:t>-13</w:t>
            </w:r>
            <w:r w:rsidRPr="00A4140C">
              <w:t>, the ACT conducted a client satisfaction survey that measured client satisfaction with all disability services funded through Disability ACT, including government provided services as well as services provided through non</w:t>
            </w:r>
            <w:r w:rsidRPr="00A4140C">
              <w:noBreakHyphen/>
              <w:t xml:space="preserve">government agencies. </w:t>
            </w:r>
            <w:r w:rsidRPr="00EE63B6">
              <w:t xml:space="preserve">These surveys asked clients to rate their overall level of satisfaction with the quality of the main </w:t>
            </w:r>
            <w:r w:rsidR="0020654F">
              <w:t>d</w:t>
            </w:r>
            <w:r w:rsidRPr="00EE63B6">
              <w:t>isability services they had received over the past 12 months.</w:t>
            </w:r>
            <w:r>
              <w:t xml:space="preserve"> </w:t>
            </w:r>
            <w:r w:rsidRPr="00A4140C">
              <w:t xml:space="preserve">Overall, </w:t>
            </w:r>
            <w:r>
              <w:t>80</w:t>
            </w:r>
            <w:r w:rsidRPr="00A4140C">
              <w:t xml:space="preserve"> per cent of respondents to the survey reported that they were satisfied or very satisfied with disability services funded through Disability ACT. </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Source"/>
              <w:jc w:val="right"/>
            </w:pPr>
            <w:r w:rsidRPr="00A4140C">
              <w:t>(Continued on next page)</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215454">
            <w:pPr>
              <w:pStyle w:val="BoxTitle"/>
            </w:pPr>
            <w:r w:rsidRPr="00A4140C">
              <w:rPr>
                <w:b w:val="0"/>
              </w:rPr>
              <w:t xml:space="preserve">Box </w:t>
            </w:r>
            <w:bookmarkStart w:id="29" w:name="OLE_LINK25"/>
            <w:r w:rsidR="00525A0A" w:rsidRPr="00A4140C">
              <w:rPr>
                <w:b w:val="0"/>
              </w:rPr>
              <w:t>14.1</w:t>
            </w:r>
            <w:bookmarkEnd w:id="29"/>
            <w:r w:rsidR="00215454">
              <w:rPr>
                <w:b w:val="0"/>
              </w:rPr>
              <w:t>6</w:t>
            </w:r>
            <w:r w:rsidRPr="00A4140C">
              <w:tab/>
            </w:r>
            <w:r w:rsidRPr="00A4140C">
              <w:rPr>
                <w:sz w:val="18"/>
                <w:szCs w:val="18"/>
              </w:rPr>
              <w:t>(Continued)</w:t>
            </w:r>
          </w:p>
        </w:tc>
      </w:tr>
      <w:tr w:rsidR="001F39F2" w:rsidRPr="00A4140C" w:rsidTr="00CE6379">
        <w:trPr>
          <w:cantSplit/>
        </w:trPr>
        <w:tc>
          <w:tcPr>
            <w:tcW w:w="8771" w:type="dxa"/>
            <w:tcBorders>
              <w:top w:val="nil"/>
              <w:left w:val="single" w:sz="6" w:space="0" w:color="auto"/>
              <w:bottom w:val="nil"/>
              <w:right w:val="single" w:sz="6" w:space="0" w:color="auto"/>
            </w:tcBorders>
          </w:tcPr>
          <w:p w:rsidR="00A47256" w:rsidRDefault="00A47256" w:rsidP="00585E2C">
            <w:pPr>
              <w:pStyle w:val="Box"/>
            </w:pPr>
            <w:r w:rsidRPr="00A4140C">
              <w:t>The proportion of service users reporting that they were satisfied or very satisfied was:</w:t>
            </w:r>
          </w:p>
          <w:p w:rsidR="007114C5" w:rsidRPr="00A4140C" w:rsidRDefault="00F30D2A" w:rsidP="007114C5">
            <w:pPr>
              <w:pStyle w:val="BoxListBullet"/>
              <w:rPr>
                <w:szCs w:val="26"/>
              </w:rPr>
            </w:pPr>
            <w:r>
              <w:rPr>
                <w:szCs w:val="26"/>
              </w:rPr>
              <w:t>89</w:t>
            </w:r>
            <w:r w:rsidR="007114C5" w:rsidRPr="00A4140C">
              <w:rPr>
                <w:szCs w:val="26"/>
              </w:rPr>
              <w:t xml:space="preserve"> per cent for accommodation support services — group home </w:t>
            </w:r>
          </w:p>
          <w:p w:rsidR="007114C5" w:rsidRPr="00A4140C" w:rsidRDefault="00F30D2A" w:rsidP="007114C5">
            <w:pPr>
              <w:pStyle w:val="BoxListBullet"/>
              <w:rPr>
                <w:szCs w:val="26"/>
              </w:rPr>
            </w:pPr>
            <w:r>
              <w:rPr>
                <w:szCs w:val="26"/>
              </w:rPr>
              <w:t>79</w:t>
            </w:r>
            <w:r w:rsidR="007114C5" w:rsidRPr="00A4140C">
              <w:rPr>
                <w:szCs w:val="26"/>
              </w:rPr>
              <w:t xml:space="preserve"> per cent for accommodation support services — in my own home</w:t>
            </w:r>
          </w:p>
          <w:p w:rsidR="007114C5" w:rsidRPr="00A4140C" w:rsidRDefault="00F30D2A" w:rsidP="007114C5">
            <w:pPr>
              <w:pStyle w:val="BoxListBullet"/>
            </w:pPr>
            <w:r>
              <w:t>68</w:t>
            </w:r>
            <w:r w:rsidR="007114C5" w:rsidRPr="00A4140C">
              <w:t xml:space="preserve"> per cent for community access </w:t>
            </w:r>
            <w:r w:rsidR="007114C5" w:rsidRPr="00A4140C">
              <w:rPr>
                <w:szCs w:val="26"/>
              </w:rPr>
              <w:t>—</w:t>
            </w:r>
            <w:r w:rsidR="007114C5" w:rsidRPr="00A4140C">
              <w:t xml:space="preserve"> recreation</w:t>
            </w:r>
          </w:p>
          <w:p w:rsidR="007114C5" w:rsidRPr="00A4140C" w:rsidRDefault="00F30D2A" w:rsidP="007114C5">
            <w:pPr>
              <w:pStyle w:val="BoxListBullet"/>
            </w:pPr>
            <w:r>
              <w:t>81</w:t>
            </w:r>
            <w:r w:rsidR="007114C5" w:rsidRPr="00A4140C">
              <w:t xml:space="preserve"> per cent for community access </w:t>
            </w:r>
            <w:r w:rsidR="007114C5" w:rsidRPr="00A4140C">
              <w:rPr>
                <w:szCs w:val="26"/>
              </w:rPr>
              <w:t>—</w:t>
            </w:r>
            <w:r w:rsidR="007114C5" w:rsidRPr="00A4140C">
              <w:t xml:space="preserve"> support to participate in my community</w:t>
            </w:r>
          </w:p>
          <w:p w:rsidR="007114C5" w:rsidRPr="00A4140C" w:rsidRDefault="00F30D2A" w:rsidP="007114C5">
            <w:pPr>
              <w:pStyle w:val="BoxListBullet"/>
            </w:pPr>
            <w:r>
              <w:t>87</w:t>
            </w:r>
            <w:r w:rsidR="007114C5" w:rsidRPr="00A4140C">
              <w:t xml:space="preserve"> per cent for community support </w:t>
            </w:r>
            <w:r w:rsidR="007114C5" w:rsidRPr="00A4140C">
              <w:rPr>
                <w:szCs w:val="26"/>
              </w:rPr>
              <w:t>—</w:t>
            </w:r>
            <w:r w:rsidR="007114C5" w:rsidRPr="00A4140C">
              <w:t xml:space="preserve"> case management/support</w:t>
            </w:r>
          </w:p>
          <w:p w:rsidR="007114C5" w:rsidRPr="00A4140C" w:rsidRDefault="00F30D2A" w:rsidP="007114C5">
            <w:pPr>
              <w:pStyle w:val="BoxListBullet"/>
            </w:pPr>
            <w:r>
              <w:t>43</w:t>
            </w:r>
            <w:r w:rsidR="007114C5" w:rsidRPr="00A4140C">
              <w:t xml:space="preserve"> per cent for community support </w:t>
            </w:r>
            <w:r w:rsidR="007114C5" w:rsidRPr="00A4140C">
              <w:rPr>
                <w:szCs w:val="26"/>
              </w:rPr>
              <w:t>—</w:t>
            </w:r>
            <w:r w:rsidR="007114C5" w:rsidRPr="00A4140C">
              <w:t xml:space="preserve"> counselling</w:t>
            </w:r>
          </w:p>
          <w:p w:rsidR="007114C5" w:rsidRPr="00A4140C" w:rsidRDefault="00F30D2A" w:rsidP="007114C5">
            <w:pPr>
              <w:pStyle w:val="BoxListBullet"/>
            </w:pPr>
            <w:r>
              <w:t>79</w:t>
            </w:r>
            <w:r w:rsidR="007114C5" w:rsidRPr="00A4140C">
              <w:t xml:space="preserve"> per cent for respite </w:t>
            </w:r>
            <w:r w:rsidR="007114C5" w:rsidRPr="00A4140C">
              <w:rPr>
                <w:szCs w:val="26"/>
              </w:rPr>
              <w:t>—</w:t>
            </w:r>
            <w:r w:rsidR="007114C5" w:rsidRPr="00A4140C">
              <w:t xml:space="preserve"> centre based respite</w:t>
            </w:r>
          </w:p>
          <w:p w:rsidR="007114C5" w:rsidRPr="00A4140C" w:rsidRDefault="00F30D2A" w:rsidP="00D0700C">
            <w:pPr>
              <w:pStyle w:val="BoxListBullet"/>
            </w:pPr>
            <w:r>
              <w:t>79</w:t>
            </w:r>
            <w:r w:rsidR="007114C5" w:rsidRPr="00A4140C">
              <w:t xml:space="preserve"> per cent for respite </w:t>
            </w:r>
            <w:r w:rsidR="007114C5" w:rsidRPr="00A4140C">
              <w:rPr>
                <w:szCs w:val="26"/>
              </w:rPr>
              <w:t>—</w:t>
            </w:r>
            <w:r w:rsidR="007114C5" w:rsidRPr="00A4140C">
              <w:t xml:space="preserve"> in home respite</w:t>
            </w:r>
            <w:r w:rsidR="0020654F">
              <w:t>.</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7114C5" w:rsidP="00E3374A">
            <w:pPr>
              <w:pStyle w:val="Source"/>
            </w:pPr>
            <w:r w:rsidRPr="00A4140C">
              <w:rPr>
                <w:i/>
              </w:rPr>
              <w:t>Source</w:t>
            </w:r>
            <w:r w:rsidRPr="00A4140C">
              <w:t>: Victorian, Queensland, WA, SA, Tasmanian and the ACT governments (unpublished).</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1F39F2" w:rsidRPr="00A4140C" w:rsidRDefault="001F39F2" w:rsidP="00585E2C">
      <w:pPr>
        <w:pStyle w:val="Heading4"/>
      </w:pPr>
      <w:r w:rsidRPr="00A4140C">
        <w:t>Efficiency — cost per output unit</w:t>
      </w:r>
    </w:p>
    <w:p w:rsidR="001F39F2" w:rsidRPr="00A4140C" w:rsidRDefault="001F39F2" w:rsidP="00585E2C">
      <w:pPr>
        <w:pStyle w:val="BodyText"/>
      </w:pPr>
      <w:r w:rsidRPr="00A4140C">
        <w:t>The following cost per output unit efficiency indicators are reported:</w:t>
      </w:r>
    </w:p>
    <w:p w:rsidR="001F39F2" w:rsidRPr="00A4140C" w:rsidRDefault="001F39F2" w:rsidP="00585E2C">
      <w:pPr>
        <w:pStyle w:val="ListBullet"/>
      </w:pPr>
      <w:r w:rsidRPr="00A4140C">
        <w:t>‘</w:t>
      </w:r>
      <w:r w:rsidR="00FE6D99" w:rsidRPr="00A4140C">
        <w:t xml:space="preserve">government </w:t>
      </w:r>
      <w:r w:rsidRPr="00A4140C">
        <w:t xml:space="preserve">contribution per user of non-government provided services’ </w:t>
      </w:r>
    </w:p>
    <w:p w:rsidR="001F39F2" w:rsidRPr="00A4140C" w:rsidRDefault="001F39F2" w:rsidP="00585E2C">
      <w:pPr>
        <w:pStyle w:val="ListBullet"/>
      </w:pPr>
      <w:r w:rsidRPr="00A4140C">
        <w:t>‘</w:t>
      </w:r>
      <w:r w:rsidR="00FE6D99" w:rsidRPr="00A4140C">
        <w:t xml:space="preserve">cost </w:t>
      </w:r>
      <w:r w:rsidRPr="00A4140C">
        <w:t>per user of State and Territory administered services’.</w:t>
      </w:r>
    </w:p>
    <w:p w:rsidR="001F39F2" w:rsidRPr="00A4140C" w:rsidRDefault="001F39F2" w:rsidP="00585E2C">
      <w:pPr>
        <w:pStyle w:val="BodyText"/>
      </w:pPr>
      <w:r w:rsidRPr="00A4140C">
        <w:rPr>
          <w:szCs w:val="26"/>
        </w:rPr>
        <w:t xml:space="preserve">This Report includes </w:t>
      </w:r>
      <w:r w:rsidR="00106A49" w:rsidRPr="00A4140C">
        <w:rPr>
          <w:szCs w:val="26"/>
        </w:rPr>
        <w:t>201</w:t>
      </w:r>
      <w:r w:rsidR="000E327B">
        <w:rPr>
          <w:szCs w:val="26"/>
        </w:rPr>
        <w:t>2-</w:t>
      </w:r>
      <w:r w:rsidR="00106A49" w:rsidRPr="00A4140C">
        <w:rPr>
          <w:szCs w:val="26"/>
        </w:rPr>
        <w:t>1</w:t>
      </w:r>
      <w:r w:rsidR="000E327B">
        <w:rPr>
          <w:szCs w:val="26"/>
        </w:rPr>
        <w:t>3</w:t>
      </w:r>
      <w:r w:rsidR="00106A49" w:rsidRPr="00A4140C">
        <w:rPr>
          <w:szCs w:val="26"/>
        </w:rPr>
        <w:t xml:space="preserve"> </w:t>
      </w:r>
      <w:r w:rsidRPr="00A4140C">
        <w:rPr>
          <w:szCs w:val="26"/>
        </w:rPr>
        <w:t xml:space="preserve">expenditure data provided by Australian, State and Territory governments. However, as </w:t>
      </w:r>
      <w:r w:rsidR="00106A49" w:rsidRPr="00A4140C">
        <w:rPr>
          <w:szCs w:val="26"/>
        </w:rPr>
        <w:t>201</w:t>
      </w:r>
      <w:r w:rsidR="000E327B">
        <w:rPr>
          <w:szCs w:val="26"/>
        </w:rPr>
        <w:t>2</w:t>
      </w:r>
      <w:r w:rsidRPr="00A4140C">
        <w:rPr>
          <w:szCs w:val="26"/>
        </w:rPr>
        <w:noBreakHyphen/>
      </w:r>
      <w:r w:rsidR="00106A49" w:rsidRPr="00A4140C">
        <w:rPr>
          <w:szCs w:val="26"/>
        </w:rPr>
        <w:t>1</w:t>
      </w:r>
      <w:r w:rsidR="000E327B">
        <w:rPr>
          <w:szCs w:val="26"/>
        </w:rPr>
        <w:t>3</w:t>
      </w:r>
      <w:r w:rsidR="00106A49" w:rsidRPr="00A4140C">
        <w:rPr>
          <w:szCs w:val="26"/>
        </w:rPr>
        <w:t xml:space="preserve"> </w:t>
      </w:r>
      <w:r w:rsidRPr="00A4140C">
        <w:rPr>
          <w:szCs w:val="26"/>
        </w:rPr>
        <w:t>service user data from the DS </w:t>
      </w:r>
      <w:proofErr w:type="spellStart"/>
      <w:r w:rsidRPr="00A4140C">
        <w:rPr>
          <w:szCs w:val="26"/>
        </w:rPr>
        <w:t>NMDS</w:t>
      </w:r>
      <w:proofErr w:type="spellEnd"/>
      <w:r w:rsidRPr="00A4140C">
        <w:rPr>
          <w:szCs w:val="26"/>
        </w:rPr>
        <w:t xml:space="preserve"> collection were not available for this Report, the cost per service user efficiency indicators are reported </w:t>
      </w:r>
      <w:r w:rsidR="000A1D43" w:rsidRPr="00A4140C">
        <w:rPr>
          <w:szCs w:val="26"/>
        </w:rPr>
        <w:t xml:space="preserve">using </w:t>
      </w:r>
      <w:r w:rsidR="00DC0A4C" w:rsidRPr="00A4140C">
        <w:rPr>
          <w:szCs w:val="26"/>
        </w:rPr>
        <w:t xml:space="preserve">expenditure and service use </w:t>
      </w:r>
      <w:r w:rsidR="000A1D43" w:rsidRPr="00A4140C">
        <w:rPr>
          <w:szCs w:val="26"/>
        </w:rPr>
        <w:t xml:space="preserve">data </w:t>
      </w:r>
      <w:r w:rsidRPr="00A4140C">
        <w:rPr>
          <w:szCs w:val="26"/>
        </w:rPr>
        <w:t xml:space="preserve">for </w:t>
      </w:r>
      <w:r w:rsidR="00106A49" w:rsidRPr="00A4140C">
        <w:rPr>
          <w:szCs w:val="26"/>
        </w:rPr>
        <w:t>201</w:t>
      </w:r>
      <w:r w:rsidR="000E327B">
        <w:rPr>
          <w:szCs w:val="26"/>
        </w:rPr>
        <w:t>1</w:t>
      </w:r>
      <w:r w:rsidRPr="00A4140C">
        <w:rPr>
          <w:szCs w:val="26"/>
        </w:rPr>
        <w:noBreakHyphen/>
      </w:r>
      <w:r w:rsidR="00106A49" w:rsidRPr="00A4140C">
        <w:rPr>
          <w:szCs w:val="26"/>
        </w:rPr>
        <w:t>1</w:t>
      </w:r>
      <w:r w:rsidR="000E327B">
        <w:rPr>
          <w:szCs w:val="26"/>
        </w:rPr>
        <w:t>2</w:t>
      </w:r>
      <w:r w:rsidRPr="00A4140C">
        <w:rPr>
          <w:szCs w:val="26"/>
        </w:rPr>
        <w:t xml:space="preserve">. Expenditure data </w:t>
      </w:r>
      <w:r w:rsidR="00170C82" w:rsidRPr="00A4140C">
        <w:rPr>
          <w:szCs w:val="26"/>
        </w:rPr>
        <w:t xml:space="preserve">in this Report </w:t>
      </w:r>
      <w:r w:rsidRPr="00A4140C">
        <w:rPr>
          <w:szCs w:val="26"/>
        </w:rPr>
        <w:t>might differ from information reported elsewhere (such as in departmental annual reports) because the financial counting rules and definitions used to calculate expenditure can differ</w:t>
      </w:r>
      <w:r w:rsidR="00170C82" w:rsidRPr="00A4140C">
        <w:rPr>
          <w:szCs w:val="26"/>
        </w:rPr>
        <w:t xml:space="preserve"> and </w:t>
      </w:r>
      <w:r w:rsidRPr="00A4140C">
        <w:rPr>
          <w:szCs w:val="26"/>
        </w:rPr>
        <w:t>the data here exclude users of specialist psychiatric disability services.</w:t>
      </w:r>
    </w:p>
    <w:p w:rsidR="001F39F2" w:rsidRPr="00A4140C" w:rsidRDefault="001F39F2" w:rsidP="00585E2C">
      <w:pPr>
        <w:pStyle w:val="BodyText"/>
      </w:pPr>
      <w:r w:rsidRPr="00A4140C">
        <w:t>It is an objective of the Review to report comparable estimates of costs. Ideally, such comparisons would include the full range of costs to government. Where the full costs cannot be counted, costs are estimated on a consistent basis. The jurisdictional expenditure data included in this chapter do not yet include the user cost of capital, and so do not reflect the full costs of government funded services (</w:t>
      </w:r>
      <w:r w:rsidR="000A1D43" w:rsidRPr="00A4140C">
        <w:t>u</w:t>
      </w:r>
      <w:r w:rsidRPr="00A4140C">
        <w:t xml:space="preserve">ser cost of capital is defined in chapter </w:t>
      </w:r>
      <w:r w:rsidR="000E327B">
        <w:t>1</w:t>
      </w:r>
      <w:r w:rsidRPr="00A4140C">
        <w:t>).</w:t>
      </w:r>
    </w:p>
    <w:p w:rsidR="001F39F2" w:rsidRPr="00A4140C" w:rsidRDefault="001F39F2" w:rsidP="00585E2C">
      <w:pPr>
        <w:pStyle w:val="BodyText"/>
      </w:pPr>
      <w:r w:rsidRPr="00A4140C">
        <w:t xml:space="preserve">Considerable effort has been made to document any differences in calculating the reported efficiency indicators. Concerns remain over the comparability of the results, because jurisdictions use different methods of </w:t>
      </w:r>
      <w:r w:rsidR="00170C82" w:rsidRPr="00A4140C">
        <w:t xml:space="preserve">service use </w:t>
      </w:r>
      <w:r w:rsidRPr="00A4140C">
        <w:t>data collection (table </w:t>
      </w:r>
      <w:proofErr w:type="spellStart"/>
      <w:r w:rsidRPr="00A4140C">
        <w:t>14A.</w:t>
      </w:r>
      <w:r w:rsidR="00002BFD">
        <w:t>76</w:t>
      </w:r>
      <w:proofErr w:type="spellEnd"/>
      <w:r w:rsidRPr="00A4140C">
        <w:t xml:space="preserve">). </w:t>
      </w:r>
    </w:p>
    <w:p w:rsidR="001F39F2" w:rsidRPr="00A4140C" w:rsidRDefault="001F39F2" w:rsidP="00585E2C">
      <w:pPr>
        <w:pStyle w:val="Heading5"/>
      </w:pPr>
      <w:r w:rsidRPr="00A4140C">
        <w:lastRenderedPageBreak/>
        <w:t>Financial data — expenditure items included/excluded</w:t>
      </w:r>
    </w:p>
    <w:p w:rsidR="001F39F2" w:rsidRPr="00A4140C" w:rsidRDefault="001F39F2" w:rsidP="00585E2C">
      <w:pPr>
        <w:pStyle w:val="BodyText"/>
      </w:pPr>
      <w:r w:rsidRPr="00A4140C">
        <w:t>Financial data reported in this chapter include/exclude various expenditure items depending on the context in</w:t>
      </w:r>
      <w:r w:rsidRPr="00A4140C">
        <w:rPr>
          <w:rFonts w:ascii="Arial" w:hAnsi="Arial" w:cs="Arial"/>
          <w:sz w:val="20"/>
        </w:rPr>
        <w:t> </w:t>
      </w:r>
      <w:r w:rsidRPr="00A4140C">
        <w:t>which the data are reported. </w:t>
      </w:r>
      <w:r w:rsidR="0020654F">
        <w:t>O</w:t>
      </w:r>
      <w:r w:rsidRPr="00A4140C">
        <w:t xml:space="preserve">nly direct recurrent expenditure on specific services is included (this may include administrative costs that can be directly attributed to a specific service/s). </w:t>
      </w:r>
      <w:r w:rsidR="0020654F">
        <w:t>For</w:t>
      </w:r>
      <w:r w:rsidRPr="00A4140C">
        <w:t xml:space="preserve"> the disability services system as a whole expenditure includes general administrative overheads that cannot be allocated to a specific service/s and major capital grants to non-government service providers. Capital grants to non-government service providers are excluded from total recurrent expenditure for the indicator ‘administrative expenditure as a proportion of total recurrent expenditure’, as they are not a ‘recurrent’ expense. Exclusion of these grants improves the comparability of the indicator</w:t>
      </w:r>
      <w:r w:rsidR="0020654F">
        <w:t xml:space="preserve"> </w:t>
      </w:r>
      <w:r w:rsidRPr="00A4140C">
        <w:t>across jurisdictions and over time.</w:t>
      </w:r>
    </w:p>
    <w:p w:rsidR="001F39F2" w:rsidRPr="00A4140C" w:rsidRDefault="001F39F2" w:rsidP="00585E2C">
      <w:pPr>
        <w:pStyle w:val="Heading5"/>
      </w:pPr>
      <w:r w:rsidRPr="00A4140C">
        <w:t>Government and non-government provided services</w:t>
      </w:r>
    </w:p>
    <w:p w:rsidR="001F39F2" w:rsidRPr="00A4140C" w:rsidRDefault="001F39F2" w:rsidP="00585E2C">
      <w:pPr>
        <w:pStyle w:val="BodyText"/>
      </w:pPr>
      <w:r w:rsidRPr="00A4140C">
        <w:t>Efficiency indicators are reported for both government and non</w:t>
      </w:r>
      <w:r w:rsidRPr="00A4140C">
        <w:noBreakHyphen/>
        <w:t>government provided services. Government provision means that a service is both funded and directly provided by a government department, agency or local government. Non</w:t>
      </w:r>
      <w:r w:rsidRPr="00A4140C">
        <w:noBreakHyphen/>
        <w:t>government provision is a service purchased or part-funded by a government department or agency, but provided by a non-government organisation. Non</w:t>
      </w:r>
      <w:r w:rsidRPr="00A4140C">
        <w:noBreakHyphen/>
        <w:t>government service providers may receive funds from the private sector and the general public in addition to funding, grants and input tax concessions (such as payroll tax exemptions) from governments. Data on funds that non</w:t>
      </w:r>
      <w:r w:rsidRPr="00A4140C">
        <w:noBreakHyphen/>
        <w:t>government service providers receive from the private sector and the general public are outside the scope of this Report.</w:t>
      </w:r>
    </w:p>
    <w:p w:rsidR="001F39F2" w:rsidRPr="00A4140C" w:rsidRDefault="001F39F2" w:rsidP="00585E2C">
      <w:pPr>
        <w:pStyle w:val="Heading5"/>
      </w:pPr>
      <w:r w:rsidRPr="00A4140C">
        <w:t xml:space="preserve">Government contribution per user of non-government provided services </w:t>
      </w:r>
    </w:p>
    <w:p w:rsidR="001F39F2" w:rsidRPr="00A4140C" w:rsidRDefault="001F39F2" w:rsidP="00585E2C">
      <w:pPr>
        <w:pStyle w:val="BodyText"/>
      </w:pPr>
      <w:r w:rsidRPr="00A4140C">
        <w:t>‘Government contribution per user of non-government provided services’ is an indicator of governments’ objective to provide specialist disability services in an efficient manner (box 14.</w:t>
      </w:r>
      <w:r w:rsidR="00525A0A" w:rsidRPr="00A4140C">
        <w:t>1</w:t>
      </w:r>
      <w:r w:rsidR="00C61139">
        <w:t>7</w:t>
      </w:r>
      <w:r w:rsidRPr="00A4140C">
        <w:t xml:space="preserve">).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30" w:name="OLE_LINK46"/>
            <w:r w:rsidR="004271D8">
              <w:rPr>
                <w:b w:val="0"/>
              </w:rPr>
              <w:t>14.</w:t>
            </w:r>
            <w:r w:rsidR="00100632">
              <w:rPr>
                <w:b w:val="0"/>
                <w:noProof/>
              </w:rPr>
              <w:t>17</w:t>
            </w:r>
            <w:bookmarkEnd w:id="30"/>
            <w:r w:rsidRPr="00A4140C">
              <w:tab/>
              <w:t xml:space="preserve">Government contribution per user of non-government provided services </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t>‘Government contribution per user of non-government provided services’ is defined as the net government expenditure per user</w:t>
            </w:r>
            <w:r w:rsidR="002137AD" w:rsidRPr="00A4140C">
              <w:t xml:space="preserve"> of non-government provided NDA services</w:t>
            </w:r>
            <w:r w:rsidRPr="00A4140C">
              <w:t>. Measures are reported for the following non</w:t>
            </w:r>
            <w:r w:rsidRPr="00A4140C">
              <w:noBreakHyphen/>
              <w:t>government provided services:</w:t>
            </w:r>
          </w:p>
          <w:p w:rsidR="001F39F2" w:rsidRPr="00A4140C" w:rsidRDefault="001F39F2" w:rsidP="00585E2C">
            <w:pPr>
              <w:pStyle w:val="BoxListBullet"/>
            </w:pPr>
            <w:r w:rsidRPr="00A4140C">
              <w:t>accommodation support services in:</w:t>
            </w:r>
          </w:p>
          <w:p w:rsidR="001F39F2" w:rsidRPr="00A4140C" w:rsidRDefault="001F39F2" w:rsidP="00585E2C">
            <w:pPr>
              <w:pStyle w:val="BoxListBullet2"/>
            </w:pPr>
            <w:r w:rsidRPr="00A4140C">
              <w:t>institutional/residential settings</w:t>
            </w:r>
          </w:p>
          <w:p w:rsidR="001F39F2" w:rsidRPr="00A4140C" w:rsidRDefault="001F39F2" w:rsidP="00585E2C">
            <w:pPr>
              <w:pStyle w:val="BoxListBullet2"/>
            </w:pPr>
            <w:r w:rsidRPr="00A4140C">
              <w:t xml:space="preserve">group homes </w:t>
            </w:r>
          </w:p>
          <w:p w:rsidR="001F39F2" w:rsidRPr="00A4140C" w:rsidRDefault="001F39F2" w:rsidP="00585E2C">
            <w:pPr>
              <w:pStyle w:val="BoxListBullet2"/>
            </w:pPr>
            <w:r w:rsidRPr="00A4140C">
              <w:t>other community settings</w:t>
            </w:r>
          </w:p>
          <w:p w:rsidR="001F39F2" w:rsidRPr="00A4140C" w:rsidRDefault="001F39F2" w:rsidP="00585E2C">
            <w:pPr>
              <w:pStyle w:val="BoxListBullet"/>
            </w:pPr>
            <w:r w:rsidRPr="00A4140C">
              <w:t xml:space="preserve">employment services (reported per employment service user assisted). </w:t>
            </w:r>
          </w:p>
          <w:p w:rsidR="001F39F2" w:rsidRPr="00A4140C" w:rsidRDefault="001F39F2" w:rsidP="00585E2C">
            <w:pPr>
              <w:pStyle w:val="Box"/>
            </w:pPr>
            <w:r w:rsidRPr="00A4140C">
              <w:t xml:space="preserve">Holding other factors constant (such as service quality and accessibility), a low or decreasing government expenditure per service user reflects a more efficient provision of this service. </w:t>
            </w:r>
          </w:p>
          <w:p w:rsidR="001F39F2" w:rsidRPr="00A4140C" w:rsidRDefault="001F39F2" w:rsidP="00585E2C">
            <w:pPr>
              <w:pStyle w:val="Box"/>
            </w:pPr>
            <w:r w:rsidRPr="00A4140C">
              <w:t>Efficiency data are difficult to interpret. Although high or increasing expenditure per unit of output can reflect deteriorating efficiency, it can also reflect improvements in the quality or attributes of the services provided, or an increase in the service needs of users. Similarly, low or declining expenditure per unit of output can reflect improving efficiency, or lower quality and less effective services. Efficiency data therefore should be interpreted within the context of the effectiveness and equity indicators to derive a holistic view of performance.</w:t>
            </w:r>
          </w:p>
          <w:p w:rsidR="007A7C20" w:rsidRPr="00877805" w:rsidRDefault="007A7C20" w:rsidP="007A7C20">
            <w:pPr>
              <w:pStyle w:val="Box"/>
            </w:pPr>
            <w:r w:rsidRPr="00877805">
              <w:t>Data reported for this measure are:</w:t>
            </w:r>
          </w:p>
          <w:p w:rsidR="007A7C20" w:rsidRPr="00877805" w:rsidRDefault="007A7C20" w:rsidP="007A7C20">
            <w:pPr>
              <w:pStyle w:val="BoxListBullet"/>
              <w:keepLines/>
              <w:spacing w:before="100"/>
            </w:pPr>
            <w:r w:rsidRPr="009442FD">
              <w:t>comparable (subject to caveats) within some jurisdictions over time but are not comparable across</w:t>
            </w:r>
            <w:r w:rsidRPr="00821D4D">
              <w:t xml:space="preserve"> jurisdictions or over time for other jurisdictions (see caveats in attachment tables for specific jurisdictions)</w:t>
            </w:r>
          </w:p>
          <w:p w:rsidR="000E327B" w:rsidRPr="00A4140C" w:rsidRDefault="007A7C20" w:rsidP="00585E2C">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t xml:space="preserve"> </w:t>
            </w:r>
            <w:r w:rsidR="00FA270A">
              <w:t>that provide the service.</w:t>
            </w:r>
          </w:p>
          <w:p w:rsidR="001F39F2" w:rsidRPr="00A4140C" w:rsidRDefault="004E251C" w:rsidP="00585E2C">
            <w:pPr>
              <w:pStyle w:val="Box"/>
            </w:pPr>
            <w:r w:rsidRPr="00A4140C">
              <w:t>Data quality information for this indicator is under development.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rPr>
                <w:color w:val="0000FF"/>
              </w:rPr>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0000FF"/>
                <w:sz w:val="14"/>
              </w:rPr>
            </w:pPr>
          </w:p>
        </w:tc>
      </w:tr>
    </w:tbl>
    <w:p w:rsidR="001F39F2" w:rsidRPr="00A4140C" w:rsidRDefault="001F39F2" w:rsidP="00585E2C">
      <w:pPr>
        <w:pStyle w:val="BodyText"/>
      </w:pPr>
      <w:r w:rsidRPr="00A4140C">
        <w:t xml:space="preserve">The service user data </w:t>
      </w:r>
      <w:r w:rsidR="0020654F">
        <w:t>reported for</w:t>
      </w:r>
      <w:r w:rsidRPr="00A4140C">
        <w:t xml:space="preserve"> this indicator have quality issues, so estimates of jurisdictional efficiency </w:t>
      </w:r>
      <w:r w:rsidR="002137AD" w:rsidRPr="00A4140C">
        <w:t>should</w:t>
      </w:r>
      <w:r w:rsidRPr="00A4140C">
        <w:t xml:space="preserve"> be interpreted with care.</w:t>
      </w:r>
    </w:p>
    <w:p w:rsidR="001F39F2" w:rsidRPr="00A4140C" w:rsidRDefault="001F39F2" w:rsidP="00585E2C">
      <w:pPr>
        <w:pStyle w:val="Heading5"/>
      </w:pPr>
      <w:r w:rsidRPr="00A4140C">
        <w:t xml:space="preserve">Government contribution per user of non-government provided services — accommodation support services in institutional/residential settings </w:t>
      </w:r>
    </w:p>
    <w:p w:rsidR="001F39F2" w:rsidRPr="00A4140C" w:rsidRDefault="001F39F2" w:rsidP="00585E2C">
      <w:pPr>
        <w:pStyle w:val="BodyText"/>
      </w:pPr>
      <w:r w:rsidRPr="00A4140C">
        <w:rPr>
          <w:szCs w:val="26"/>
        </w:rPr>
        <w:t xml:space="preserve">Nationally, estimated annual government funding of non-government provided accommodation support services in institutional/residential settings was </w:t>
      </w:r>
      <w:r w:rsidRPr="00A4140C">
        <w:rPr>
          <w:szCs w:val="26"/>
        </w:rPr>
        <w:br/>
        <w:t>$</w:t>
      </w:r>
      <w:r w:rsidR="00C335BF">
        <w:rPr>
          <w:szCs w:val="26"/>
        </w:rPr>
        <w:t>59</w:t>
      </w:r>
      <w:r w:rsidR="00841C3F" w:rsidRPr="00A4140C">
        <w:rPr>
          <w:szCs w:val="26"/>
        </w:rPr>
        <w:t xml:space="preserve"> </w:t>
      </w:r>
      <w:r w:rsidR="00C335BF">
        <w:rPr>
          <w:szCs w:val="26"/>
        </w:rPr>
        <w:t>551</w:t>
      </w:r>
      <w:r w:rsidRPr="00A4140C">
        <w:rPr>
          <w:szCs w:val="26"/>
        </w:rPr>
        <w:t xml:space="preserve"> per service user in </w:t>
      </w:r>
      <w:r w:rsidR="002B5074" w:rsidRPr="00A4140C">
        <w:rPr>
          <w:szCs w:val="26"/>
        </w:rPr>
        <w:t>201</w:t>
      </w:r>
      <w:r w:rsidR="00C335BF">
        <w:rPr>
          <w:szCs w:val="26"/>
        </w:rPr>
        <w:t>1</w:t>
      </w:r>
      <w:r w:rsidRPr="00A4140C">
        <w:rPr>
          <w:szCs w:val="26"/>
        </w:rPr>
        <w:t>-</w:t>
      </w:r>
      <w:r w:rsidR="002B5074" w:rsidRPr="00A4140C">
        <w:rPr>
          <w:szCs w:val="26"/>
        </w:rPr>
        <w:t>1</w:t>
      </w:r>
      <w:r w:rsidR="00C335BF">
        <w:rPr>
          <w:szCs w:val="26"/>
        </w:rPr>
        <w:t>2</w:t>
      </w:r>
      <w:r w:rsidR="002B5074" w:rsidRPr="00A4140C">
        <w:rPr>
          <w:szCs w:val="26"/>
        </w:rPr>
        <w:t xml:space="preserve"> </w:t>
      </w:r>
      <w:r w:rsidRPr="00A4140C">
        <w:rPr>
          <w:szCs w:val="26"/>
        </w:rPr>
        <w:t>(figure 14.</w:t>
      </w:r>
      <w:r w:rsidR="00F20007" w:rsidRPr="00A4140C">
        <w:rPr>
          <w:szCs w:val="26"/>
        </w:rPr>
        <w:t>2</w:t>
      </w:r>
      <w:r w:rsidR="00927930">
        <w:rPr>
          <w:szCs w:val="26"/>
        </w:rPr>
        <w:t>8</w:t>
      </w:r>
      <w:r w:rsidRPr="00A4140C">
        <w:rPr>
          <w:szCs w:val="26"/>
        </w:rPr>
        <w:t>).</w:t>
      </w:r>
      <w:r w:rsidRPr="00A4140C">
        <w:t xml:space="preserve"> </w:t>
      </w:r>
    </w:p>
    <w:p w:rsidR="001F39F2" w:rsidRPr="00A4140C" w:rsidRDefault="001F39F2" w:rsidP="00585E2C">
      <w:pPr>
        <w:pStyle w:val="FigureTitle"/>
        <w:ind w:left="1560" w:hanging="1560"/>
      </w:pPr>
      <w:r w:rsidRPr="00A4140C">
        <w:rPr>
          <w:b w:val="0"/>
        </w:rPr>
        <w:lastRenderedPageBreak/>
        <w:t xml:space="preserve">Figure </w:t>
      </w:r>
      <w:bookmarkStart w:id="31" w:name="OLE_LINK45"/>
      <w:r w:rsidR="004271D8">
        <w:rPr>
          <w:b w:val="0"/>
        </w:rPr>
        <w:t>14.</w:t>
      </w:r>
      <w:r w:rsidR="00100632">
        <w:rPr>
          <w:b w:val="0"/>
          <w:noProof/>
        </w:rPr>
        <w:t>28</w:t>
      </w:r>
      <w:bookmarkEnd w:id="31"/>
      <w:r w:rsidRPr="00A4140C">
        <w:tab/>
        <w:t>Estimated annual government funding per user of non</w:t>
      </w:r>
      <w:r w:rsidRPr="00A4140C">
        <w:noBreakHyphen/>
        <w:t xml:space="preserve">government provided accommodation support services in institutional/residential settings </w:t>
      </w:r>
      <w:r w:rsidRPr="00A4140C">
        <w:br/>
        <w:t>(</w:t>
      </w:r>
      <w:r w:rsidR="002B5074" w:rsidRPr="00A4140C">
        <w:t>201</w:t>
      </w:r>
      <w:r w:rsidR="00C335BF">
        <w:t>1</w:t>
      </w:r>
      <w:r w:rsidRPr="00A4140C">
        <w:t>-</w:t>
      </w:r>
      <w:r w:rsidR="002B5074" w:rsidRPr="00A4140C">
        <w:t>1</w:t>
      </w:r>
      <w:r w:rsidR="00C335BF">
        <w:t>2</w:t>
      </w:r>
      <w:r w:rsidR="002B5074" w:rsidRPr="00A4140C">
        <w:t xml:space="preserve"> </w:t>
      </w:r>
      <w:r w:rsidRPr="00A4140C">
        <w:t>dollars)</w:t>
      </w:r>
      <w:r w:rsidRPr="00A4140C">
        <w:rPr>
          <w:rStyle w:val="NoteLabel"/>
          <w:b/>
        </w:rPr>
        <w:t>a, b, c, d, 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5414A3">
        <w:tc>
          <w:tcPr>
            <w:tcW w:w="8777" w:type="dxa"/>
            <w:tcBorders>
              <w:top w:val="single" w:sz="6" w:space="0" w:color="auto"/>
              <w:bottom w:val="single" w:sz="6" w:space="0" w:color="auto"/>
              <w:right w:val="nil"/>
            </w:tcBorders>
          </w:tcPr>
          <w:p w:rsidR="001F39F2" w:rsidRPr="00A4140C" w:rsidRDefault="007C4BB0" w:rsidP="00585E2C">
            <w:pPr>
              <w:pStyle w:val="Figure"/>
              <w:keepLines/>
            </w:pPr>
            <w:r>
              <w:rPr>
                <w:noProof/>
              </w:rPr>
              <w:drawing>
                <wp:inline distT="0" distB="0" distL="0" distR="0">
                  <wp:extent cx="5400675" cy="2695575"/>
                  <wp:effectExtent l="0" t="0" r="9525" b="9525"/>
                  <wp:docPr id="86" name="Picture 86" descr="Figure 14.28 Estimated annual government funding per user of non government provided accommodation support services in institutional/residential settings &#10;(2011-12 dollar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keepNext/>
      </w:pPr>
      <w:r w:rsidRPr="00A4140C">
        <w:rPr>
          <w:rStyle w:val="NoteLabel"/>
        </w:rPr>
        <w:t>a</w:t>
      </w:r>
      <w:r w:rsidRPr="00A4140C">
        <w:t xml:space="preserve"> See table </w:t>
      </w:r>
      <w:proofErr w:type="spellStart"/>
      <w:r w:rsidRPr="00A4140C">
        <w:t>14A.</w:t>
      </w:r>
      <w:r w:rsidR="005A080A">
        <w:t>77</w:t>
      </w:r>
      <w:proofErr w:type="spellEnd"/>
      <w:r w:rsidR="005A080A" w:rsidRPr="00A4140C">
        <w:t xml:space="preserve"> </w:t>
      </w:r>
      <w:r w:rsidRPr="00A4140C">
        <w:t xml:space="preserve">for detailed notes relating to these data. </w:t>
      </w:r>
      <w:r w:rsidRPr="00A4140C">
        <w:rPr>
          <w:rStyle w:val="NoteLabel"/>
        </w:rPr>
        <w:t>b</w:t>
      </w:r>
      <w:r w:rsidRPr="00A4140C">
        <w:t xml:space="preserve"> Service user data used to derive this indicator have quality issues, so estimates of jurisdictional efficiency need to be interpreted with care. Section 14.6 contains further information on </w:t>
      </w:r>
      <w:r w:rsidR="002C2225">
        <w:t>data</w:t>
      </w:r>
      <w:r w:rsidRPr="00A4140C">
        <w:t xml:space="preserve"> quality issues. </w:t>
      </w:r>
      <w:r w:rsidRPr="00A4140C">
        <w:rPr>
          <w:rStyle w:val="NoteLabel"/>
        </w:rPr>
        <w:t>c</w:t>
      </w:r>
      <w:r w:rsidRPr="00A4140C">
        <w:t xml:space="preserve"> Government and non-government sectors have not been accurately recorded in the NSW DS MDS over the years. Some non-government providers have been coded as government and this will affect the comparability of the number of service users from government and non</w:t>
      </w:r>
      <w:r w:rsidR="0020654F">
        <w:noBreakHyphen/>
      </w:r>
      <w:r w:rsidRPr="00A4140C">
        <w:t xml:space="preserve">government sectors over time. </w:t>
      </w:r>
      <w:r w:rsidRPr="00A4140C">
        <w:rPr>
          <w:rStyle w:val="NoteLabel"/>
        </w:rPr>
        <w:t>d</w:t>
      </w:r>
      <w:r w:rsidRPr="00A4140C">
        <w:t xml:space="preserve"> There were no non</w:t>
      </w:r>
      <w:r w:rsidRPr="00A4140C">
        <w:noBreakHyphen/>
        <w:t>government provided accommodation support services in institutional/residential settings in the ACT and the NT.</w:t>
      </w:r>
      <w:r w:rsidRPr="00A4140C">
        <w:rPr>
          <w:szCs w:val="26"/>
        </w:rPr>
        <w:t xml:space="preserve"> </w:t>
      </w:r>
      <w:r w:rsidR="002B5074" w:rsidRPr="00A4140C">
        <w:rPr>
          <w:rStyle w:val="NoteLabel"/>
        </w:rPr>
        <w:t>e</w:t>
      </w:r>
      <w:r w:rsidRPr="00A4140C">
        <w:rPr>
          <w:szCs w:val="26"/>
        </w:rPr>
        <w:t xml:space="preserve"> Real dollars are previous years’ expenditure in current year’s dollars after basing expenditure on the ABS</w:t>
      </w:r>
      <w:r w:rsidR="009273F8">
        <w:rPr>
          <w:szCs w:val="26"/>
        </w:rPr>
        <w:t xml:space="preserve"> GGFCE chain </w:t>
      </w:r>
      <w:r w:rsidRPr="00A4140C">
        <w:rPr>
          <w:szCs w:val="26"/>
        </w:rPr>
        <w:t xml:space="preserve">price deflator </w:t>
      </w:r>
      <w:r w:rsidR="00A94164">
        <w:rPr>
          <w:szCs w:val="26"/>
        </w:rPr>
        <w:br/>
      </w:r>
      <w:r w:rsidR="002B5074" w:rsidRPr="00A4140C">
        <w:rPr>
          <w:szCs w:val="26"/>
        </w:rPr>
        <w:t>201</w:t>
      </w:r>
      <w:r w:rsidR="009273F8">
        <w:rPr>
          <w:szCs w:val="26"/>
        </w:rPr>
        <w:t>1</w:t>
      </w:r>
      <w:r w:rsidRPr="00A4140C">
        <w:rPr>
          <w:szCs w:val="26"/>
        </w:rPr>
        <w:t>-</w:t>
      </w:r>
      <w:r w:rsidR="002B5074" w:rsidRPr="00A4140C">
        <w:rPr>
          <w:szCs w:val="26"/>
        </w:rPr>
        <w:t>1</w:t>
      </w:r>
      <w:r w:rsidR="009273F8">
        <w:rPr>
          <w:szCs w:val="26"/>
        </w:rPr>
        <w:t>2</w:t>
      </w:r>
      <w:r w:rsidRPr="00A4140C">
        <w:rPr>
          <w:szCs w:val="26"/>
        </w:rPr>
        <w:t xml:space="preserve">=100 (table </w:t>
      </w:r>
      <w:r w:rsidR="009273F8">
        <w:rPr>
          <w:szCs w:val="26"/>
        </w:rPr>
        <w:t>2</w:t>
      </w:r>
      <w:r w:rsidRPr="00A4140C">
        <w:rPr>
          <w:szCs w:val="26"/>
        </w:rPr>
        <w:t>A.</w:t>
      </w:r>
      <w:r w:rsidR="00A27D7B" w:rsidRPr="00A4140C">
        <w:rPr>
          <w:szCs w:val="26"/>
        </w:rPr>
        <w:t>51</w:t>
      </w:r>
      <w:r w:rsidRPr="00A4140C">
        <w:rPr>
          <w:szCs w:val="26"/>
        </w:rPr>
        <w:t>).</w:t>
      </w:r>
      <w:r w:rsidR="009273F8">
        <w:rPr>
          <w:szCs w:val="26"/>
        </w:rPr>
        <w:t xml:space="preserve"> </w:t>
      </w:r>
      <w:r w:rsidR="009273F8" w:rsidRPr="000B595D">
        <w:t>GGFCE replaces the Gross Domestic Product implicit price deflator used in previous editions. See Chapter 2 (section 2.5) for details.</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State and Territory governments (unpublished); table </w:t>
      </w:r>
      <w:proofErr w:type="spellStart"/>
      <w:r w:rsidRPr="00A4140C">
        <w:t>14A.</w:t>
      </w:r>
      <w:r w:rsidR="005A080A">
        <w:t>77</w:t>
      </w:r>
      <w:proofErr w:type="spellEnd"/>
      <w:r w:rsidRPr="00A4140C">
        <w:t>.</w:t>
      </w:r>
    </w:p>
    <w:p w:rsidR="001F39F2" w:rsidRPr="00A4140C" w:rsidRDefault="001F39F2" w:rsidP="00585E2C">
      <w:pPr>
        <w:pStyle w:val="BodyText"/>
      </w:pPr>
      <w:r w:rsidRPr="00A4140C">
        <w:t>Estimated annual government funding per user of non</w:t>
      </w:r>
      <w:r w:rsidRPr="00A4140C">
        <w:noBreakHyphen/>
        <w:t xml:space="preserve">government provided accommodation support services in group homes and other community settings </w:t>
      </w:r>
      <w:r w:rsidR="005F03FB">
        <w:t xml:space="preserve">from 2003-04 to </w:t>
      </w:r>
      <w:r w:rsidR="002B5074" w:rsidRPr="00A4140C">
        <w:t>201</w:t>
      </w:r>
      <w:r w:rsidR="00C335BF">
        <w:t>1</w:t>
      </w:r>
      <w:r w:rsidRPr="00A4140C">
        <w:t>-</w:t>
      </w:r>
      <w:r w:rsidR="002B5074" w:rsidRPr="00A4140C">
        <w:t>1</w:t>
      </w:r>
      <w:r w:rsidR="00C335BF">
        <w:t>2</w:t>
      </w:r>
      <w:r w:rsidR="002B5074" w:rsidRPr="00A4140C">
        <w:t xml:space="preserve"> </w:t>
      </w:r>
      <w:r w:rsidRPr="00A4140C">
        <w:t xml:space="preserve">are reported in table </w:t>
      </w:r>
      <w:proofErr w:type="spellStart"/>
      <w:r w:rsidRPr="00A4140C">
        <w:t>14A.</w:t>
      </w:r>
      <w:r w:rsidR="005A080A">
        <w:t>77</w:t>
      </w:r>
      <w:proofErr w:type="spellEnd"/>
      <w:r w:rsidRPr="00A4140C">
        <w:t>.</w:t>
      </w:r>
    </w:p>
    <w:p w:rsidR="001F39F2" w:rsidRPr="00A4140C" w:rsidRDefault="001F39F2" w:rsidP="00585E2C">
      <w:pPr>
        <w:pStyle w:val="Heading5"/>
      </w:pPr>
      <w:r w:rsidRPr="00A4140C">
        <w:t>Government contribution per user of non-government provided services — government contribution per employment service user assisted</w:t>
      </w:r>
    </w:p>
    <w:p w:rsidR="001F39F2" w:rsidRPr="00A4140C" w:rsidRDefault="001F39F2" w:rsidP="00585E2C">
      <w:pPr>
        <w:pStyle w:val="BodyText"/>
        <w:rPr>
          <w:szCs w:val="26"/>
        </w:rPr>
      </w:pPr>
      <w:r w:rsidRPr="00A4140C">
        <w:rPr>
          <w:szCs w:val="26"/>
        </w:rPr>
        <w:t>Nationally, for all employment services, estimated government expenditure per service user assisted was $</w:t>
      </w:r>
      <w:r w:rsidR="001B5ED6" w:rsidRPr="00A4140C">
        <w:rPr>
          <w:szCs w:val="26"/>
        </w:rPr>
        <w:t>5</w:t>
      </w:r>
      <w:r w:rsidR="00131DBD">
        <w:rPr>
          <w:szCs w:val="26"/>
        </w:rPr>
        <w:t>298</w:t>
      </w:r>
      <w:r w:rsidR="001B5ED6" w:rsidRPr="00A4140C">
        <w:t xml:space="preserve"> </w:t>
      </w:r>
      <w:r w:rsidRPr="00A4140C">
        <w:t xml:space="preserve">in </w:t>
      </w:r>
      <w:r w:rsidR="00161640" w:rsidRPr="00A4140C">
        <w:t>201</w:t>
      </w:r>
      <w:r w:rsidR="00131DBD">
        <w:t>1</w:t>
      </w:r>
      <w:r w:rsidRPr="00A4140C">
        <w:t>-</w:t>
      </w:r>
      <w:r w:rsidR="00161640" w:rsidRPr="00A4140C">
        <w:t>1</w:t>
      </w:r>
      <w:r w:rsidR="00131DBD">
        <w:t>2</w:t>
      </w:r>
      <w:r w:rsidR="00161640" w:rsidRPr="00A4140C">
        <w:t xml:space="preserve"> </w:t>
      </w:r>
      <w:r w:rsidRPr="00A4140C">
        <w:t>(figure 14.</w:t>
      </w:r>
      <w:r w:rsidR="00927930">
        <w:t>29</w:t>
      </w:r>
      <w:r w:rsidRPr="00A4140C">
        <w:t xml:space="preserve">). Nationally, estimated annual government expenditure per service user in </w:t>
      </w:r>
      <w:r w:rsidR="001B5ED6" w:rsidRPr="00A4140C">
        <w:t>201</w:t>
      </w:r>
      <w:r w:rsidR="00131DBD">
        <w:t>1</w:t>
      </w:r>
      <w:r w:rsidRPr="00A4140C">
        <w:t>-</w:t>
      </w:r>
      <w:r w:rsidR="001B5ED6" w:rsidRPr="00A4140C">
        <w:t>1</w:t>
      </w:r>
      <w:r w:rsidR="00131DBD">
        <w:t>2</w:t>
      </w:r>
      <w:r w:rsidRPr="00A4140C">
        <w:t>, by employment service type, was $</w:t>
      </w:r>
      <w:r w:rsidR="001B5ED6" w:rsidRPr="00A4140C">
        <w:t>44</w:t>
      </w:r>
      <w:r w:rsidR="004D35B9">
        <w:t>74</w:t>
      </w:r>
      <w:r w:rsidR="001B5ED6" w:rsidRPr="00A4140C">
        <w:t xml:space="preserve"> </w:t>
      </w:r>
      <w:r w:rsidRPr="00A4140C">
        <w:t>on open services (employed or seeking employment in the open labour market) and $</w:t>
      </w:r>
      <w:r w:rsidR="004D35B9">
        <w:t>10 265</w:t>
      </w:r>
      <w:r w:rsidR="001B5ED6" w:rsidRPr="00A4140C">
        <w:t xml:space="preserve"> </w:t>
      </w:r>
      <w:r w:rsidRPr="00A4140C">
        <w:t xml:space="preserve">on supported services (employed by the service provider) (table </w:t>
      </w:r>
      <w:proofErr w:type="spellStart"/>
      <w:r w:rsidRPr="00A4140C">
        <w:t>14A.</w:t>
      </w:r>
      <w:r w:rsidR="005A080A">
        <w:t>79</w:t>
      </w:r>
      <w:proofErr w:type="spellEnd"/>
      <w:r w:rsidRPr="00A4140C">
        <w:t>)</w:t>
      </w:r>
      <w:r w:rsidRPr="00A4140C">
        <w:rPr>
          <w:szCs w:val="26"/>
        </w:rPr>
        <w:t>.</w:t>
      </w:r>
    </w:p>
    <w:p w:rsidR="001F39F2" w:rsidRPr="00A4140C" w:rsidRDefault="001F39F2" w:rsidP="00585E2C">
      <w:pPr>
        <w:pStyle w:val="FigureTitle"/>
        <w:ind w:left="1560" w:hanging="1560"/>
      </w:pPr>
      <w:r w:rsidRPr="00A4140C">
        <w:rPr>
          <w:b w:val="0"/>
        </w:rPr>
        <w:lastRenderedPageBreak/>
        <w:t xml:space="preserve">Figure </w:t>
      </w:r>
      <w:r w:rsidR="004271D8">
        <w:rPr>
          <w:b w:val="0"/>
        </w:rPr>
        <w:t>14.</w:t>
      </w:r>
      <w:r w:rsidR="00100632">
        <w:rPr>
          <w:b w:val="0"/>
          <w:noProof/>
        </w:rPr>
        <w:t>29</w:t>
      </w:r>
      <w:r w:rsidRPr="00A4140C">
        <w:tab/>
        <w:t>Government contribution per employment service user assisted (</w:t>
      </w:r>
      <w:r w:rsidR="001B5ED6" w:rsidRPr="00A4140C">
        <w:t>201</w:t>
      </w:r>
      <w:r w:rsidR="00131DBD">
        <w:t>1</w:t>
      </w:r>
      <w:r w:rsidRPr="00A4140C">
        <w:t>-</w:t>
      </w:r>
      <w:r w:rsidR="001B5ED6" w:rsidRPr="00A4140C">
        <w:t>1</w:t>
      </w:r>
      <w:r w:rsidR="00131DBD">
        <w:t>2</w:t>
      </w:r>
      <w:r w:rsidR="001B5ED6" w:rsidRPr="00A4140C">
        <w:t xml:space="preserve"> </w:t>
      </w:r>
      <w:r w:rsidRPr="00A4140C">
        <w:t>dollars)</w:t>
      </w:r>
      <w:r w:rsidRPr="00A4140C">
        <w:rPr>
          <w:rStyle w:val="NoteLabel"/>
          <w:b/>
        </w:rPr>
        <w:t xml:space="preserve">a, b, c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54C66">
        <w:tc>
          <w:tcPr>
            <w:tcW w:w="8777" w:type="dxa"/>
            <w:tcBorders>
              <w:top w:val="single" w:sz="6" w:space="0" w:color="auto"/>
              <w:bottom w:val="single" w:sz="6" w:space="0" w:color="auto"/>
              <w:right w:val="nil"/>
            </w:tcBorders>
          </w:tcPr>
          <w:p w:rsidR="001F39F2" w:rsidRPr="00A4140C" w:rsidRDefault="007C4BB0" w:rsidP="00585E2C">
            <w:pPr>
              <w:pStyle w:val="Figure"/>
            </w:pPr>
            <w:r>
              <w:rPr>
                <w:noProof/>
              </w:rPr>
              <w:drawing>
                <wp:inline distT="0" distB="0" distL="0" distR="0">
                  <wp:extent cx="5400675" cy="2695575"/>
                  <wp:effectExtent l="0" t="0" r="9525" b="9525"/>
                  <wp:docPr id="87" name="Picture 87" descr="Figure 14.29 Government contribution per employment service user assisted (2011-12 dollar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rPr>
          <w:szCs w:val="26"/>
        </w:rPr>
      </w:pPr>
      <w:r w:rsidRPr="00A4140C">
        <w:rPr>
          <w:rStyle w:val="NoteLabel"/>
        </w:rPr>
        <w:t>a</w:t>
      </w:r>
      <w:r w:rsidRPr="00A4140C">
        <w:t xml:space="preserve"> See table </w:t>
      </w:r>
      <w:proofErr w:type="spellStart"/>
      <w:r w:rsidRPr="00A4140C">
        <w:t>14A.</w:t>
      </w:r>
      <w:r w:rsidR="005A080A">
        <w:t>78</w:t>
      </w:r>
      <w:proofErr w:type="spellEnd"/>
      <w:r w:rsidR="005A080A" w:rsidRPr="00A4140C">
        <w:t xml:space="preserve"> </w:t>
      </w:r>
      <w:r w:rsidRPr="00A4140C">
        <w:t xml:space="preserve">for detailed notes relating to these data. </w:t>
      </w:r>
      <w:r w:rsidRPr="00A4140C">
        <w:rPr>
          <w:rStyle w:val="NoteLabel"/>
        </w:rPr>
        <w:t>b</w:t>
      </w:r>
      <w:r w:rsidRPr="00A4140C">
        <w:t xml:space="preserve"> Cost per employment service user data reported here might differ from those reported in the Australian Government's annual report, where different rules are used to count the number of employment service users. </w:t>
      </w:r>
      <w:r w:rsidRPr="00A4140C">
        <w:rPr>
          <w:rStyle w:val="NoteLabel"/>
        </w:rPr>
        <w:t>c</w:t>
      </w:r>
      <w:r w:rsidRPr="00A4140C">
        <w:rPr>
          <w:szCs w:val="26"/>
        </w:rPr>
        <w:t xml:space="preserve"> </w:t>
      </w:r>
      <w:r w:rsidR="009273F8" w:rsidRPr="00A4140C">
        <w:rPr>
          <w:szCs w:val="26"/>
        </w:rPr>
        <w:t>Real dollars are previous years’ expenditure in current year’s dollars after basing expenditure on the ABS</w:t>
      </w:r>
      <w:r w:rsidR="009273F8">
        <w:rPr>
          <w:szCs w:val="26"/>
        </w:rPr>
        <w:t xml:space="preserve"> GGFCE chain </w:t>
      </w:r>
      <w:r w:rsidR="009273F8" w:rsidRPr="00A4140C">
        <w:rPr>
          <w:szCs w:val="26"/>
        </w:rPr>
        <w:t>price deflator 201</w:t>
      </w:r>
      <w:r w:rsidR="009273F8">
        <w:rPr>
          <w:szCs w:val="26"/>
        </w:rPr>
        <w:t>1</w:t>
      </w:r>
      <w:r w:rsidR="0020654F">
        <w:rPr>
          <w:szCs w:val="26"/>
        </w:rPr>
        <w:noBreakHyphen/>
      </w:r>
      <w:r w:rsidR="009273F8" w:rsidRPr="00A4140C">
        <w:rPr>
          <w:szCs w:val="26"/>
        </w:rPr>
        <w:t>1</w:t>
      </w:r>
      <w:r w:rsidR="009273F8">
        <w:rPr>
          <w:szCs w:val="26"/>
        </w:rPr>
        <w:t>2</w:t>
      </w:r>
      <w:r w:rsidR="009273F8" w:rsidRPr="00A4140C">
        <w:rPr>
          <w:szCs w:val="26"/>
        </w:rPr>
        <w:t xml:space="preserve">=100 (table </w:t>
      </w:r>
      <w:r w:rsidR="009273F8">
        <w:rPr>
          <w:szCs w:val="26"/>
        </w:rPr>
        <w:t>2</w:t>
      </w:r>
      <w:r w:rsidR="009273F8" w:rsidRPr="00A4140C">
        <w:rPr>
          <w:szCs w:val="26"/>
        </w:rPr>
        <w:t>A.51).</w:t>
      </w:r>
      <w:r w:rsidR="009273F8">
        <w:rPr>
          <w:szCs w:val="26"/>
        </w:rPr>
        <w:t xml:space="preserve"> </w:t>
      </w:r>
      <w:r w:rsidR="009273F8" w:rsidRPr="000B595D">
        <w:t>GGFCE replaces the Gross Domestic Product implicit price deflator used in previous editions. See Chapter 2 (section 2.5) for details.</w:t>
      </w:r>
    </w:p>
    <w:p w:rsidR="001F39F2" w:rsidRPr="00A4140C" w:rsidRDefault="001F39F2" w:rsidP="00585E2C">
      <w:pPr>
        <w:pStyle w:val="Source"/>
      </w:pPr>
      <w:r w:rsidRPr="00A4140C">
        <w:rPr>
          <w:i/>
        </w:rPr>
        <w:t>Source</w:t>
      </w:r>
      <w:r w:rsidRPr="00A4140C">
        <w:t xml:space="preserve">: Australian Government (unpublished);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rPr>
          <w:i/>
        </w:rPr>
        <w:t>;</w:t>
      </w:r>
      <w:r w:rsidRPr="00A4140C">
        <w:t xml:space="preserve"> table </w:t>
      </w:r>
      <w:proofErr w:type="spellStart"/>
      <w:r w:rsidRPr="00A4140C">
        <w:t>14A.</w:t>
      </w:r>
      <w:r w:rsidR="005A080A">
        <w:t>78</w:t>
      </w:r>
      <w:proofErr w:type="spellEnd"/>
      <w:r w:rsidRPr="00A4140C">
        <w:t>.</w:t>
      </w:r>
    </w:p>
    <w:p w:rsidR="001F39F2" w:rsidRPr="00A4140C" w:rsidRDefault="001F39F2" w:rsidP="00585E2C">
      <w:pPr>
        <w:pStyle w:val="Heading5"/>
      </w:pPr>
      <w:r w:rsidRPr="00A4140C">
        <w:t xml:space="preserve">Cost per user of State and Territory administered services </w:t>
      </w:r>
    </w:p>
    <w:p w:rsidR="001F39F2" w:rsidRPr="00A4140C" w:rsidRDefault="001F39F2" w:rsidP="00585E2C">
      <w:pPr>
        <w:pStyle w:val="BodyText"/>
      </w:pPr>
      <w:r w:rsidRPr="00A4140C">
        <w:t>‘Cost per user of State and Territory administered services’ is an indicator of governments’ objective to provide specialist disability services in an efficient manner (box 14.</w:t>
      </w:r>
      <w:r w:rsidR="00525A0A" w:rsidRPr="00A4140C">
        <w:t>18</w:t>
      </w:r>
      <w:r w:rsidRPr="00A4140C">
        <w:t>).</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32" w:name="OLE_LINK63"/>
            <w:r w:rsidR="004271D8">
              <w:rPr>
                <w:b w:val="0"/>
              </w:rPr>
              <w:t>14.</w:t>
            </w:r>
            <w:r w:rsidR="00100632">
              <w:rPr>
                <w:b w:val="0"/>
                <w:noProof/>
              </w:rPr>
              <w:t>18</w:t>
            </w:r>
            <w:bookmarkEnd w:id="32"/>
            <w:r w:rsidRPr="00A4140C">
              <w:tab/>
              <w:t>Cost per user of State and Territory administered services</w:t>
            </w:r>
          </w:p>
        </w:tc>
      </w:tr>
      <w:tr w:rsidR="001F39F2" w:rsidRPr="00A4140C" w:rsidTr="00CE6379">
        <w:trPr>
          <w:cantSplit/>
        </w:trPr>
        <w:tc>
          <w:tcPr>
            <w:tcW w:w="8771" w:type="dxa"/>
            <w:tcBorders>
              <w:top w:val="nil"/>
              <w:left w:val="single" w:sz="6" w:space="0" w:color="auto"/>
              <w:bottom w:val="nil"/>
              <w:right w:val="single" w:sz="6" w:space="0" w:color="auto"/>
            </w:tcBorders>
          </w:tcPr>
          <w:p w:rsidR="001F39F2" w:rsidRPr="00A4140C" w:rsidRDefault="001F39F2" w:rsidP="00585E2C">
            <w:pPr>
              <w:pStyle w:val="Box"/>
            </w:pPr>
            <w:r w:rsidRPr="00A4140C">
              <w:t>‘Cost per user of State and Territory administered services’ is defined as government expenditure on NDA State and Territory administered services per service user. The following two measures are reported:</w:t>
            </w:r>
          </w:p>
          <w:p w:rsidR="001F39F2" w:rsidRPr="00A4140C" w:rsidRDefault="001F39F2" w:rsidP="00585E2C">
            <w:pPr>
              <w:pStyle w:val="BoxListBullet"/>
            </w:pPr>
            <w:r w:rsidRPr="00A4140C">
              <w:t xml:space="preserve">estimated government expenditure per user of NDA State and Territory administered services (data are reported separately for government expenditure net of payroll tax and for government expenditure including actual and/or imputed payroll tax) </w:t>
            </w:r>
          </w:p>
          <w:p w:rsidR="001F39F2" w:rsidRPr="00A4140C" w:rsidRDefault="001F39F2" w:rsidP="00585E2C">
            <w:pPr>
              <w:pStyle w:val="BoxListBullet"/>
            </w:pPr>
            <w:r w:rsidRPr="00A4140C">
              <w:t>cost per user of government provided accommodation support services in:</w:t>
            </w:r>
          </w:p>
          <w:p w:rsidR="001F39F2" w:rsidRPr="00A4140C" w:rsidRDefault="001F39F2" w:rsidP="00585E2C">
            <w:pPr>
              <w:pStyle w:val="BoxListBullet2"/>
            </w:pPr>
            <w:r w:rsidRPr="00A4140C">
              <w:t>institutional/residential settings</w:t>
            </w:r>
          </w:p>
          <w:p w:rsidR="001F39F2" w:rsidRPr="00A4140C" w:rsidRDefault="001F39F2" w:rsidP="00585E2C">
            <w:pPr>
              <w:pStyle w:val="BoxListBullet2"/>
            </w:pPr>
            <w:r w:rsidRPr="00A4140C">
              <w:t xml:space="preserve">group homes </w:t>
            </w:r>
          </w:p>
          <w:p w:rsidR="001F39F2" w:rsidRPr="00A4140C" w:rsidRDefault="001F39F2" w:rsidP="00585E2C">
            <w:pPr>
              <w:pStyle w:val="BoxListBullet2"/>
            </w:pPr>
            <w:r w:rsidRPr="00A4140C">
              <w:t>other community settings.</w:t>
            </w:r>
          </w:p>
          <w:p w:rsidR="001F39F2" w:rsidRPr="00A4140C" w:rsidRDefault="001F39F2" w:rsidP="00585E2C">
            <w:pPr>
              <w:pStyle w:val="Box"/>
            </w:pPr>
            <w:r w:rsidRPr="00A4140C">
              <w:t xml:space="preserve">Holding other factors constant (such as service quality and accessibility), a low or decreasing government expenditure per service user reflects a more efficient provision of this service. </w:t>
            </w:r>
          </w:p>
          <w:p w:rsidR="001F39F2" w:rsidRPr="00A4140C" w:rsidRDefault="001F39F2" w:rsidP="00585E2C">
            <w:pPr>
              <w:pStyle w:val="Box"/>
            </w:pPr>
            <w:r w:rsidRPr="00A4140C">
              <w:t>Efficiency data are difficult to interpret. Although high or increasing expenditure per unit of output can reflect deteriorating efficiency, it can also reflect improvements in the quality or attributes of the services provided, or an increase in the service needs of service users. Similarly, low or de</w:t>
            </w:r>
            <w:r w:rsidR="00DA3101">
              <w:t>creasing</w:t>
            </w:r>
            <w:r w:rsidRPr="00A4140C">
              <w:t xml:space="preserve"> expenditure per unit of output can reflect improving efficiency, or lower quality and less effective services. Efficiency data therefore should be interpreted within the context of the effectiveness and equity indicators to derive a holistic view of performance.</w:t>
            </w:r>
          </w:p>
          <w:p w:rsidR="007A7C20" w:rsidRPr="00877805" w:rsidRDefault="007A7C20" w:rsidP="007A7C20">
            <w:pPr>
              <w:pStyle w:val="Box"/>
            </w:pPr>
            <w:r w:rsidRPr="00877805">
              <w:t>Data reported for this measure are:</w:t>
            </w:r>
          </w:p>
          <w:p w:rsidR="007A7C20" w:rsidRPr="00877805" w:rsidRDefault="007A7C20" w:rsidP="007A7C20">
            <w:pPr>
              <w:pStyle w:val="BoxListBullet"/>
              <w:keepLines/>
              <w:spacing w:before="100"/>
            </w:pPr>
            <w:r w:rsidRPr="009442FD">
              <w:t>comparable (subject to caveats) within some jurisdictions over time but are not comparable across</w:t>
            </w:r>
            <w:r w:rsidRPr="00821D4D">
              <w:t xml:space="preserve"> jurisdictions or over time for other jurisdictions </w:t>
            </w:r>
          </w:p>
          <w:p w:rsidR="007A7C20" w:rsidRPr="00A4140C" w:rsidRDefault="007A7C20" w:rsidP="007A7C20">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t xml:space="preserve"> that provide the service.</w:t>
            </w:r>
          </w:p>
          <w:p w:rsidR="001F39F2" w:rsidRPr="00A4140C" w:rsidRDefault="004E251C" w:rsidP="00585E2C">
            <w:pPr>
              <w:pStyle w:val="Box"/>
            </w:pPr>
            <w:r w:rsidRPr="00A4140C">
              <w:t>Data quality information for this indicator is under development.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sz w:val="14"/>
              </w:rPr>
            </w:pPr>
          </w:p>
        </w:tc>
      </w:tr>
    </w:tbl>
    <w:p w:rsidR="001F39F2" w:rsidRPr="00A4140C" w:rsidRDefault="001F39F2" w:rsidP="00585E2C">
      <w:pPr>
        <w:pStyle w:val="BodyText"/>
      </w:pPr>
      <w:r w:rsidRPr="00A4140C">
        <w:rPr>
          <w:szCs w:val="26"/>
        </w:rPr>
        <w:t xml:space="preserve">Total estimated government expenditure per user of NDA State and Territory administered specialist disability services in </w:t>
      </w:r>
      <w:r w:rsidR="0004689D" w:rsidRPr="00A4140C">
        <w:rPr>
          <w:szCs w:val="26"/>
        </w:rPr>
        <w:t>201</w:t>
      </w:r>
      <w:r w:rsidR="003F4214">
        <w:rPr>
          <w:szCs w:val="26"/>
        </w:rPr>
        <w:t>1</w:t>
      </w:r>
      <w:r w:rsidRPr="00A4140C">
        <w:rPr>
          <w:szCs w:val="26"/>
        </w:rPr>
        <w:t>-</w:t>
      </w:r>
      <w:r w:rsidR="0004689D" w:rsidRPr="00A4140C">
        <w:rPr>
          <w:szCs w:val="26"/>
        </w:rPr>
        <w:t>1</w:t>
      </w:r>
      <w:r w:rsidR="003F4214">
        <w:rPr>
          <w:szCs w:val="26"/>
        </w:rPr>
        <w:t>2</w:t>
      </w:r>
      <w:r w:rsidR="0004689D" w:rsidRPr="00A4140C">
        <w:rPr>
          <w:szCs w:val="26"/>
        </w:rPr>
        <w:t xml:space="preserve"> </w:t>
      </w:r>
      <w:r w:rsidRPr="00A4140C">
        <w:rPr>
          <w:szCs w:val="26"/>
        </w:rPr>
        <w:t xml:space="preserve">is reported both net of payroll tax and including actual or imputed payroll tax. Nationally, estimated expenditure per service user </w:t>
      </w:r>
      <w:r w:rsidRPr="009B405C">
        <w:rPr>
          <w:szCs w:val="26"/>
        </w:rPr>
        <w:t>was $</w:t>
      </w:r>
      <w:r w:rsidR="0004689D" w:rsidRPr="009B405C">
        <w:rPr>
          <w:szCs w:val="26"/>
        </w:rPr>
        <w:t>3</w:t>
      </w:r>
      <w:r w:rsidR="00BE1D15" w:rsidRPr="009B405C">
        <w:rPr>
          <w:szCs w:val="26"/>
        </w:rPr>
        <w:t>5</w:t>
      </w:r>
      <w:r w:rsidR="002137AD" w:rsidRPr="009B405C">
        <w:rPr>
          <w:szCs w:val="26"/>
        </w:rPr>
        <w:t> </w:t>
      </w:r>
      <w:r w:rsidR="00BE1D15" w:rsidRPr="009B405C">
        <w:rPr>
          <w:szCs w:val="26"/>
        </w:rPr>
        <w:t>184</w:t>
      </w:r>
      <w:r w:rsidRPr="009B405C">
        <w:rPr>
          <w:szCs w:val="26"/>
        </w:rPr>
        <w:t xml:space="preserve"> excluding payroll tax and $</w:t>
      </w:r>
      <w:r w:rsidR="0004689D" w:rsidRPr="009B405C">
        <w:rPr>
          <w:szCs w:val="26"/>
        </w:rPr>
        <w:t>3</w:t>
      </w:r>
      <w:r w:rsidR="00BE1D15" w:rsidRPr="009B405C">
        <w:rPr>
          <w:szCs w:val="26"/>
        </w:rPr>
        <w:t>5</w:t>
      </w:r>
      <w:r w:rsidRPr="009B405C">
        <w:rPr>
          <w:szCs w:val="26"/>
        </w:rPr>
        <w:t> </w:t>
      </w:r>
      <w:r w:rsidR="00BE1D15" w:rsidRPr="009B405C">
        <w:rPr>
          <w:szCs w:val="26"/>
        </w:rPr>
        <w:t>640</w:t>
      </w:r>
      <w:r w:rsidRPr="009B405C">
        <w:rPr>
          <w:szCs w:val="26"/>
        </w:rPr>
        <w:t> including actual and/or imputed payroll tax (figure </w:t>
      </w:r>
      <w:r w:rsidRPr="009B405C">
        <w:t>14.</w:t>
      </w:r>
      <w:r w:rsidR="00F20007" w:rsidRPr="009B405C">
        <w:t>3</w:t>
      </w:r>
      <w:r w:rsidR="00927930" w:rsidRPr="009B405C">
        <w:t>0</w:t>
      </w:r>
      <w:r w:rsidRPr="009B405C">
        <w:rPr>
          <w:szCs w:val="26"/>
        </w:rPr>
        <w:t>).</w:t>
      </w:r>
      <w:r w:rsidRPr="00A4140C">
        <w:rPr>
          <w:szCs w:val="26"/>
        </w:rPr>
        <w:t xml:space="preserve"> </w:t>
      </w:r>
    </w:p>
    <w:p w:rsidR="001F39F2" w:rsidRPr="00A4140C" w:rsidRDefault="001F39F2" w:rsidP="00585E2C">
      <w:pPr>
        <w:pStyle w:val="FigureTitle"/>
        <w:ind w:left="1560" w:hanging="1560"/>
        <w:rPr>
          <w:rStyle w:val="DraftingNote"/>
          <w:color w:val="auto"/>
          <w:sz w:val="20"/>
          <w:szCs w:val="20"/>
        </w:rPr>
      </w:pPr>
      <w:r w:rsidRPr="00A4140C">
        <w:rPr>
          <w:b w:val="0"/>
        </w:rPr>
        <w:lastRenderedPageBreak/>
        <w:t xml:space="preserve">Figure </w:t>
      </w:r>
      <w:bookmarkStart w:id="33" w:name="OLE_LINK49"/>
      <w:r w:rsidR="004271D8">
        <w:rPr>
          <w:b w:val="0"/>
        </w:rPr>
        <w:t>14.</w:t>
      </w:r>
      <w:r w:rsidR="00100632">
        <w:rPr>
          <w:b w:val="0"/>
          <w:noProof/>
        </w:rPr>
        <w:t>30</w:t>
      </w:r>
      <w:bookmarkEnd w:id="33"/>
      <w:r w:rsidRPr="00A4140C">
        <w:tab/>
        <w:t xml:space="preserve">Estimated annual government expenditure per user of NDA State and Territory administered services, </w:t>
      </w:r>
      <w:r w:rsidR="0004689D" w:rsidRPr="00A4140C">
        <w:t>201</w:t>
      </w:r>
      <w:r w:rsidR="003F4214">
        <w:t>1</w:t>
      </w:r>
      <w:r w:rsidRPr="00A4140C">
        <w:t>-1</w:t>
      </w:r>
      <w:r w:rsidR="003F4214">
        <w:t>2</w:t>
      </w:r>
      <w:r w:rsidRPr="00A4140C">
        <w:rPr>
          <w:rStyle w:val="NoteLabel"/>
          <w:b/>
        </w:rPr>
        <w:t xml:space="preserve">a, b, c, d </w:t>
      </w:r>
    </w:p>
    <w:tbl>
      <w:tblPr>
        <w:tblW w:w="0" w:type="auto"/>
        <w:tblInd w:w="119" w:type="dxa"/>
        <w:tblBorders>
          <w:top w:val="single" w:sz="4" w:space="0" w:color="auto"/>
          <w:bottom w:val="single" w:sz="4" w:space="0" w:color="auto"/>
        </w:tblBorders>
        <w:tblLayout w:type="fixed"/>
        <w:tblLook w:val="0000" w:firstRow="0" w:lastRow="0" w:firstColumn="0" w:lastColumn="0" w:noHBand="0" w:noVBand="0"/>
      </w:tblPr>
      <w:tblGrid>
        <w:gridCol w:w="8777"/>
      </w:tblGrid>
      <w:tr w:rsidR="001F39F2" w:rsidRPr="00A4140C" w:rsidTr="00147D3B">
        <w:tc>
          <w:tcPr>
            <w:tcW w:w="8777" w:type="dxa"/>
          </w:tcPr>
          <w:p w:rsidR="001F39F2" w:rsidRPr="00A4140C" w:rsidRDefault="007C4BB0" w:rsidP="00585E2C">
            <w:pPr>
              <w:pStyle w:val="Figure"/>
            </w:pPr>
            <w:r>
              <w:rPr>
                <w:noProof/>
              </w:rPr>
              <w:drawing>
                <wp:inline distT="0" distB="0" distL="0" distR="0">
                  <wp:extent cx="5400675" cy="2695575"/>
                  <wp:effectExtent l="0" t="0" r="9525" b="9525"/>
                  <wp:docPr id="88" name="Picture 88" descr="Figure 14.30 Estimated annual government expenditure per user of NDA State and Territory administered services, 2011-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585E2C">
      <w:pPr>
        <w:pStyle w:val="Note"/>
      </w:pPr>
      <w:proofErr w:type="spellStart"/>
      <w:r w:rsidRPr="00A4140C">
        <w:rPr>
          <w:rStyle w:val="NoteLabel"/>
        </w:rPr>
        <w:t>a</w:t>
      </w:r>
      <w:proofErr w:type="spellEnd"/>
      <w:r w:rsidRPr="00A4140C">
        <w:t xml:space="preserve"> In some jurisdictions (NSW, Victoria, SA, Queensland, Tasmania and the NT), payroll tax data are actual; in other jurisdictions (WA and ACT), payroll tax data are imputed. </w:t>
      </w:r>
      <w:r w:rsidRPr="00A4140C">
        <w:rPr>
          <w:rStyle w:val="NoteLabel"/>
        </w:rPr>
        <w:t>b</w:t>
      </w:r>
      <w:r w:rsidRPr="00A4140C">
        <w:t xml:space="preserve"> Government expenditure per service user for Australia excludes Australian Government expenditure on State and Territory administered services that was not provided as transfer payments. </w:t>
      </w:r>
      <w:r w:rsidRPr="00A4140C">
        <w:rPr>
          <w:rStyle w:val="NoteLabel"/>
        </w:rPr>
        <w:t>c</w:t>
      </w:r>
      <w:r w:rsidRPr="00A4140C">
        <w:rPr>
          <w:rStyle w:val="NoteLabel"/>
          <w:b w:val="0"/>
        </w:rPr>
        <w:t xml:space="preserve"> </w:t>
      </w:r>
      <w:r w:rsidRPr="00A4140C">
        <w:t xml:space="preserve">Payroll tax data for Queensland includes paid payroll tax and accrued payroll tax. </w:t>
      </w:r>
      <w:r w:rsidRPr="00A4140C">
        <w:rPr>
          <w:rStyle w:val="NoteLabel"/>
        </w:rPr>
        <w:t>d</w:t>
      </w:r>
      <w:r w:rsidRPr="00A4140C">
        <w:t xml:space="preserve"> In the NT, payroll tax relates to government service provision and excludes expenditure for program management and administration. </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State and Territory governments (unpublished); table </w:t>
      </w:r>
      <w:proofErr w:type="spellStart"/>
      <w:r w:rsidRPr="00A4140C">
        <w:t>14A.8</w:t>
      </w:r>
      <w:r w:rsidR="005A080A">
        <w:t>0</w:t>
      </w:r>
      <w:proofErr w:type="spellEnd"/>
      <w:r w:rsidR="00AD3F2C" w:rsidRPr="00A4140C">
        <w:t>.</w:t>
      </w:r>
    </w:p>
    <w:p w:rsidR="001F39F2" w:rsidRPr="00A4140C" w:rsidRDefault="001F39F2" w:rsidP="00585E2C">
      <w:pPr>
        <w:pStyle w:val="Heading5"/>
      </w:pPr>
      <w:r w:rsidRPr="00A4140C">
        <w:t xml:space="preserve">Cost per user of State and Territory administered services — government provided accommodation support services – institutional/residential settings </w:t>
      </w:r>
    </w:p>
    <w:p w:rsidR="001F39F2" w:rsidRPr="00A4140C" w:rsidRDefault="001F39F2" w:rsidP="00585E2C">
      <w:pPr>
        <w:pStyle w:val="BodyText"/>
      </w:pPr>
      <w:r w:rsidRPr="00A4140C">
        <w:t>Nationally, estimated annual government expenditure on accommodation support services in institutional/residential settings was $</w:t>
      </w:r>
      <w:r w:rsidR="004A7205" w:rsidRPr="00A4140C">
        <w:t>1</w:t>
      </w:r>
      <w:r w:rsidR="00C335BF">
        <w:t>55</w:t>
      </w:r>
      <w:r w:rsidR="003549E6" w:rsidRPr="00A4140C">
        <w:t> </w:t>
      </w:r>
      <w:r w:rsidR="00C335BF">
        <w:t>245</w:t>
      </w:r>
      <w:r w:rsidR="004A7205" w:rsidRPr="00A4140C">
        <w:t xml:space="preserve"> </w:t>
      </w:r>
      <w:r w:rsidRPr="00A4140C">
        <w:t xml:space="preserve">per service user in </w:t>
      </w:r>
      <w:r w:rsidRPr="00A4140C">
        <w:br/>
      </w:r>
      <w:r w:rsidR="004A7205" w:rsidRPr="00A4140C">
        <w:t>201</w:t>
      </w:r>
      <w:r w:rsidR="00C335BF">
        <w:t>1</w:t>
      </w:r>
      <w:r w:rsidRPr="00A4140C">
        <w:t>-</w:t>
      </w:r>
      <w:r w:rsidR="004A7205" w:rsidRPr="00A4140C">
        <w:t>1</w:t>
      </w:r>
      <w:r w:rsidR="00C335BF">
        <w:t>2</w:t>
      </w:r>
      <w:r w:rsidR="004A7205" w:rsidRPr="00A4140C">
        <w:t xml:space="preserve"> </w:t>
      </w:r>
      <w:r w:rsidRPr="00A4140C">
        <w:t>(figure 14.</w:t>
      </w:r>
      <w:r w:rsidR="00F20007">
        <w:t>3</w:t>
      </w:r>
      <w:r w:rsidR="00927930">
        <w:t>1</w:t>
      </w:r>
      <w:r w:rsidRPr="00A4140C">
        <w:t xml:space="preserve">). </w:t>
      </w:r>
    </w:p>
    <w:p w:rsidR="001F39F2" w:rsidRPr="00A4140C" w:rsidRDefault="001F39F2" w:rsidP="00585E2C">
      <w:pPr>
        <w:pStyle w:val="FigureTitle"/>
        <w:ind w:left="1560" w:hanging="1560"/>
      </w:pPr>
      <w:r w:rsidRPr="00A4140C">
        <w:rPr>
          <w:b w:val="0"/>
        </w:rPr>
        <w:lastRenderedPageBreak/>
        <w:t>Figure</w:t>
      </w:r>
      <w:r w:rsidR="00782DFB" w:rsidRPr="00A4140C">
        <w:rPr>
          <w:b w:val="0"/>
        </w:rPr>
        <w:t xml:space="preserve"> </w:t>
      </w:r>
      <w:r w:rsidR="004271D8">
        <w:rPr>
          <w:b w:val="0"/>
        </w:rPr>
        <w:t>14.</w:t>
      </w:r>
      <w:r w:rsidR="00100632">
        <w:rPr>
          <w:b w:val="0"/>
          <w:noProof/>
        </w:rPr>
        <w:t>31</w:t>
      </w:r>
      <w:r w:rsidRPr="00A4140C">
        <w:tab/>
        <w:t>Estimated annual government expenditure per user of government provided accommodation support services in institutional/residential settings (20</w:t>
      </w:r>
      <w:r w:rsidR="005C36A7" w:rsidRPr="00A4140C">
        <w:t>1</w:t>
      </w:r>
      <w:r w:rsidR="00C335BF">
        <w:t>1</w:t>
      </w:r>
      <w:r w:rsidRPr="00A4140C">
        <w:t>-1</w:t>
      </w:r>
      <w:r w:rsidR="00C335BF">
        <w:t>2</w:t>
      </w:r>
      <w:r w:rsidRPr="00A4140C">
        <w:t xml:space="preserve"> dollars)</w:t>
      </w:r>
      <w:r w:rsidRPr="00A4140C">
        <w:rPr>
          <w:rStyle w:val="NoteLabel"/>
          <w:b/>
        </w:rPr>
        <w:t>a, b, c, d, e, f</w:t>
      </w:r>
      <w:r w:rsidR="00445BA2">
        <w:rPr>
          <w:rStyle w:val="NoteLabel"/>
          <w:b/>
        </w:rPr>
        <w:t>, g</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BD65AC">
        <w:tc>
          <w:tcPr>
            <w:tcW w:w="8777" w:type="dxa"/>
            <w:tcBorders>
              <w:top w:val="single" w:sz="4" w:space="0" w:color="auto"/>
              <w:bottom w:val="single" w:sz="4" w:space="0" w:color="auto"/>
              <w:right w:val="nil"/>
            </w:tcBorders>
          </w:tcPr>
          <w:p w:rsidR="001F39F2" w:rsidRPr="00A4140C" w:rsidRDefault="007C4BB0" w:rsidP="00585E2C">
            <w:pPr>
              <w:pStyle w:val="Figure"/>
            </w:pPr>
            <w:r>
              <w:rPr>
                <w:noProof/>
              </w:rPr>
              <w:drawing>
                <wp:inline distT="0" distB="0" distL="0" distR="0">
                  <wp:extent cx="5400675" cy="2695575"/>
                  <wp:effectExtent l="0" t="0" r="9525" b="9525"/>
                  <wp:docPr id="89" name="Picture 89" descr="Figure 14.31 Estimated annual government expenditure per user of government provided accommodation support services in institutional/residential settings (2011-12 dollar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626A1F">
      <w:pPr>
        <w:pStyle w:val="Note"/>
      </w:pPr>
      <w:r w:rsidRPr="00A4140C">
        <w:rPr>
          <w:rStyle w:val="NoteLabel"/>
        </w:rPr>
        <w:t>a</w:t>
      </w:r>
      <w:r w:rsidRPr="00A4140C">
        <w:t xml:space="preserve"> See table </w:t>
      </w:r>
      <w:proofErr w:type="spellStart"/>
      <w:r w:rsidRPr="00A4140C">
        <w:t>14A.</w:t>
      </w:r>
      <w:r w:rsidR="003E207F">
        <w:t>77</w:t>
      </w:r>
      <w:proofErr w:type="spellEnd"/>
      <w:r w:rsidR="003E207F" w:rsidRPr="00A4140C">
        <w:t xml:space="preserve"> </w:t>
      </w:r>
      <w:r w:rsidRPr="00A4140C">
        <w:t xml:space="preserve">for detailed notes relating to these data. </w:t>
      </w:r>
      <w:r w:rsidRPr="00A4140C">
        <w:rPr>
          <w:rStyle w:val="NoteLabel"/>
        </w:rPr>
        <w:t>b</w:t>
      </w:r>
      <w:r w:rsidRPr="00A4140C">
        <w:t xml:space="preserve"> Service user data used to derive this measure have quality issues, so estimates of jurisdictional efficiency need to be interpreted with care. Section 14.6 contains further information on these </w:t>
      </w:r>
      <w:r w:rsidRPr="00626A1F">
        <w:t xml:space="preserve">quality issues. </w:t>
      </w:r>
      <w:r w:rsidRPr="00626A1F">
        <w:rPr>
          <w:rStyle w:val="NoteLabel"/>
        </w:rPr>
        <w:t>c</w:t>
      </w:r>
      <w:r w:rsidRPr="00626A1F">
        <w:t xml:space="preserve"> Government and non-government sectors have not been accurately recorded in the NSW DS MDS </w:t>
      </w:r>
      <w:r w:rsidR="00445BA2" w:rsidRPr="00626A1F">
        <w:t>up to 2009-10</w:t>
      </w:r>
      <w:r w:rsidRPr="00626A1F">
        <w:t>. Some non-government providers have been coded as government and this will affect the comparability of the number of service users from government and non-government sectors over time.</w:t>
      </w:r>
      <w:r w:rsidR="00445BA2" w:rsidRPr="00626A1F">
        <w:rPr>
          <w:rStyle w:val="NoteLabel"/>
        </w:rPr>
        <w:t xml:space="preserve"> d </w:t>
      </w:r>
      <w:r w:rsidR="00445BA2" w:rsidRPr="00626A1F">
        <w:t xml:space="preserve">The increase in NSW expenditure in 2011-12 is partially the result of a change in the methodology for distributing expenditure with respect to depreciation. </w:t>
      </w:r>
      <w:r w:rsidR="00445BA2" w:rsidRPr="00626A1F">
        <w:rPr>
          <w:rStyle w:val="NoteLabel"/>
        </w:rPr>
        <w:t>e</w:t>
      </w:r>
      <w:r w:rsidRPr="00626A1F">
        <w:rPr>
          <w:rStyle w:val="NoteLabel"/>
        </w:rPr>
        <w:t xml:space="preserve"> </w:t>
      </w:r>
      <w:r w:rsidRPr="00626A1F">
        <w:t xml:space="preserve">Queensland data include funding provided by the Department of Communities only. </w:t>
      </w:r>
      <w:proofErr w:type="spellStart"/>
      <w:r w:rsidR="00445BA2" w:rsidRPr="00626A1F">
        <w:rPr>
          <w:rStyle w:val="NoteLabel"/>
        </w:rPr>
        <w:t>f</w:t>
      </w:r>
      <w:proofErr w:type="spellEnd"/>
      <w:r w:rsidRPr="00626A1F">
        <w:rPr>
          <w:rStyle w:val="NoteLabel"/>
        </w:rPr>
        <w:t xml:space="preserve"> </w:t>
      </w:r>
      <w:r w:rsidRPr="00626A1F">
        <w:rPr>
          <w:szCs w:val="26"/>
        </w:rPr>
        <w:t>There were no government provided accommodation support services in institutional/residential</w:t>
      </w:r>
      <w:r w:rsidRPr="00A4140C">
        <w:rPr>
          <w:szCs w:val="26"/>
        </w:rPr>
        <w:t xml:space="preserve"> settings in Tasmania, the ACT or the NT. </w:t>
      </w:r>
      <w:r w:rsidR="00445BA2">
        <w:rPr>
          <w:rStyle w:val="NoteLabel"/>
        </w:rPr>
        <w:t>g</w:t>
      </w:r>
      <w:r w:rsidRPr="00A4140C">
        <w:rPr>
          <w:rStyle w:val="NoteLabel"/>
        </w:rPr>
        <w:t xml:space="preserve"> </w:t>
      </w:r>
      <w:r w:rsidR="009273F8" w:rsidRPr="00A4140C">
        <w:rPr>
          <w:szCs w:val="26"/>
        </w:rPr>
        <w:t>Real dollars are previous years’ expenditure in current year’s dollars after basing expenditure on the ABS</w:t>
      </w:r>
      <w:r w:rsidR="009273F8">
        <w:rPr>
          <w:szCs w:val="26"/>
        </w:rPr>
        <w:t xml:space="preserve"> GGFCE chain </w:t>
      </w:r>
      <w:r w:rsidR="009273F8" w:rsidRPr="00A4140C">
        <w:rPr>
          <w:szCs w:val="26"/>
        </w:rPr>
        <w:t>price deflator 201</w:t>
      </w:r>
      <w:r w:rsidR="009273F8">
        <w:rPr>
          <w:szCs w:val="26"/>
        </w:rPr>
        <w:t>1</w:t>
      </w:r>
      <w:r w:rsidR="009273F8" w:rsidRPr="00A4140C">
        <w:rPr>
          <w:szCs w:val="26"/>
        </w:rPr>
        <w:t>-1</w:t>
      </w:r>
      <w:r w:rsidR="009273F8">
        <w:rPr>
          <w:szCs w:val="26"/>
        </w:rPr>
        <w:t>2</w:t>
      </w:r>
      <w:r w:rsidR="009273F8" w:rsidRPr="00A4140C">
        <w:rPr>
          <w:szCs w:val="26"/>
        </w:rPr>
        <w:t xml:space="preserve">=100 (table </w:t>
      </w:r>
      <w:r w:rsidR="009273F8">
        <w:rPr>
          <w:szCs w:val="26"/>
        </w:rPr>
        <w:t>2</w:t>
      </w:r>
      <w:r w:rsidR="009273F8" w:rsidRPr="00A4140C">
        <w:rPr>
          <w:szCs w:val="26"/>
        </w:rPr>
        <w:t>A.51).</w:t>
      </w:r>
      <w:r w:rsidR="009273F8">
        <w:rPr>
          <w:szCs w:val="26"/>
        </w:rPr>
        <w:t xml:space="preserve"> </w:t>
      </w:r>
      <w:r w:rsidR="009273F8" w:rsidRPr="000B595D">
        <w:t>GGFCE replaces the Gross Domestic Product implicit price deflator used in previous editions. See Chapter 2 (section 2.5) for details.</w:t>
      </w:r>
    </w:p>
    <w:p w:rsidR="001F39F2" w:rsidRPr="00A4140C" w:rsidRDefault="001F39F2" w:rsidP="00585E2C">
      <w:pPr>
        <w:pStyle w:val="Source"/>
      </w:pPr>
      <w:r w:rsidRPr="00A4140C">
        <w:rPr>
          <w:i/>
        </w:rPr>
        <w:t>Source</w:t>
      </w:r>
      <w:r w:rsidRPr="00A4140C">
        <w:t xml:space="preserve">: </w:t>
      </w:r>
      <w:proofErr w:type="spellStart"/>
      <w:r w:rsidRPr="00A4140C">
        <w:t>AIHW</w:t>
      </w:r>
      <w:proofErr w:type="spellEnd"/>
      <w:r w:rsidRPr="00A4140C">
        <w:t xml:space="preserve"> (unpublished) </w:t>
      </w:r>
      <w:r w:rsidRPr="00A4140C">
        <w:rPr>
          <w:i/>
        </w:rPr>
        <w:t xml:space="preserve">DS </w:t>
      </w:r>
      <w:proofErr w:type="spellStart"/>
      <w:r w:rsidRPr="00A4140C">
        <w:rPr>
          <w:i/>
        </w:rPr>
        <w:t>NMDS</w:t>
      </w:r>
      <w:proofErr w:type="spellEnd"/>
      <w:r w:rsidRPr="00A4140C">
        <w:t xml:space="preserve">; State and Territory governments (unpublished); table </w:t>
      </w:r>
      <w:proofErr w:type="spellStart"/>
      <w:r w:rsidRPr="00A4140C">
        <w:t>14A.</w:t>
      </w:r>
      <w:r w:rsidR="003E207F">
        <w:t>77</w:t>
      </w:r>
      <w:proofErr w:type="spellEnd"/>
      <w:r w:rsidRPr="00A4140C">
        <w:t>.</w:t>
      </w:r>
    </w:p>
    <w:p w:rsidR="001F39F2" w:rsidRPr="00A4140C" w:rsidRDefault="001F39F2" w:rsidP="00585E2C">
      <w:pPr>
        <w:pStyle w:val="BodyText"/>
      </w:pPr>
      <w:r w:rsidRPr="00A4140C">
        <w:t xml:space="preserve">Estimated annual government expenditure per user of government provided accommodation support services in group homes and other community settings </w:t>
      </w:r>
      <w:r w:rsidR="001A143E">
        <w:t>from 2003-04 to</w:t>
      </w:r>
      <w:r w:rsidRPr="00A4140C">
        <w:t xml:space="preserve"> </w:t>
      </w:r>
      <w:r w:rsidR="003E207F" w:rsidRPr="00A4140C">
        <w:t>201</w:t>
      </w:r>
      <w:r w:rsidR="003E207F">
        <w:t>1</w:t>
      </w:r>
      <w:r w:rsidRPr="00A4140C">
        <w:t>-1</w:t>
      </w:r>
      <w:r w:rsidR="003E207F">
        <w:t>2</w:t>
      </w:r>
      <w:r w:rsidRPr="00A4140C">
        <w:t xml:space="preserve"> are reported in table </w:t>
      </w:r>
      <w:proofErr w:type="spellStart"/>
      <w:r w:rsidRPr="00A4140C">
        <w:t>14A.</w:t>
      </w:r>
      <w:r w:rsidR="003E207F">
        <w:t>77</w:t>
      </w:r>
      <w:proofErr w:type="spellEnd"/>
      <w:r w:rsidRPr="00A4140C">
        <w:t>.</w:t>
      </w:r>
    </w:p>
    <w:p w:rsidR="001F39F2" w:rsidRPr="00A4140C" w:rsidRDefault="001F39F2" w:rsidP="00585E2C">
      <w:pPr>
        <w:pStyle w:val="Heading4"/>
      </w:pPr>
      <w:r w:rsidRPr="00A4140C">
        <w:t xml:space="preserve">Efficiency — administrative cost </w:t>
      </w:r>
    </w:p>
    <w:p w:rsidR="001F39F2" w:rsidRPr="00A4140C" w:rsidRDefault="001F39F2" w:rsidP="00585E2C">
      <w:pPr>
        <w:pStyle w:val="Heading5"/>
      </w:pPr>
      <w:r w:rsidRPr="00A4140C">
        <w:t>Administrative expenditure as a proportion of total recurrent expenditure</w:t>
      </w:r>
    </w:p>
    <w:p w:rsidR="001F39F2" w:rsidRPr="00A4140C" w:rsidRDefault="001F39F2" w:rsidP="00585E2C">
      <w:pPr>
        <w:pStyle w:val="BodyText"/>
        <w:tabs>
          <w:tab w:val="left" w:pos="3261"/>
        </w:tabs>
        <w:rPr>
          <w:szCs w:val="26"/>
        </w:rPr>
      </w:pPr>
      <w:r w:rsidRPr="00A4140C">
        <w:t>‘Administrative expenditure as a proportion of total recurrent expenditure’ is an indicator of governments’ objective to provide specialist disability services in an efficient manner (box 14.</w:t>
      </w:r>
      <w:r w:rsidR="00525A0A" w:rsidRPr="00A4140C">
        <w:t>19</w:t>
      </w:r>
      <w:r w:rsidRPr="00A4140C">
        <w:t>). The proportion of total expenditure on administration is not yet comparable across jurisdictions</w:t>
      </w:r>
      <w:r w:rsidR="000E231C" w:rsidRPr="00A4140C">
        <w:t>,</w:t>
      </w:r>
      <w:r w:rsidRPr="00A4140C">
        <w:t xml:space="preserve"> as it is apportioned by jurisdictions using </w:t>
      </w:r>
      <w:r w:rsidRPr="00A4140C">
        <w:lastRenderedPageBreak/>
        <w:t xml:space="preserve">different methods (table </w:t>
      </w:r>
      <w:proofErr w:type="spellStart"/>
      <w:r w:rsidRPr="00A4140C">
        <w:t>14A.</w:t>
      </w:r>
      <w:r w:rsidR="00002BFD">
        <w:t>7</w:t>
      </w:r>
      <w:r w:rsidR="000A15B6">
        <w:t>6</w:t>
      </w:r>
      <w:proofErr w:type="spellEnd"/>
      <w:r w:rsidRPr="00A4140C">
        <w:t xml:space="preserve">). However, administrative expenditure data can indicate trends within jurisdictions over time. </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bookmarkStart w:id="34" w:name="OLE_LINK50"/>
            <w:r w:rsidR="004271D8">
              <w:rPr>
                <w:b w:val="0"/>
              </w:rPr>
              <w:t>14.</w:t>
            </w:r>
            <w:r w:rsidR="00100632">
              <w:rPr>
                <w:b w:val="0"/>
                <w:noProof/>
              </w:rPr>
              <w:t>19</w:t>
            </w:r>
            <w:bookmarkEnd w:id="34"/>
            <w:r w:rsidRPr="00A4140C">
              <w:tab/>
              <w:t>Administrative expenditure as a proportion of total recurrent expenditure</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
            </w:pPr>
            <w:r w:rsidRPr="00A4140C">
              <w:t>‘Administrative expenditure as a proportion of total recurrent expenditure’ is defined as government expenditure on administration as a proportion of total recurrent NDA expenditure. Major capital grants to non-government service providers are excluded to improve comparability across jurisdictions and over time.</w:t>
            </w:r>
          </w:p>
          <w:p w:rsidR="001F39F2" w:rsidRPr="00A4140C" w:rsidRDefault="001F39F2" w:rsidP="00585E2C">
            <w:pPr>
              <w:pStyle w:val="Box"/>
            </w:pPr>
            <w:r w:rsidRPr="00A4140C">
              <w:t>Holding other factors constant (such as service quality and accessibility), lower or decreasing administrative expenditure as a proportion of total recurrent NDA expenditure might reflect an increase in administrative efficiency.</w:t>
            </w:r>
          </w:p>
          <w:p w:rsidR="001F39F2" w:rsidRPr="00A4140C" w:rsidRDefault="001F39F2" w:rsidP="00585E2C">
            <w:pPr>
              <w:pStyle w:val="Box"/>
            </w:pPr>
            <w:r w:rsidRPr="00A4140C">
              <w:t>Efficiency data are difficult to interpret. Although high or increasing administrative expenditure as a proportion of total expenditure may reflect deteriorating efficiency, it may also reflect improvements in the quality or attributes of the administrative services provided. Similarly, low or de</w:t>
            </w:r>
            <w:r w:rsidR="00DA3101">
              <w:t>creasing</w:t>
            </w:r>
            <w:r w:rsidRPr="00A4140C">
              <w:t xml:space="preserve"> administrative expenditure as a proportion of total expenditure may reflect improving efficiency, or lower quality and less effective administrative services. This may in turn affect service delivery effectiveness. Efficiency data therefore should be interpreted within the context of the effectiveness and equity indicators to derive a holistic view of performance.</w:t>
            </w:r>
          </w:p>
          <w:p w:rsidR="00324D25" w:rsidRPr="00877805" w:rsidRDefault="00324D25" w:rsidP="00324D25">
            <w:pPr>
              <w:pStyle w:val="Box"/>
            </w:pPr>
            <w:r w:rsidRPr="00877805">
              <w:t>Data reported for this measure are:</w:t>
            </w:r>
          </w:p>
          <w:p w:rsidR="00324D25" w:rsidRPr="00877805" w:rsidRDefault="00324D25" w:rsidP="00324D25">
            <w:pPr>
              <w:pStyle w:val="BoxListBullet"/>
              <w:keepLines/>
              <w:spacing w:before="100"/>
            </w:pPr>
            <w:r w:rsidRPr="009442FD">
              <w:t>comparable (subject to caveats) within some jurisdictions over time but are not comparable across</w:t>
            </w:r>
            <w:r w:rsidRPr="00821D4D">
              <w:t xml:space="preserve"> jurisdictions or over time for other jurisdictions (see caveats in attachment tables for specific jurisdictions)</w:t>
            </w:r>
          </w:p>
          <w:p w:rsidR="00324D25" w:rsidRPr="00A4140C" w:rsidRDefault="00324D25" w:rsidP="00324D25">
            <w:pPr>
              <w:pStyle w:val="BoxListBullet"/>
              <w:keepLines/>
              <w:spacing w:before="100"/>
            </w:pPr>
            <w:r w:rsidRPr="00877805">
              <w:t>complete (subject to caveats)</w:t>
            </w:r>
            <w:r>
              <w:t xml:space="preserve"> </w:t>
            </w:r>
            <w:r w:rsidRPr="00877805">
              <w:t xml:space="preserve">for the current reporting period. All required </w:t>
            </w:r>
            <w:r>
              <w:t>2011</w:t>
            </w:r>
            <w:r w:rsidRPr="00877805">
              <w:t>-1</w:t>
            </w:r>
            <w:r>
              <w:t>2</w:t>
            </w:r>
            <w:r w:rsidRPr="00877805">
              <w:t xml:space="preserve"> data are available for all jurisdictions</w:t>
            </w:r>
            <w:r>
              <w:t>.</w:t>
            </w:r>
          </w:p>
          <w:p w:rsidR="001F39F2" w:rsidRPr="00A4140C" w:rsidRDefault="004E251C" w:rsidP="00585E2C">
            <w:pPr>
              <w:pStyle w:val="Box"/>
            </w:pPr>
            <w:r w:rsidRPr="00A4140C">
              <w:t>Data quality information for this indicator is under development.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spacing w:before="0" w:line="120" w:lineRule="exact"/>
            </w:pPr>
          </w:p>
        </w:tc>
      </w:tr>
    </w:tbl>
    <w:p w:rsidR="001F39F2" w:rsidRPr="00626A1F" w:rsidRDefault="001F39F2" w:rsidP="00585E2C">
      <w:pPr>
        <w:pStyle w:val="BodyText"/>
        <w:rPr>
          <w:rStyle w:val="DraftingNote"/>
          <w:color w:val="auto"/>
        </w:rPr>
      </w:pPr>
      <w:r w:rsidRPr="00A4140C">
        <w:t xml:space="preserve">Nationally, administrative expenditure as a proportion of total government expenditure on specialist disability services (excluding </w:t>
      </w:r>
      <w:r w:rsidR="008F638F">
        <w:t xml:space="preserve">actual and imputed </w:t>
      </w:r>
      <w:r w:rsidRPr="00A4140C">
        <w:t>payroll</w:t>
      </w:r>
      <w:r w:rsidR="008F638F">
        <w:t> </w:t>
      </w:r>
      <w:r w:rsidRPr="00A4140C">
        <w:t xml:space="preserve">tax) </w:t>
      </w:r>
      <w:r w:rsidR="008F638F">
        <w:t>decreased</w:t>
      </w:r>
      <w:r w:rsidR="000E231C" w:rsidRPr="00A4140C">
        <w:t xml:space="preserve"> </w:t>
      </w:r>
      <w:r w:rsidRPr="009B405C">
        <w:t xml:space="preserve">from </w:t>
      </w:r>
      <w:r w:rsidR="008F638F" w:rsidRPr="009B405C">
        <w:t>7.5 </w:t>
      </w:r>
      <w:r w:rsidRPr="009B405C">
        <w:t>per</w:t>
      </w:r>
      <w:r w:rsidR="008F638F" w:rsidRPr="009B405C">
        <w:t> </w:t>
      </w:r>
      <w:r w:rsidRPr="009B405C">
        <w:t xml:space="preserve">cent in </w:t>
      </w:r>
      <w:r w:rsidR="00D57B98" w:rsidRPr="009B405C">
        <w:t>201</w:t>
      </w:r>
      <w:r w:rsidR="00FD1771" w:rsidRPr="009B405C">
        <w:t>1</w:t>
      </w:r>
      <w:r w:rsidRPr="009B405C">
        <w:t>-</w:t>
      </w:r>
      <w:r w:rsidR="00D57B98" w:rsidRPr="009B405C">
        <w:t>1</w:t>
      </w:r>
      <w:r w:rsidR="00FD1771" w:rsidRPr="009B405C">
        <w:t>2</w:t>
      </w:r>
      <w:r w:rsidR="00D57B98" w:rsidRPr="009B405C">
        <w:t xml:space="preserve"> </w:t>
      </w:r>
      <w:r w:rsidRPr="009B405C">
        <w:t xml:space="preserve">to </w:t>
      </w:r>
      <w:r w:rsidR="008F638F" w:rsidRPr="009B405C">
        <w:t>6.8 </w:t>
      </w:r>
      <w:r w:rsidRPr="009B405C">
        <w:t>per</w:t>
      </w:r>
      <w:r w:rsidR="008F638F" w:rsidRPr="009B405C">
        <w:t> </w:t>
      </w:r>
      <w:r w:rsidRPr="009B405C">
        <w:t xml:space="preserve">cent in </w:t>
      </w:r>
      <w:r w:rsidR="00D57B98" w:rsidRPr="009B405C">
        <w:t>201</w:t>
      </w:r>
      <w:r w:rsidR="00FD1771" w:rsidRPr="009B405C">
        <w:t>2</w:t>
      </w:r>
      <w:r w:rsidRPr="009B405C">
        <w:t>-</w:t>
      </w:r>
      <w:r w:rsidR="00D57B98" w:rsidRPr="009B405C">
        <w:t>1</w:t>
      </w:r>
      <w:r w:rsidR="00FD1771" w:rsidRPr="009B405C">
        <w:t>3</w:t>
      </w:r>
      <w:r w:rsidR="00D57B98" w:rsidRPr="009B405C">
        <w:t xml:space="preserve"> </w:t>
      </w:r>
      <w:r w:rsidRPr="009B405C">
        <w:t>(figure</w:t>
      </w:r>
      <w:r w:rsidR="008F638F" w:rsidRPr="009B405C">
        <w:t> </w:t>
      </w:r>
      <w:r w:rsidRPr="009B405C">
        <w:t>14.</w:t>
      </w:r>
      <w:r w:rsidR="00945E40" w:rsidRPr="009B405C">
        <w:t>3</w:t>
      </w:r>
      <w:r w:rsidR="00927930" w:rsidRPr="009B405C">
        <w:t>2</w:t>
      </w:r>
      <w:r w:rsidRPr="009B405C">
        <w:t xml:space="preserve">). When actual or imputed payroll tax is included, the average national administrative expenditure as a proportion of total NDA expenditure was </w:t>
      </w:r>
      <w:r w:rsidR="008F638F" w:rsidRPr="009B405C">
        <w:t>6.7 </w:t>
      </w:r>
      <w:r w:rsidRPr="009B405C">
        <w:t>per</w:t>
      </w:r>
      <w:r w:rsidR="008F638F" w:rsidRPr="009B405C">
        <w:t> </w:t>
      </w:r>
      <w:r w:rsidRPr="009B405C">
        <w:t xml:space="preserve">cent in </w:t>
      </w:r>
      <w:r w:rsidR="00D57B98" w:rsidRPr="009B405C">
        <w:t>201</w:t>
      </w:r>
      <w:r w:rsidR="00BA7709" w:rsidRPr="009B405C">
        <w:t>2</w:t>
      </w:r>
      <w:r w:rsidRPr="009B405C">
        <w:t>-</w:t>
      </w:r>
      <w:r w:rsidR="00D57B98" w:rsidRPr="009B405C">
        <w:t>1</w:t>
      </w:r>
      <w:r w:rsidR="00BA7709" w:rsidRPr="009B405C">
        <w:t>3</w:t>
      </w:r>
      <w:r w:rsidR="00D57B98" w:rsidRPr="009B405C">
        <w:t xml:space="preserve"> </w:t>
      </w:r>
      <w:r w:rsidRPr="009B405C">
        <w:t xml:space="preserve">(table </w:t>
      </w:r>
      <w:proofErr w:type="spellStart"/>
      <w:r w:rsidRPr="009B405C">
        <w:t>14A.</w:t>
      </w:r>
      <w:r w:rsidR="00D57B98" w:rsidRPr="009B405C">
        <w:t>8</w:t>
      </w:r>
      <w:r w:rsidR="005A080A" w:rsidRPr="009B405C">
        <w:t>1</w:t>
      </w:r>
      <w:proofErr w:type="spellEnd"/>
      <w:r w:rsidRPr="009B405C">
        <w:t>). Real total NDA expendit</w:t>
      </w:r>
      <w:r w:rsidRPr="00A4140C">
        <w:t xml:space="preserve">ure is reported in table </w:t>
      </w:r>
      <w:proofErr w:type="spellStart"/>
      <w:r w:rsidRPr="00A4140C">
        <w:t>14A.7</w:t>
      </w:r>
      <w:proofErr w:type="spellEnd"/>
      <w:r w:rsidRPr="00A4140C">
        <w:t xml:space="preserve">, both excluding and including actual or imputed payroll tax </w:t>
      </w:r>
      <w:r w:rsidRPr="00626A1F">
        <w:t>amounts.</w:t>
      </w:r>
      <w:r w:rsidR="005C36A7" w:rsidRPr="00626A1F">
        <w:rPr>
          <w:rStyle w:val="DraftingNote"/>
          <w:color w:val="auto"/>
        </w:rPr>
        <w:t xml:space="preserve"> </w:t>
      </w:r>
    </w:p>
    <w:p w:rsidR="001F39F2" w:rsidRPr="00ED4A28" w:rsidRDefault="001F39F2" w:rsidP="00585E2C">
      <w:pPr>
        <w:pStyle w:val="FigureTitle"/>
        <w:ind w:left="1560" w:hanging="1560"/>
      </w:pPr>
      <w:r w:rsidRPr="00ED4A28">
        <w:rPr>
          <w:b w:val="0"/>
        </w:rPr>
        <w:lastRenderedPageBreak/>
        <w:t>Figure</w:t>
      </w:r>
      <w:bookmarkStart w:id="35" w:name="OLE_LINK51"/>
      <w:r w:rsidR="00782DFB" w:rsidRPr="00ED4A28">
        <w:rPr>
          <w:b w:val="0"/>
        </w:rPr>
        <w:t xml:space="preserve"> </w:t>
      </w:r>
      <w:r w:rsidR="004271D8">
        <w:rPr>
          <w:b w:val="0"/>
        </w:rPr>
        <w:t>14.</w:t>
      </w:r>
      <w:r w:rsidR="00100632">
        <w:rPr>
          <w:b w:val="0"/>
          <w:noProof/>
        </w:rPr>
        <w:t>32</w:t>
      </w:r>
      <w:bookmarkEnd w:id="35"/>
      <w:r w:rsidRPr="00ED4A28">
        <w:tab/>
        <w:t>Administrative expenditure as a proportion of total recurrent expenditure</w:t>
      </w:r>
      <w:r w:rsidR="009147D1">
        <w:rPr>
          <w:rStyle w:val="NoteLabel"/>
          <w:b/>
        </w:rPr>
        <w:t>a, b, c, d</w:t>
      </w:r>
      <w:r w:rsidR="00445BA2">
        <w:rPr>
          <w:rStyle w:val="NoteLabel"/>
          <w:b/>
        </w:rPr>
        <w:t>, 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ED4A28" w:rsidTr="008468D4">
        <w:tc>
          <w:tcPr>
            <w:tcW w:w="8777" w:type="dxa"/>
            <w:tcBorders>
              <w:top w:val="single" w:sz="4" w:space="0" w:color="auto"/>
              <w:bottom w:val="single" w:sz="4" w:space="0" w:color="auto"/>
              <w:right w:val="nil"/>
            </w:tcBorders>
          </w:tcPr>
          <w:p w:rsidR="001F39F2" w:rsidRPr="00ED4A28" w:rsidRDefault="007C4BB0" w:rsidP="00585E2C">
            <w:pPr>
              <w:pStyle w:val="Figure"/>
            </w:pPr>
            <w:r>
              <w:rPr>
                <w:noProof/>
              </w:rPr>
              <w:drawing>
                <wp:inline distT="0" distB="0" distL="0" distR="0">
                  <wp:extent cx="5400675" cy="2695575"/>
                  <wp:effectExtent l="0" t="0" r="9525" b="9525"/>
                  <wp:docPr id="90" name="Picture 90" descr="Figure 14.32 Administrative expenditure as a proportion of total recurrent expenditur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1F39F2" w:rsidRPr="00A4140C" w:rsidRDefault="001F39F2" w:rsidP="00626A1F">
      <w:pPr>
        <w:pStyle w:val="Note"/>
      </w:pPr>
      <w:r w:rsidRPr="00ED4A28">
        <w:rPr>
          <w:rStyle w:val="NoteLabel"/>
        </w:rPr>
        <w:t>a</w:t>
      </w:r>
      <w:r w:rsidRPr="00ED4A28">
        <w:sym w:font="Symbol" w:char="F020"/>
      </w:r>
      <w:r w:rsidRPr="00ED4A28">
        <w:t xml:space="preserve"> See table </w:t>
      </w:r>
      <w:proofErr w:type="spellStart"/>
      <w:r w:rsidRPr="00ED4A28">
        <w:t>14A.</w:t>
      </w:r>
      <w:r w:rsidR="004A3F42" w:rsidRPr="00ED4A28">
        <w:t>8</w:t>
      </w:r>
      <w:r w:rsidR="005A080A">
        <w:t>1</w:t>
      </w:r>
      <w:proofErr w:type="spellEnd"/>
      <w:r w:rsidR="001B5ED6" w:rsidRPr="00ED4A28">
        <w:t xml:space="preserve"> </w:t>
      </w:r>
      <w:r w:rsidRPr="00ED4A28">
        <w:t>for an explanation of different methods of apportioning departmental costs.</w:t>
      </w:r>
      <w:r w:rsidRPr="00ED4A28">
        <w:sym w:font="Symbol" w:char="F020"/>
      </w:r>
      <w:r w:rsidRPr="00ED4A28">
        <w:t xml:space="preserve"> </w:t>
      </w:r>
      <w:r w:rsidRPr="00ED4A28">
        <w:rPr>
          <w:rStyle w:val="NoteLabel"/>
        </w:rPr>
        <w:t>b </w:t>
      </w:r>
      <w:r w:rsidRPr="00ED4A28">
        <w:t xml:space="preserve">Data exclude payroll tax. </w:t>
      </w:r>
      <w:r w:rsidRPr="00ED4A28">
        <w:rPr>
          <w:rStyle w:val="NoteLabel"/>
        </w:rPr>
        <w:t>c </w:t>
      </w:r>
      <w:r w:rsidRPr="00ED4A28">
        <w:t>Australian Government</w:t>
      </w:r>
      <w:r w:rsidRPr="00A4140C">
        <w:t xml:space="preserve"> administrative expenditure is an estimate, based on average staffing levels. </w:t>
      </w:r>
      <w:r w:rsidR="00445BA2" w:rsidRPr="00626A1F">
        <w:rPr>
          <w:rStyle w:val="NoteLabel"/>
        </w:rPr>
        <w:t>d</w:t>
      </w:r>
      <w:r w:rsidR="00445BA2" w:rsidRPr="00626A1F">
        <w:t xml:space="preserve"> The decrease in NSW administration expenditure in 2012-13 results from a change to the way in which administration expenditure has been calculated and from efficiency savings arising from an organisational restructure, which consolidated corporate services of several Government Divisions. </w:t>
      </w:r>
      <w:r w:rsidR="00445BA2" w:rsidRPr="00626A1F">
        <w:rPr>
          <w:rStyle w:val="NoteLabel"/>
        </w:rPr>
        <w:t>e</w:t>
      </w:r>
      <w:r w:rsidRPr="00626A1F">
        <w:t xml:space="preserve"> In Tasmania, reduction in administrative expenditure for 2009-10 was due to improved processes for</w:t>
      </w:r>
      <w:r w:rsidRPr="00A4140C">
        <w:t xml:space="preserve"> aligning administrative and direct service delivery </w:t>
      </w:r>
      <w:r w:rsidRPr="00677E6C">
        <w:t>expenditure.</w:t>
      </w:r>
      <w:r w:rsidR="00906694" w:rsidRPr="00677E6C">
        <w:t xml:space="preserve"> In 2012-13 administrative expenditure increased due to a change in methodology for allocating corporate and divisional overheads.</w:t>
      </w:r>
    </w:p>
    <w:p w:rsidR="001F39F2" w:rsidRPr="00A4140C" w:rsidRDefault="001F39F2" w:rsidP="00585E2C">
      <w:pPr>
        <w:pStyle w:val="Source"/>
      </w:pPr>
      <w:r w:rsidRPr="00A4140C">
        <w:rPr>
          <w:i/>
        </w:rPr>
        <w:t>Source</w:t>
      </w:r>
      <w:r w:rsidRPr="00A4140C">
        <w:t>: Australian, State and Territory governments (unpublished); table </w:t>
      </w:r>
      <w:proofErr w:type="spellStart"/>
      <w:r w:rsidRPr="00A4140C">
        <w:t>14A.</w:t>
      </w:r>
      <w:r w:rsidR="00D57B98" w:rsidRPr="00A4140C">
        <w:t>8</w:t>
      </w:r>
      <w:r w:rsidR="005A080A">
        <w:t>1</w:t>
      </w:r>
      <w:proofErr w:type="spellEnd"/>
      <w:r w:rsidRPr="00A4140C">
        <w:t>.</w:t>
      </w:r>
    </w:p>
    <w:p w:rsidR="001F39F2" w:rsidRPr="00A4140C" w:rsidRDefault="001F39F2" w:rsidP="00585E2C">
      <w:pPr>
        <w:pStyle w:val="Heading3"/>
      </w:pPr>
      <w:r w:rsidRPr="00A4140C">
        <w:t>Outcomes</w:t>
      </w:r>
    </w:p>
    <w:p w:rsidR="001F39F2" w:rsidRPr="00A4140C" w:rsidRDefault="001F39F2" w:rsidP="00585E2C">
      <w:pPr>
        <w:pStyle w:val="BodyText"/>
        <w:rPr>
          <w:szCs w:val="26"/>
        </w:rPr>
      </w:pPr>
      <w:r w:rsidRPr="00A4140C">
        <w:rPr>
          <w:szCs w:val="26"/>
        </w:rPr>
        <w:t>Outcomes are the impact of services on the status of an individual or group (while outputs are the services delivered) (see chapter 1, section 1.5).</w:t>
      </w:r>
    </w:p>
    <w:p w:rsidR="001F39F2" w:rsidRPr="00A4140C" w:rsidRDefault="001F39F2" w:rsidP="00585E2C">
      <w:pPr>
        <w:pStyle w:val="BodyText"/>
        <w:rPr>
          <w:szCs w:val="26"/>
        </w:rPr>
      </w:pPr>
      <w:r w:rsidRPr="00A4140C">
        <w:rPr>
          <w:szCs w:val="26"/>
        </w:rPr>
        <w:t>The following outcome indicators are included in the performance framework:</w:t>
      </w:r>
    </w:p>
    <w:p w:rsidR="001F39F2" w:rsidRPr="00A4140C" w:rsidRDefault="001F39F2" w:rsidP="00585E2C">
      <w:pPr>
        <w:pStyle w:val="ListBullet"/>
      </w:pPr>
      <w:r w:rsidRPr="00A4140C">
        <w:t>‘</w:t>
      </w:r>
      <w:r w:rsidR="00DA3101">
        <w:t>l</w:t>
      </w:r>
      <w:r w:rsidRPr="00A4140C">
        <w:t>abour force participation and employment of people with disability’</w:t>
      </w:r>
      <w:r w:rsidR="000E231C" w:rsidRPr="00A4140C">
        <w:t xml:space="preserve"> </w:t>
      </w:r>
    </w:p>
    <w:p w:rsidR="001F39F2" w:rsidRPr="00A4140C" w:rsidRDefault="001F39F2" w:rsidP="00585E2C">
      <w:pPr>
        <w:pStyle w:val="ListBullet"/>
      </w:pPr>
      <w:r w:rsidRPr="00A4140C">
        <w:t>‘</w:t>
      </w:r>
      <w:r w:rsidR="00DA3101">
        <w:t>l</w:t>
      </w:r>
      <w:r w:rsidRPr="00A4140C">
        <w:t>abour force participation of primary carers of people with disability’</w:t>
      </w:r>
      <w:r w:rsidR="000E231C" w:rsidRPr="00A4140C">
        <w:t xml:space="preserve"> </w:t>
      </w:r>
    </w:p>
    <w:p w:rsidR="001F39F2" w:rsidRPr="00A4140C" w:rsidRDefault="001F39F2" w:rsidP="00585E2C">
      <w:pPr>
        <w:pStyle w:val="ListBullet"/>
      </w:pPr>
      <w:r w:rsidRPr="00A4140C">
        <w:t>‘</w:t>
      </w:r>
      <w:r w:rsidR="00DA3101">
        <w:t>s</w:t>
      </w:r>
      <w:r w:rsidRPr="00A4140C">
        <w:t>ocial participation of people with disability’</w:t>
      </w:r>
      <w:r w:rsidR="000E231C" w:rsidRPr="00A4140C">
        <w:t xml:space="preserve"> </w:t>
      </w:r>
    </w:p>
    <w:p w:rsidR="001F39F2" w:rsidRPr="00A4140C" w:rsidRDefault="001F39F2" w:rsidP="00585E2C">
      <w:pPr>
        <w:pStyle w:val="ListBullet"/>
      </w:pPr>
      <w:r w:rsidRPr="00A4140C">
        <w:t>‘</w:t>
      </w:r>
      <w:r w:rsidR="00DA3101">
        <w:t>u</w:t>
      </w:r>
      <w:r w:rsidRPr="00A4140C">
        <w:t>se of other services by people with disability’.</w:t>
      </w:r>
    </w:p>
    <w:p w:rsidR="001F39F2" w:rsidRPr="00A4140C" w:rsidRDefault="001F39F2" w:rsidP="00585E2C">
      <w:pPr>
        <w:pStyle w:val="Heading4"/>
      </w:pPr>
      <w:r w:rsidRPr="00A4140C">
        <w:t xml:space="preserve">Interpreting data for some outcome indicators </w:t>
      </w:r>
    </w:p>
    <w:p w:rsidR="001F39F2" w:rsidRPr="00A4140C" w:rsidRDefault="001F39F2" w:rsidP="00585E2C">
      <w:pPr>
        <w:pStyle w:val="BodyText"/>
        <w:rPr>
          <w:szCs w:val="26"/>
        </w:rPr>
      </w:pPr>
      <w:r w:rsidRPr="00A4140C">
        <w:rPr>
          <w:szCs w:val="26"/>
        </w:rPr>
        <w:t xml:space="preserve">For the outcome indicators </w:t>
      </w:r>
      <w:r w:rsidR="00DA3101">
        <w:rPr>
          <w:szCs w:val="26"/>
        </w:rPr>
        <w:t>reported on</w:t>
      </w:r>
      <w:r w:rsidRPr="00A4140C">
        <w:rPr>
          <w:szCs w:val="26"/>
        </w:rPr>
        <w:t xml:space="preserve"> using survey data, 95 per cent confidence intervals are presented. These intervals assist with making comparisons across </w:t>
      </w:r>
      <w:r w:rsidRPr="00A4140C">
        <w:rPr>
          <w:szCs w:val="26"/>
        </w:rPr>
        <w:lastRenderedPageBreak/>
        <w:t>jurisdictions, and across different disability status groups. Confidence intervals are a standard way of expressing the degree of uncertainty associated with survey estimates. An estimate of 80 with a confidence interval of ± 4, for example, means that if another sample had been drawn there is a 95 per cent chance that the result would lie between 76 and 84. Where ranges do not overlap, there is a statistically significant difference. If one jurisdiction’s results range from 78–80 and another’s from 82–89, then it is possible to say that one differs from the other (because there is a statistically significant difference). To say that there is a statistically significant difference means there is a high probability that there is an actual difference — it does not imply that the difference is necessarily large or important.</w:t>
      </w:r>
    </w:p>
    <w:p w:rsidR="001F39F2" w:rsidRPr="00A4140C" w:rsidRDefault="001F39F2" w:rsidP="00585E2C">
      <w:pPr>
        <w:pStyle w:val="Heading4"/>
        <w:rPr>
          <w:i w:val="0"/>
          <w:sz w:val="20"/>
        </w:rPr>
      </w:pPr>
      <w:r w:rsidRPr="00A4140C">
        <w:t xml:space="preserve">Labour force participation and employment of people with disability </w:t>
      </w:r>
    </w:p>
    <w:p w:rsidR="00006E23" w:rsidRPr="00A4140C" w:rsidRDefault="001F39F2" w:rsidP="00585E2C">
      <w:pPr>
        <w:pStyle w:val="BodyText"/>
        <w:rPr>
          <w:szCs w:val="26"/>
        </w:rPr>
      </w:pPr>
      <w:r w:rsidRPr="00A4140C">
        <w:rPr>
          <w:szCs w:val="26"/>
        </w:rPr>
        <w:t xml:space="preserve">‘Labour force participation and employment of people with disability’ is an indicator of governments’ objective of assisting people with disability to participate fully in the community </w:t>
      </w:r>
      <w:r w:rsidRPr="00A4140C">
        <w:t>(box 14.</w:t>
      </w:r>
      <w:r w:rsidR="00525A0A" w:rsidRPr="00A4140C">
        <w:t>20</w:t>
      </w:r>
      <w:r w:rsidRPr="00A4140C">
        <w:t>).</w:t>
      </w:r>
      <w:r w:rsidRPr="00A4140C">
        <w:rPr>
          <w:szCs w:val="26"/>
        </w:rPr>
        <w:t xml:space="preserve"> Participation in the labour force and employment is important to the overall wellbeing of people with disability, providing opportunities for </w:t>
      </w:r>
      <w:r w:rsidR="000E231C" w:rsidRPr="00A4140C">
        <w:rPr>
          <w:szCs w:val="26"/>
        </w:rPr>
        <w:t>personal</w:t>
      </w:r>
      <w:r w:rsidRPr="00A4140C">
        <w:rPr>
          <w:szCs w:val="26"/>
        </w:rPr>
        <w:t xml:space="preserve"> development and financial independence.</w:t>
      </w:r>
    </w:p>
    <w:p w:rsidR="001F39F2" w:rsidRPr="00A4140C" w:rsidRDefault="001F39F2" w:rsidP="00585E2C">
      <w:pPr>
        <w:pStyle w:val="BoxSpace"/>
      </w:pPr>
    </w:p>
    <w:tbl>
      <w:tblPr>
        <w:tblW w:w="0" w:type="auto"/>
        <w:tblInd w:w="164" w:type="dxa"/>
        <w:tblBorders>
          <w:top w:val="single" w:sz="4" w:space="0" w:color="auto"/>
          <w:left w:val="single" w:sz="4" w:space="0" w:color="auto"/>
          <w:bottom w:val="single" w:sz="4" w:space="0" w:color="auto"/>
          <w:right w:val="single" w:sz="4"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4" w:space="0" w:color="auto"/>
              <w:bottom w:val="nil"/>
            </w:tcBorders>
          </w:tcPr>
          <w:p w:rsidR="001F39F2" w:rsidRPr="00A4140C" w:rsidRDefault="001F39F2" w:rsidP="00585E2C">
            <w:pPr>
              <w:pStyle w:val="BoxTitle"/>
            </w:pPr>
            <w:r w:rsidRPr="00A4140C">
              <w:rPr>
                <w:b w:val="0"/>
              </w:rPr>
              <w:t xml:space="preserve">Box </w:t>
            </w:r>
            <w:bookmarkStart w:id="36" w:name="OLE_LINK27"/>
            <w:r w:rsidR="004271D8">
              <w:rPr>
                <w:b w:val="0"/>
              </w:rPr>
              <w:t>14.</w:t>
            </w:r>
            <w:r w:rsidR="00100632">
              <w:rPr>
                <w:b w:val="0"/>
                <w:noProof/>
              </w:rPr>
              <w:t>20</w:t>
            </w:r>
            <w:bookmarkEnd w:id="36"/>
            <w:r w:rsidRPr="00A4140C">
              <w:tab/>
              <w:t>Labour force participation and employment of people with disability</w:t>
            </w:r>
          </w:p>
        </w:tc>
      </w:tr>
      <w:tr w:rsidR="001F39F2" w:rsidRPr="00A4140C" w:rsidTr="00CE6379">
        <w:trPr>
          <w:cantSplit/>
        </w:trPr>
        <w:tc>
          <w:tcPr>
            <w:tcW w:w="8771" w:type="dxa"/>
            <w:tcBorders>
              <w:top w:val="nil"/>
              <w:bottom w:val="nil"/>
            </w:tcBorders>
          </w:tcPr>
          <w:p w:rsidR="001F39F2" w:rsidRPr="00A4140C" w:rsidRDefault="001F39F2" w:rsidP="00585E2C">
            <w:pPr>
              <w:pStyle w:val="Box"/>
            </w:pPr>
            <w:r w:rsidRPr="00A4140C">
              <w:t xml:space="preserve">‘Labour force participation and employment of people with disability’ is defined as the labour force participation and employment rates of people aged 15–64 years </w:t>
            </w:r>
            <w:r w:rsidR="006C3364" w:rsidRPr="00A4140C">
              <w:t>with a profound or severe core activity limitation. Labour force participation rates and employment rates of people aged 15–64 years without a profound or severe core activity limitation are also reported</w:t>
            </w:r>
            <w:r w:rsidRPr="00A4140C">
              <w:t>.</w:t>
            </w:r>
          </w:p>
          <w:p w:rsidR="00750AC4" w:rsidRPr="00877805" w:rsidRDefault="00750AC4" w:rsidP="00750AC4">
            <w:pPr>
              <w:pStyle w:val="Box"/>
            </w:pPr>
            <w:r w:rsidRPr="00877805">
              <w:t xml:space="preserve">Data reported for this </w:t>
            </w:r>
            <w:r>
              <w:t>indicator</w:t>
            </w:r>
            <w:r w:rsidRPr="00877805">
              <w:t xml:space="preserve"> are:</w:t>
            </w:r>
          </w:p>
          <w:p w:rsidR="00750AC4" w:rsidRPr="00877805" w:rsidRDefault="00750AC4" w:rsidP="00750AC4">
            <w:pPr>
              <w:keepNext/>
              <w:numPr>
                <w:ilvl w:val="0"/>
                <w:numId w:val="1"/>
              </w:numPr>
              <w:spacing w:before="60" w:line="280" w:lineRule="atLeast"/>
              <w:jc w:val="both"/>
              <w:rPr>
                <w:rFonts w:ascii="Arial" w:hAnsi="Arial"/>
                <w:sz w:val="22"/>
                <w:szCs w:val="20"/>
                <w:lang w:eastAsia="en-US"/>
              </w:rPr>
            </w:pPr>
            <w:r>
              <w:rPr>
                <w:rFonts w:ascii="Arial" w:hAnsi="Arial"/>
                <w:sz w:val="22"/>
                <w:szCs w:val="20"/>
                <w:lang w:eastAsia="en-US"/>
              </w:rPr>
              <w:t>e</w:t>
            </w:r>
            <w:r w:rsidRPr="00750AC4">
              <w:rPr>
                <w:rFonts w:ascii="Arial" w:hAnsi="Arial"/>
                <w:sz w:val="22"/>
                <w:szCs w:val="20"/>
                <w:lang w:eastAsia="en-US"/>
              </w:rPr>
              <w:t>mployment to population rate for people with disability aged 15–64 years, by disability status</w:t>
            </w:r>
            <w:r w:rsidRPr="00877805">
              <w:rPr>
                <w:rFonts w:ascii="Arial" w:hAnsi="Arial"/>
                <w:sz w:val="22"/>
                <w:szCs w:val="20"/>
                <w:lang w:eastAsia="en-US"/>
              </w:rPr>
              <w:t xml:space="preserve"> </w:t>
            </w:r>
          </w:p>
          <w:p w:rsidR="00750AC4" w:rsidRPr="00670FB9" w:rsidRDefault="00750AC4" w:rsidP="00750AC4">
            <w:pPr>
              <w:keepNext/>
              <w:numPr>
                <w:ilvl w:val="0"/>
                <w:numId w:val="1"/>
              </w:numPr>
              <w:spacing w:before="60" w:line="280" w:lineRule="atLeast"/>
              <w:jc w:val="both"/>
              <w:rPr>
                <w:rFonts w:ascii="Arial" w:hAnsi="Arial"/>
                <w:sz w:val="22"/>
                <w:szCs w:val="20"/>
                <w:lang w:eastAsia="en-US"/>
              </w:rPr>
            </w:pPr>
            <w:r>
              <w:rPr>
                <w:rFonts w:ascii="Arial" w:hAnsi="Arial"/>
                <w:sz w:val="22"/>
                <w:szCs w:val="20"/>
                <w:lang w:eastAsia="en-US"/>
              </w:rPr>
              <w:t>u</w:t>
            </w:r>
            <w:r w:rsidRPr="00750AC4">
              <w:rPr>
                <w:rFonts w:ascii="Arial" w:hAnsi="Arial"/>
                <w:sz w:val="22"/>
                <w:szCs w:val="20"/>
                <w:lang w:eastAsia="en-US"/>
              </w:rPr>
              <w:t>nemployment rate for people with disability aged 15–64 years, all with reported disability, by disability status</w:t>
            </w:r>
            <w:r w:rsidRPr="00670FB9">
              <w:rPr>
                <w:rFonts w:ascii="Arial" w:hAnsi="Arial"/>
                <w:sz w:val="22"/>
                <w:szCs w:val="20"/>
                <w:lang w:eastAsia="en-US"/>
              </w:rPr>
              <w:t>.</w:t>
            </w:r>
          </w:p>
          <w:p w:rsidR="001F39F2" w:rsidRPr="00A4140C" w:rsidRDefault="001F39F2" w:rsidP="00585E2C">
            <w:pPr>
              <w:pStyle w:val="Box"/>
            </w:pPr>
            <w:r w:rsidRPr="00A4140C">
              <w:t>High or increasing labour force participation and employment rates for people with disability are desirable. Higher rates are likely to increase the quality of life of people with disability by providing greater opportunities for self</w:t>
            </w:r>
            <w:r w:rsidRPr="00A4140C">
              <w:noBreakHyphen/>
              <w:t xml:space="preserve">development and for </w:t>
            </w:r>
            <w:r w:rsidRPr="00A4140C">
              <w:rPr>
                <w:szCs w:val="22"/>
              </w:rPr>
              <w:t>economic and social participation</w:t>
            </w:r>
            <w:r w:rsidRPr="00A4140C">
              <w:t xml:space="preserve">. </w:t>
            </w:r>
          </w:p>
          <w:p w:rsidR="00006E23" w:rsidRPr="00A4140C" w:rsidRDefault="001F39F2" w:rsidP="00585E2C">
            <w:pPr>
              <w:pStyle w:val="Box"/>
            </w:pPr>
            <w:r w:rsidRPr="00A4140C">
              <w:t>This indicator does not provide information on why people choose not to participate in the labour force and why people are not employed. It also does not provide information on whether the employment positions are appropriate or fulfilling.</w:t>
            </w:r>
          </w:p>
          <w:p w:rsidR="00750AC4" w:rsidRPr="00A4140C" w:rsidRDefault="00750AC4" w:rsidP="00750AC4">
            <w:pPr>
              <w:pStyle w:val="Box"/>
            </w:pPr>
            <w:r w:rsidRPr="00A4140C">
              <w:t>Data reported for this indicator are comparable.</w:t>
            </w:r>
          </w:p>
          <w:p w:rsidR="001F39F2" w:rsidRPr="00A4140C" w:rsidRDefault="001F39F2">
            <w:pPr>
              <w:pStyle w:val="Box"/>
            </w:pPr>
            <w:r w:rsidRPr="00A4140C">
              <w:t xml:space="preserve">Data quality information for this indicator is at </w:t>
            </w:r>
            <w:proofErr w:type="spellStart"/>
            <w:r w:rsidRPr="00A4140C">
              <w:t>www.pc.gov.au</w:t>
            </w:r>
            <w:proofErr w:type="spellEnd"/>
            <w:r w:rsidRPr="00A4140C">
              <w:t>/</w:t>
            </w:r>
            <w:proofErr w:type="spellStart"/>
            <w:r w:rsidRPr="00A4140C">
              <w:t>gsp</w:t>
            </w:r>
            <w:proofErr w:type="spellEnd"/>
            <w:r w:rsidRPr="00A4140C">
              <w:t>/reports/</w:t>
            </w:r>
            <w:proofErr w:type="spellStart"/>
            <w:r w:rsidRPr="00A4140C">
              <w:t>rogs</w:t>
            </w:r>
            <w:proofErr w:type="spellEnd"/>
            <w:r w:rsidRPr="00A4140C">
              <w:t>/201</w:t>
            </w:r>
            <w:r w:rsidR="00392B14">
              <w:t>4</w:t>
            </w:r>
            <w:r w:rsidRPr="00A4140C">
              <w:t>.</w:t>
            </w:r>
          </w:p>
        </w:tc>
      </w:tr>
      <w:tr w:rsidR="001F39F2" w:rsidRPr="00A4140C" w:rsidTr="00CE6379">
        <w:trPr>
          <w:cantSplit/>
        </w:trPr>
        <w:tc>
          <w:tcPr>
            <w:tcW w:w="8771" w:type="dxa"/>
            <w:tcBorders>
              <w:top w:val="nil"/>
              <w:left w:val="single" w:sz="4" w:space="0" w:color="auto"/>
              <w:bottom w:val="single" w:sz="4" w:space="0" w:color="auto"/>
              <w:right w:val="single" w:sz="4"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single" w:sz="4" w:space="0" w:color="auto"/>
              <w:left w:val="nil"/>
              <w:bottom w:val="nil"/>
              <w:right w:val="nil"/>
            </w:tcBorders>
          </w:tcPr>
          <w:p w:rsidR="001F39F2" w:rsidRPr="00A4140C" w:rsidRDefault="001F39F2" w:rsidP="00585E2C">
            <w:pPr>
              <w:pStyle w:val="Box"/>
              <w:spacing w:before="0" w:line="120" w:lineRule="exact"/>
            </w:pPr>
          </w:p>
        </w:tc>
      </w:tr>
    </w:tbl>
    <w:p w:rsidR="003A5C1F" w:rsidRDefault="003A5C1F" w:rsidP="00626A1F">
      <w:pPr>
        <w:pStyle w:val="BodyText"/>
        <w:tabs>
          <w:tab w:val="left" w:pos="6946"/>
        </w:tabs>
        <w:rPr>
          <w:szCs w:val="26"/>
        </w:rPr>
      </w:pPr>
      <w:bookmarkStart w:id="37" w:name="OLE_LINK6"/>
      <w:r w:rsidRPr="00F21C84">
        <w:rPr>
          <w:szCs w:val="26"/>
        </w:rPr>
        <w:t>Nationally, in 20</w:t>
      </w:r>
      <w:r>
        <w:rPr>
          <w:szCs w:val="26"/>
        </w:rPr>
        <w:t>12</w:t>
      </w:r>
      <w:r w:rsidRPr="00F21C84">
        <w:rPr>
          <w:szCs w:val="26"/>
        </w:rPr>
        <w:t>, the estimated employment rate of people aged 15–64 years with a profound or severe core activity limitation (</w:t>
      </w:r>
      <w:r w:rsidR="00973203">
        <w:rPr>
          <w:szCs w:val="26"/>
        </w:rPr>
        <w:t>26.4</w:t>
      </w:r>
      <w:r w:rsidRPr="00F21C84">
        <w:rPr>
          <w:szCs w:val="26"/>
        </w:rPr>
        <w:t xml:space="preserve"> ± </w:t>
      </w:r>
      <w:r w:rsidR="00973203">
        <w:rPr>
          <w:szCs w:val="26"/>
        </w:rPr>
        <w:t>2.5</w:t>
      </w:r>
      <w:r w:rsidRPr="00F21C84">
        <w:rPr>
          <w:szCs w:val="26"/>
        </w:rPr>
        <w:t xml:space="preserve"> per cent) was lower </w:t>
      </w:r>
      <w:r>
        <w:rPr>
          <w:szCs w:val="26"/>
        </w:rPr>
        <w:t xml:space="preserve">than </w:t>
      </w:r>
      <w:r w:rsidRPr="00F21C84">
        <w:rPr>
          <w:szCs w:val="26"/>
        </w:rPr>
        <w:t xml:space="preserve">the rate for </w:t>
      </w:r>
      <w:r>
        <w:rPr>
          <w:szCs w:val="26"/>
        </w:rPr>
        <w:t xml:space="preserve">people </w:t>
      </w:r>
      <w:r w:rsidR="00364A2E">
        <w:rPr>
          <w:szCs w:val="26"/>
        </w:rPr>
        <w:t xml:space="preserve">with disability excluding those with a profound or severe core activity limitation </w:t>
      </w:r>
      <w:r w:rsidRPr="00F21C84">
        <w:rPr>
          <w:szCs w:val="26"/>
        </w:rPr>
        <w:t>(</w:t>
      </w:r>
      <w:r w:rsidR="00973203">
        <w:rPr>
          <w:szCs w:val="26"/>
        </w:rPr>
        <w:t>54.7</w:t>
      </w:r>
      <w:r w:rsidRPr="00F21C84">
        <w:rPr>
          <w:szCs w:val="26"/>
        </w:rPr>
        <w:t xml:space="preserve">± </w:t>
      </w:r>
      <w:r>
        <w:rPr>
          <w:szCs w:val="26"/>
        </w:rPr>
        <w:t>1.</w:t>
      </w:r>
      <w:r w:rsidR="00973203">
        <w:rPr>
          <w:szCs w:val="26"/>
        </w:rPr>
        <w:t>5</w:t>
      </w:r>
      <w:r w:rsidRPr="00F21C84">
        <w:rPr>
          <w:szCs w:val="26"/>
        </w:rPr>
        <w:t xml:space="preserve"> per cent) and the rate for </w:t>
      </w:r>
      <w:r w:rsidR="00973203">
        <w:rPr>
          <w:szCs w:val="26"/>
        </w:rPr>
        <w:t xml:space="preserve">people with no disability </w:t>
      </w:r>
      <w:r w:rsidRPr="00F21C84">
        <w:rPr>
          <w:szCs w:val="26"/>
        </w:rPr>
        <w:t>(</w:t>
      </w:r>
      <w:r w:rsidR="00973203">
        <w:rPr>
          <w:szCs w:val="26"/>
        </w:rPr>
        <w:t>78.5</w:t>
      </w:r>
      <w:r>
        <w:rPr>
          <w:szCs w:val="26"/>
        </w:rPr>
        <w:t> </w:t>
      </w:r>
      <w:r w:rsidRPr="00F21C84">
        <w:rPr>
          <w:szCs w:val="26"/>
        </w:rPr>
        <w:t>±</w:t>
      </w:r>
      <w:r>
        <w:rPr>
          <w:szCs w:val="26"/>
        </w:rPr>
        <w:t> </w:t>
      </w:r>
      <w:r w:rsidR="00973203">
        <w:rPr>
          <w:szCs w:val="26"/>
        </w:rPr>
        <w:t>0.4</w:t>
      </w:r>
      <w:r>
        <w:rPr>
          <w:szCs w:val="26"/>
        </w:rPr>
        <w:t> </w:t>
      </w:r>
      <w:r w:rsidRPr="00F21C84">
        <w:rPr>
          <w:szCs w:val="26"/>
        </w:rPr>
        <w:t>per cent) (figure 14.</w:t>
      </w:r>
      <w:r>
        <w:rPr>
          <w:szCs w:val="26"/>
        </w:rPr>
        <w:t>33</w:t>
      </w:r>
      <w:r w:rsidRPr="00F21C84">
        <w:rPr>
          <w:szCs w:val="26"/>
        </w:rPr>
        <w:t xml:space="preserve">). </w:t>
      </w:r>
    </w:p>
    <w:p w:rsidR="00382CD2" w:rsidRPr="00382CD2" w:rsidRDefault="003A5C1F" w:rsidP="00626A1F">
      <w:pPr>
        <w:pStyle w:val="BodyText"/>
        <w:rPr>
          <w:szCs w:val="26"/>
          <w:highlight w:val="yellow"/>
        </w:rPr>
      </w:pPr>
      <w:r>
        <w:t>D</w:t>
      </w:r>
      <w:r w:rsidRPr="00F21C84">
        <w:t>etailed definition</w:t>
      </w:r>
      <w:r>
        <w:t>s</w:t>
      </w:r>
      <w:r w:rsidRPr="00F21C84">
        <w:t xml:space="preserve"> of the employment rate and its calculation method </w:t>
      </w:r>
      <w:r>
        <w:t>are</w:t>
      </w:r>
      <w:r w:rsidRPr="00F21C84">
        <w:t xml:space="preserve"> provided in section 14.7. Employment rates should be interpreted in conjunction with labour force participation rates. </w:t>
      </w:r>
      <w:r w:rsidRPr="00F21C84">
        <w:rPr>
          <w:szCs w:val="26"/>
        </w:rPr>
        <w:t>Other data on the employment of people with disability</w:t>
      </w:r>
      <w:r w:rsidR="00301DDD">
        <w:rPr>
          <w:szCs w:val="26"/>
        </w:rPr>
        <w:t>,</w:t>
      </w:r>
      <w:r w:rsidR="009928E0">
        <w:rPr>
          <w:szCs w:val="26"/>
        </w:rPr>
        <w:t xml:space="preserve"> including labour force participation rates</w:t>
      </w:r>
      <w:r w:rsidRPr="00F21C84">
        <w:rPr>
          <w:szCs w:val="26"/>
        </w:rPr>
        <w:t xml:space="preserve"> are reported in tables </w:t>
      </w:r>
      <w:proofErr w:type="spellStart"/>
      <w:r w:rsidRPr="00C31EEE">
        <w:rPr>
          <w:szCs w:val="26"/>
        </w:rPr>
        <w:t>14A.8</w:t>
      </w:r>
      <w:r w:rsidR="00762EB0">
        <w:rPr>
          <w:szCs w:val="26"/>
        </w:rPr>
        <w:t>2</w:t>
      </w:r>
      <w:proofErr w:type="spellEnd"/>
      <w:r w:rsidRPr="00C31EEE">
        <w:t>–</w:t>
      </w:r>
      <w:r w:rsidR="00762EB0">
        <w:t>99.</w:t>
      </w:r>
    </w:p>
    <w:p w:rsidR="00382CD2" w:rsidRPr="00F21C84" w:rsidRDefault="00382CD2" w:rsidP="00626A1F">
      <w:pPr>
        <w:pStyle w:val="FigureTitle"/>
        <w:ind w:left="1560" w:hanging="1560"/>
      </w:pPr>
      <w:r w:rsidRPr="00F21C84">
        <w:rPr>
          <w:b w:val="0"/>
        </w:rPr>
        <w:lastRenderedPageBreak/>
        <w:t xml:space="preserve">Figure </w:t>
      </w:r>
      <w:r w:rsidR="004271D8">
        <w:rPr>
          <w:b w:val="0"/>
        </w:rPr>
        <w:t>14.</w:t>
      </w:r>
      <w:r w:rsidR="00100632">
        <w:rPr>
          <w:b w:val="0"/>
          <w:noProof/>
        </w:rPr>
        <w:t>33</w:t>
      </w:r>
      <w:r w:rsidRPr="00F21C84">
        <w:tab/>
        <w:t>E</w:t>
      </w:r>
      <w:r w:rsidR="00330004">
        <w:t>stimated e</w:t>
      </w:r>
      <w:r w:rsidR="002A132B">
        <w:t xml:space="preserve">mployment rate for people with disability aged </w:t>
      </w:r>
      <w:r w:rsidRPr="00F21C84">
        <w:br/>
        <w:t>15–64 years, by disability status, 20</w:t>
      </w:r>
      <w:r w:rsidR="002A132B">
        <w:t>12</w:t>
      </w:r>
      <w:r w:rsidRPr="00F21C84">
        <w:rPr>
          <w:rStyle w:val="NoteLabel"/>
          <w:b/>
        </w:rPr>
        <w:t>a, b</w:t>
      </w:r>
      <w:r w:rsidR="002A132B">
        <w:rPr>
          <w:rStyle w:val="NoteLabel"/>
          <w:b/>
        </w:rPr>
        <w:t>,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382CD2" w:rsidRPr="00F21C84" w:rsidTr="002A132B">
        <w:tc>
          <w:tcPr>
            <w:tcW w:w="8777" w:type="dxa"/>
          </w:tcPr>
          <w:p w:rsidR="00382CD2" w:rsidRPr="00F21C84" w:rsidRDefault="007C4BB0" w:rsidP="002A132B">
            <w:pPr>
              <w:pStyle w:val="Figure"/>
            </w:pPr>
            <w:r>
              <w:rPr>
                <w:noProof/>
              </w:rPr>
              <w:drawing>
                <wp:inline distT="0" distB="0" distL="0" distR="0">
                  <wp:extent cx="5391150" cy="2686050"/>
                  <wp:effectExtent l="0" t="0" r="0" b="0"/>
                  <wp:docPr id="91" name="Picture 91" descr="Figure 14.33 Estimated employment rate for people with disability aged 15–64 years, by disability status, 20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p>
        </w:tc>
      </w:tr>
    </w:tbl>
    <w:p w:rsidR="00382CD2" w:rsidRPr="001152D7" w:rsidRDefault="002A132B" w:rsidP="00626A1F">
      <w:pPr>
        <w:pStyle w:val="Note"/>
        <w:rPr>
          <w:b/>
        </w:rPr>
      </w:pPr>
      <w:bookmarkStart w:id="38" w:name="OLE_LINK17"/>
      <w:bookmarkStart w:id="39" w:name="OLE_LINK18"/>
      <w:r w:rsidRPr="00F21C84">
        <w:rPr>
          <w:rStyle w:val="NoteLabel"/>
        </w:rPr>
        <w:t>A</w:t>
      </w:r>
      <w:r>
        <w:rPr>
          <w:rStyle w:val="NoteLabel"/>
        </w:rPr>
        <w:t xml:space="preserve"> </w:t>
      </w:r>
      <w:bookmarkEnd w:id="38"/>
      <w:bookmarkEnd w:id="39"/>
      <w:r>
        <w:t>For people aged 15</w:t>
      </w:r>
      <w:r w:rsidR="00301DDD" w:rsidRPr="00F21C84">
        <w:rPr>
          <w:szCs w:val="26"/>
        </w:rPr>
        <w:t>–</w:t>
      </w:r>
      <w:r>
        <w:t xml:space="preserve">64 years, living in households. </w:t>
      </w:r>
      <w:r>
        <w:rPr>
          <w:rStyle w:val="NoteLabel"/>
        </w:rPr>
        <w:t>b</w:t>
      </w:r>
      <w:r w:rsidRPr="00F21C84">
        <w:t xml:space="preserve"> </w:t>
      </w:r>
      <w:r>
        <w:t>P</w:t>
      </w:r>
      <w:r w:rsidR="00382CD2" w:rsidRPr="00F21C84">
        <w:t xml:space="preserve">rofound or severe core activity limitation refers to always or sometimes needing assistance with one or more of the core activities. Core activities comprise communication, mobility and </w:t>
      </w:r>
      <w:proofErr w:type="spellStart"/>
      <w:r w:rsidR="00382CD2" w:rsidRPr="00F21C84">
        <w:t>self care</w:t>
      </w:r>
      <w:proofErr w:type="spellEnd"/>
      <w:r w:rsidR="00382CD2" w:rsidRPr="00F21C84">
        <w:t xml:space="preserve">. </w:t>
      </w:r>
      <w:r>
        <w:rPr>
          <w:rStyle w:val="NoteLabel"/>
        </w:rPr>
        <w:t>c</w:t>
      </w:r>
      <w:r w:rsidR="00382CD2" w:rsidRPr="00F21C84">
        <w:t xml:space="preserve"> Error bars represent the 95 per cent confidence interval associated with each point estimate</w:t>
      </w:r>
      <w:r w:rsidR="00382CD2" w:rsidRPr="001152D7">
        <w:t>.</w:t>
      </w:r>
    </w:p>
    <w:p w:rsidR="00382CD2" w:rsidRPr="00FD774F" w:rsidRDefault="00382CD2" w:rsidP="00382CD2">
      <w:pPr>
        <w:pStyle w:val="Source"/>
      </w:pPr>
      <w:r w:rsidRPr="00F21C84">
        <w:rPr>
          <w:i/>
        </w:rPr>
        <w:t>Source</w:t>
      </w:r>
      <w:r w:rsidRPr="00F21C84">
        <w:t xml:space="preserve">: </w:t>
      </w:r>
      <w:r w:rsidRPr="00765A2C">
        <w:t>ABS (</w:t>
      </w:r>
      <w:r>
        <w:t>u</w:t>
      </w:r>
      <w:r w:rsidRPr="00765A2C">
        <w:t xml:space="preserve">npublished) </w:t>
      </w:r>
      <w:r w:rsidRPr="0048585D">
        <w:rPr>
          <w:i/>
        </w:rPr>
        <w:t>Survey of Disability, Ageing and Carers</w:t>
      </w:r>
      <w:r>
        <w:rPr>
          <w:i/>
        </w:rPr>
        <w:t>, 20</w:t>
      </w:r>
      <w:r w:rsidR="002A132B">
        <w:rPr>
          <w:i/>
        </w:rPr>
        <w:t>12</w:t>
      </w:r>
      <w:r w:rsidRPr="00F21C84">
        <w:t xml:space="preserve">; </w:t>
      </w:r>
      <w:r w:rsidRPr="00697867">
        <w:t xml:space="preserve">table </w:t>
      </w:r>
      <w:proofErr w:type="spellStart"/>
      <w:r w:rsidRPr="00697867">
        <w:t>14A.8</w:t>
      </w:r>
      <w:r w:rsidR="00697867" w:rsidRPr="00697867">
        <w:t>4</w:t>
      </w:r>
      <w:proofErr w:type="spellEnd"/>
      <w:r w:rsidRPr="00FD774F">
        <w:t>.</w:t>
      </w:r>
    </w:p>
    <w:p w:rsidR="00382CD2" w:rsidRDefault="00382CD2" w:rsidP="00626A1F">
      <w:pPr>
        <w:pStyle w:val="BodyText"/>
        <w:tabs>
          <w:tab w:val="left" w:pos="6946"/>
        </w:tabs>
        <w:rPr>
          <w:szCs w:val="26"/>
        </w:rPr>
      </w:pPr>
      <w:r w:rsidRPr="00F21C84">
        <w:rPr>
          <w:szCs w:val="26"/>
        </w:rPr>
        <w:t>Nationally, in 20</w:t>
      </w:r>
      <w:r w:rsidR="00697867">
        <w:rPr>
          <w:szCs w:val="26"/>
        </w:rPr>
        <w:t>12</w:t>
      </w:r>
      <w:r w:rsidRPr="00F21C84">
        <w:rPr>
          <w:szCs w:val="26"/>
        </w:rPr>
        <w:t xml:space="preserve">, the estimated </w:t>
      </w:r>
      <w:r w:rsidR="008C7B98">
        <w:rPr>
          <w:szCs w:val="26"/>
        </w:rPr>
        <w:t>un</w:t>
      </w:r>
      <w:r w:rsidRPr="00F21C84">
        <w:rPr>
          <w:szCs w:val="26"/>
        </w:rPr>
        <w:t>employment rate of people aged 15–64 years with a profound or severe core activity limitation (</w:t>
      </w:r>
      <w:r w:rsidR="008C7B98">
        <w:rPr>
          <w:szCs w:val="26"/>
        </w:rPr>
        <w:t>10.3</w:t>
      </w:r>
      <w:r w:rsidRPr="00F21C84">
        <w:rPr>
          <w:szCs w:val="26"/>
        </w:rPr>
        <w:t xml:space="preserve"> ± </w:t>
      </w:r>
      <w:r w:rsidR="008C7B98">
        <w:rPr>
          <w:szCs w:val="26"/>
        </w:rPr>
        <w:t>3.3</w:t>
      </w:r>
      <w:r w:rsidRPr="00F21C84">
        <w:rPr>
          <w:szCs w:val="26"/>
        </w:rPr>
        <w:t xml:space="preserve"> per cent) was </w:t>
      </w:r>
      <w:r w:rsidR="008C7B98">
        <w:rPr>
          <w:szCs w:val="26"/>
        </w:rPr>
        <w:t>higher</w:t>
      </w:r>
      <w:r w:rsidRPr="00F21C84">
        <w:rPr>
          <w:szCs w:val="26"/>
        </w:rPr>
        <w:t xml:space="preserve"> </w:t>
      </w:r>
      <w:r>
        <w:rPr>
          <w:szCs w:val="26"/>
        </w:rPr>
        <w:t xml:space="preserve">than </w:t>
      </w:r>
      <w:r w:rsidRPr="00F21C84">
        <w:rPr>
          <w:szCs w:val="26"/>
        </w:rPr>
        <w:t xml:space="preserve">the rate for </w:t>
      </w:r>
      <w:r>
        <w:rPr>
          <w:szCs w:val="26"/>
        </w:rPr>
        <w:t xml:space="preserve">people </w:t>
      </w:r>
      <w:r w:rsidR="00364A2E">
        <w:rPr>
          <w:szCs w:val="26"/>
        </w:rPr>
        <w:t xml:space="preserve">with disability </w:t>
      </w:r>
      <w:r>
        <w:rPr>
          <w:szCs w:val="26"/>
        </w:rPr>
        <w:t xml:space="preserve">excluding those with a profound or severe core activity limitation </w:t>
      </w:r>
      <w:r w:rsidRPr="00F21C84">
        <w:rPr>
          <w:szCs w:val="26"/>
        </w:rPr>
        <w:t>(</w:t>
      </w:r>
      <w:r w:rsidR="008C7B98">
        <w:rPr>
          <w:szCs w:val="26"/>
        </w:rPr>
        <w:t>9.2</w:t>
      </w:r>
      <w:r w:rsidRPr="00F21C84">
        <w:rPr>
          <w:szCs w:val="26"/>
        </w:rPr>
        <w:t xml:space="preserve"> ± </w:t>
      </w:r>
      <w:r>
        <w:rPr>
          <w:szCs w:val="26"/>
        </w:rPr>
        <w:t>1.</w:t>
      </w:r>
      <w:r w:rsidR="008C7B98">
        <w:rPr>
          <w:szCs w:val="26"/>
        </w:rPr>
        <w:t>2</w:t>
      </w:r>
      <w:r w:rsidRPr="00F21C84">
        <w:rPr>
          <w:szCs w:val="26"/>
        </w:rPr>
        <w:t xml:space="preserve"> per cent) and the rate for </w:t>
      </w:r>
      <w:r w:rsidR="008C7B98">
        <w:rPr>
          <w:szCs w:val="26"/>
        </w:rPr>
        <w:t>people with no disability</w:t>
      </w:r>
      <w:r>
        <w:rPr>
          <w:szCs w:val="26"/>
        </w:rPr>
        <w:t xml:space="preserve"> </w:t>
      </w:r>
      <w:r w:rsidRPr="00F21C84">
        <w:rPr>
          <w:szCs w:val="26"/>
        </w:rPr>
        <w:t>(</w:t>
      </w:r>
      <w:r w:rsidR="008C7B98">
        <w:rPr>
          <w:szCs w:val="26"/>
        </w:rPr>
        <w:t>4.9</w:t>
      </w:r>
      <w:r>
        <w:rPr>
          <w:szCs w:val="26"/>
        </w:rPr>
        <w:t> </w:t>
      </w:r>
      <w:r w:rsidRPr="00F21C84">
        <w:rPr>
          <w:szCs w:val="26"/>
        </w:rPr>
        <w:t>±</w:t>
      </w:r>
      <w:r>
        <w:rPr>
          <w:szCs w:val="26"/>
        </w:rPr>
        <w:t> </w:t>
      </w:r>
      <w:r w:rsidR="008C7B98">
        <w:rPr>
          <w:szCs w:val="26"/>
        </w:rPr>
        <w:t>0</w:t>
      </w:r>
      <w:r>
        <w:rPr>
          <w:szCs w:val="26"/>
        </w:rPr>
        <w:t>.</w:t>
      </w:r>
      <w:r w:rsidR="008C7B98">
        <w:rPr>
          <w:szCs w:val="26"/>
        </w:rPr>
        <w:t>3</w:t>
      </w:r>
      <w:r>
        <w:rPr>
          <w:szCs w:val="26"/>
        </w:rPr>
        <w:t> </w:t>
      </w:r>
      <w:r w:rsidRPr="00F21C84">
        <w:rPr>
          <w:szCs w:val="26"/>
        </w:rPr>
        <w:t>per cent) (figure 14.</w:t>
      </w:r>
      <w:r>
        <w:rPr>
          <w:szCs w:val="26"/>
        </w:rPr>
        <w:t>3</w:t>
      </w:r>
      <w:r w:rsidR="00927930">
        <w:rPr>
          <w:szCs w:val="26"/>
        </w:rPr>
        <w:t>4</w:t>
      </w:r>
      <w:r w:rsidRPr="00F21C84">
        <w:rPr>
          <w:szCs w:val="26"/>
        </w:rPr>
        <w:t xml:space="preserve">). </w:t>
      </w:r>
    </w:p>
    <w:p w:rsidR="00382CD2" w:rsidRPr="00F21C84" w:rsidRDefault="00382CD2" w:rsidP="00382CD2">
      <w:pPr>
        <w:pStyle w:val="FigureTitle"/>
        <w:ind w:left="1560" w:hanging="1560"/>
      </w:pPr>
      <w:r w:rsidRPr="00F21C84">
        <w:rPr>
          <w:b w:val="0"/>
        </w:rPr>
        <w:lastRenderedPageBreak/>
        <w:t xml:space="preserve">Figure </w:t>
      </w:r>
      <w:r w:rsidR="004271D8">
        <w:rPr>
          <w:b w:val="0"/>
        </w:rPr>
        <w:t>14.</w:t>
      </w:r>
      <w:r w:rsidR="00100632">
        <w:rPr>
          <w:b w:val="0"/>
          <w:noProof/>
        </w:rPr>
        <w:t>34</w:t>
      </w:r>
      <w:r w:rsidRPr="00F21C84">
        <w:tab/>
        <w:t xml:space="preserve">Estimated </w:t>
      </w:r>
      <w:r w:rsidR="008C7B98">
        <w:t>un</w:t>
      </w:r>
      <w:r w:rsidRPr="00F21C84">
        <w:t>employment rate of people aged 15–64 years, by disability status, 20</w:t>
      </w:r>
      <w:r w:rsidR="008C7B98">
        <w:t>12</w:t>
      </w:r>
      <w:r w:rsidRPr="00F21C84">
        <w:rPr>
          <w:rStyle w:val="NoteLabel"/>
          <w:b/>
        </w:rPr>
        <w:t>a, b</w:t>
      </w:r>
      <w:r w:rsidR="002639E9">
        <w:rPr>
          <w:rStyle w:val="NoteLabel"/>
          <w:b/>
        </w:rPr>
        <w:t>, c, d</w:t>
      </w:r>
      <w:r w:rsidR="0048643C">
        <w:rPr>
          <w:rStyle w:val="NoteLabel"/>
          <w:b/>
        </w:rP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382CD2" w:rsidRPr="00F21C84" w:rsidTr="00A33D95">
        <w:tc>
          <w:tcPr>
            <w:tcW w:w="8777" w:type="dxa"/>
          </w:tcPr>
          <w:p w:rsidR="00382CD2" w:rsidRPr="00F21C84" w:rsidRDefault="007C4BB0" w:rsidP="008C7B98">
            <w:pPr>
              <w:pStyle w:val="Figure"/>
            </w:pPr>
            <w:r>
              <w:rPr>
                <w:noProof/>
              </w:rPr>
              <w:drawing>
                <wp:inline distT="0" distB="0" distL="0" distR="0">
                  <wp:extent cx="5391150" cy="2686050"/>
                  <wp:effectExtent l="0" t="0" r="0" b="0"/>
                  <wp:docPr id="93" name="Picture 93" descr="Figure 14.34 Estimated unemployment rate of people aged 15–64 years, by disability status, 20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r w:rsidR="008C7B98">
              <w:t xml:space="preserve"> </w:t>
            </w:r>
          </w:p>
        </w:tc>
      </w:tr>
    </w:tbl>
    <w:p w:rsidR="00382CD2" w:rsidRPr="00F21C84" w:rsidRDefault="00382CD2" w:rsidP="006D7BF2">
      <w:pPr>
        <w:pStyle w:val="Note"/>
      </w:pPr>
      <w:proofErr w:type="spellStart"/>
      <w:r w:rsidRPr="00F21C84">
        <w:rPr>
          <w:rStyle w:val="NoteLabel"/>
        </w:rPr>
        <w:t>a</w:t>
      </w:r>
      <w:proofErr w:type="spellEnd"/>
      <w:r w:rsidRPr="00F21C84">
        <w:t xml:space="preserve"> </w:t>
      </w:r>
      <w:r w:rsidR="006B3C61">
        <w:t>For people aged 15</w:t>
      </w:r>
      <w:r w:rsidR="009928E0" w:rsidRPr="00F21C84">
        <w:rPr>
          <w:szCs w:val="26"/>
        </w:rPr>
        <w:t>–</w:t>
      </w:r>
      <w:r w:rsidR="006B3C61">
        <w:t xml:space="preserve">64 years, living in households. </w:t>
      </w:r>
      <w:r w:rsidR="006B3C61">
        <w:rPr>
          <w:rStyle w:val="NoteLabel"/>
        </w:rPr>
        <w:t>b</w:t>
      </w:r>
      <w:r w:rsidR="006B3C61" w:rsidRPr="00F21C84">
        <w:t xml:space="preserve"> </w:t>
      </w:r>
      <w:r w:rsidRPr="00F21C84">
        <w:t xml:space="preserve">Profound or severe core activity limitation refers to always or sometimes needing assistance with one or more of the core activities. Core activities comprise communication, mobility and </w:t>
      </w:r>
      <w:proofErr w:type="spellStart"/>
      <w:r w:rsidRPr="00F21C84">
        <w:t>self care</w:t>
      </w:r>
      <w:proofErr w:type="spellEnd"/>
      <w:r w:rsidRPr="00F21C84">
        <w:t xml:space="preserve">. </w:t>
      </w:r>
      <w:r w:rsidR="002639E9">
        <w:rPr>
          <w:rStyle w:val="NoteLabel"/>
        </w:rPr>
        <w:t>c</w:t>
      </w:r>
      <w:r w:rsidRPr="00F21C84">
        <w:t xml:space="preserve"> </w:t>
      </w:r>
      <w:r w:rsidR="002639E9">
        <w:t xml:space="preserve">Some data for </w:t>
      </w:r>
      <w:r w:rsidR="00A33D95">
        <w:t xml:space="preserve">WA, </w:t>
      </w:r>
      <w:r w:rsidR="002639E9">
        <w:t xml:space="preserve">and NT is not included as </w:t>
      </w:r>
      <w:r w:rsidR="002639E9" w:rsidRPr="00677E6C">
        <w:t xml:space="preserve">this data is not reliable. </w:t>
      </w:r>
      <w:r w:rsidR="002639E9" w:rsidRPr="00677E6C">
        <w:rPr>
          <w:rStyle w:val="NoteLabel"/>
        </w:rPr>
        <w:t>d</w:t>
      </w:r>
      <w:r w:rsidR="002639E9" w:rsidRPr="00677E6C">
        <w:t xml:space="preserve"> Error bars represent the 95 per cent confidence interval associated with each point estimate.</w:t>
      </w:r>
      <w:r w:rsidR="006D7BF2" w:rsidRPr="00677E6C">
        <w:t xml:space="preserve"> Confidence intervals can exceed 100 per cent or zero due to the low reliability of the estimate.</w:t>
      </w:r>
    </w:p>
    <w:p w:rsidR="00382CD2" w:rsidRPr="00F21C84" w:rsidRDefault="00382CD2" w:rsidP="00382CD2">
      <w:pPr>
        <w:pStyle w:val="Source"/>
      </w:pPr>
      <w:r w:rsidRPr="00F21C84">
        <w:t xml:space="preserve">Source: </w:t>
      </w:r>
      <w:r w:rsidRPr="00765A2C">
        <w:t>ABS (</w:t>
      </w:r>
      <w:r>
        <w:t>u</w:t>
      </w:r>
      <w:r w:rsidRPr="00765A2C">
        <w:t xml:space="preserve">npublished) </w:t>
      </w:r>
      <w:r w:rsidRPr="00313505">
        <w:rPr>
          <w:i/>
        </w:rPr>
        <w:t>Survey of Disability, Ageing and Carers</w:t>
      </w:r>
      <w:r>
        <w:rPr>
          <w:i/>
        </w:rPr>
        <w:t>, 20</w:t>
      </w:r>
      <w:r w:rsidR="006B3C61">
        <w:rPr>
          <w:i/>
        </w:rPr>
        <w:t>12</w:t>
      </w:r>
      <w:r w:rsidRPr="00F21C84">
        <w:t xml:space="preserve">; table </w:t>
      </w:r>
      <w:proofErr w:type="spellStart"/>
      <w:r w:rsidRPr="00F21C84">
        <w:t>14A.</w:t>
      </w:r>
      <w:r w:rsidRPr="008002A9">
        <w:t>8</w:t>
      </w:r>
      <w:r w:rsidR="006B3C61">
        <w:t>5</w:t>
      </w:r>
      <w:proofErr w:type="spellEnd"/>
      <w:r>
        <w:t>.</w:t>
      </w:r>
    </w:p>
    <w:p w:rsidR="001F39F2" w:rsidRPr="00A4140C" w:rsidRDefault="001F39F2" w:rsidP="00585E2C">
      <w:pPr>
        <w:pStyle w:val="Heading4"/>
      </w:pPr>
      <w:r w:rsidRPr="00A4140C">
        <w:t xml:space="preserve">Labour force participation of primary carers of people with disability </w:t>
      </w:r>
    </w:p>
    <w:p w:rsidR="001F39F2" w:rsidRPr="00A4140C" w:rsidRDefault="001F39F2" w:rsidP="00626A1F">
      <w:pPr>
        <w:pStyle w:val="BodyText"/>
        <w:rPr>
          <w:szCs w:val="26"/>
        </w:rPr>
      </w:pPr>
      <w:r w:rsidRPr="00A4140C">
        <w:rPr>
          <w:szCs w:val="26"/>
        </w:rPr>
        <w:t xml:space="preserve">‘Labour force participation of primary carers of people with disability’ is an indicator of governments’ objective of assisting primary carers of people with disability to participate fully in the community </w:t>
      </w:r>
      <w:r w:rsidRPr="00A4140C">
        <w:t>(box 14.</w:t>
      </w:r>
      <w:r w:rsidR="00525A0A" w:rsidRPr="00A4140C">
        <w:t>21</w:t>
      </w:r>
      <w:r w:rsidRPr="00A4140C">
        <w:t>).</w:t>
      </w:r>
      <w:r w:rsidRPr="00A4140C">
        <w:rPr>
          <w:szCs w:val="26"/>
        </w:rPr>
        <w:t xml:space="preserve"> Participation in the labour force is important to the overall wellbeing of carers, providing opportunities for </w:t>
      </w:r>
      <w:r w:rsidR="000E231C" w:rsidRPr="00A4140C">
        <w:rPr>
          <w:szCs w:val="26"/>
        </w:rPr>
        <w:t>personal</w:t>
      </w:r>
      <w:r w:rsidRPr="00A4140C">
        <w:rPr>
          <w:szCs w:val="26"/>
        </w:rPr>
        <w:t xml:space="preserve"> development and financial independence.</w:t>
      </w:r>
    </w:p>
    <w:p w:rsidR="001F39F2" w:rsidRPr="00A4140C" w:rsidRDefault="001F39F2" w:rsidP="00585E2C">
      <w:pPr>
        <w:pStyle w:val="BoxSpace"/>
      </w:pPr>
    </w:p>
    <w:tbl>
      <w:tblPr>
        <w:tblW w:w="0" w:type="auto"/>
        <w:tblInd w:w="164" w:type="dxa"/>
        <w:tblBorders>
          <w:top w:val="single" w:sz="4" w:space="0" w:color="auto"/>
          <w:left w:val="single" w:sz="4" w:space="0" w:color="auto"/>
          <w:bottom w:val="single" w:sz="4" w:space="0" w:color="auto"/>
          <w:right w:val="single" w:sz="4"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4"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21</w:t>
            </w:r>
            <w:r w:rsidRPr="00A4140C">
              <w:tab/>
              <w:t xml:space="preserve">Labour force participation of primary carers of people with disability </w:t>
            </w:r>
          </w:p>
        </w:tc>
      </w:tr>
      <w:tr w:rsidR="001F39F2" w:rsidRPr="00A4140C" w:rsidTr="00CE6379">
        <w:trPr>
          <w:cantSplit/>
        </w:trPr>
        <w:tc>
          <w:tcPr>
            <w:tcW w:w="8771" w:type="dxa"/>
            <w:tcBorders>
              <w:top w:val="nil"/>
              <w:bottom w:val="nil"/>
            </w:tcBorders>
          </w:tcPr>
          <w:p w:rsidR="001F39F2" w:rsidRPr="00A4140C" w:rsidRDefault="001F39F2" w:rsidP="00585E2C">
            <w:pPr>
              <w:pStyle w:val="Box"/>
            </w:pPr>
            <w:r w:rsidRPr="00A4140C">
              <w:t xml:space="preserve">‘Labour force participation of primary carers of people with disability’ is defined as labour force participation rate for primary carers aged 15–64 years of people with disability. </w:t>
            </w:r>
          </w:p>
          <w:p w:rsidR="001F39F2" w:rsidRPr="00A4140C" w:rsidRDefault="001F39F2" w:rsidP="00585E2C">
            <w:pPr>
              <w:pStyle w:val="Box"/>
            </w:pPr>
            <w:r w:rsidRPr="00A4140C">
              <w:t>Primary carer is defined as a person who provides the most informal assistance, in terms of help or supervision, to a person with one or more disabilities. A detailed definition is provided in section 14.7.</w:t>
            </w:r>
          </w:p>
          <w:p w:rsidR="001F39F2" w:rsidRPr="00A4140C" w:rsidRDefault="001F39F2" w:rsidP="00585E2C">
            <w:pPr>
              <w:pStyle w:val="Box"/>
            </w:pPr>
            <w:r w:rsidRPr="00A4140C">
              <w:t>Higher or increasing labour force participation rates for primary carers of people with disability are desirable. Higher rates are likely to increase the quality of life of primary carers of people with disability by providing greater opportunities for self</w:t>
            </w:r>
            <w:r w:rsidRPr="00A4140C">
              <w:noBreakHyphen/>
              <w:t xml:space="preserve">development. </w:t>
            </w:r>
          </w:p>
          <w:p w:rsidR="001F39F2" w:rsidRPr="00A4140C" w:rsidRDefault="001F39F2" w:rsidP="00585E2C">
            <w:pPr>
              <w:pStyle w:val="Box"/>
            </w:pPr>
            <w:r w:rsidRPr="00A4140C">
              <w:t>This indicator does not provide information on why people choose not to participate in the labour force. It also does not provide information on whether the participation in the labour force is fulfilling.</w:t>
            </w:r>
          </w:p>
          <w:p w:rsidR="001F39F2" w:rsidRPr="00A4140C" w:rsidRDefault="001F39F2" w:rsidP="00585E2C">
            <w:pPr>
              <w:pStyle w:val="Box"/>
            </w:pPr>
            <w:r w:rsidRPr="00A4140C">
              <w:t>Data reported for this indicator are comparable.</w:t>
            </w:r>
          </w:p>
          <w:p w:rsidR="001F39F2" w:rsidRPr="00A4140C" w:rsidRDefault="001F39F2">
            <w:pPr>
              <w:pStyle w:val="Box"/>
            </w:pPr>
            <w:r w:rsidRPr="00A4140C">
              <w:t xml:space="preserve">Data quality information for this indicator is at </w:t>
            </w:r>
            <w:proofErr w:type="spellStart"/>
            <w:r w:rsidRPr="00A4140C">
              <w:t>www.pc.gov.au</w:t>
            </w:r>
            <w:proofErr w:type="spellEnd"/>
            <w:r w:rsidRPr="00A4140C">
              <w:t>/</w:t>
            </w:r>
            <w:proofErr w:type="spellStart"/>
            <w:r w:rsidRPr="00A4140C">
              <w:t>gsp</w:t>
            </w:r>
            <w:proofErr w:type="spellEnd"/>
            <w:r w:rsidRPr="00A4140C">
              <w:t>/reports/</w:t>
            </w:r>
            <w:proofErr w:type="spellStart"/>
            <w:r w:rsidRPr="00A4140C">
              <w:t>rogs</w:t>
            </w:r>
            <w:proofErr w:type="spellEnd"/>
            <w:r w:rsidRPr="00A4140C">
              <w:t>/</w:t>
            </w:r>
            <w:r w:rsidR="00392B14" w:rsidRPr="00A4140C">
              <w:t>201</w:t>
            </w:r>
            <w:r w:rsidR="00392B14">
              <w:t>4</w:t>
            </w:r>
            <w:r w:rsidRPr="00A4140C">
              <w:t>.</w:t>
            </w:r>
          </w:p>
        </w:tc>
      </w:tr>
      <w:tr w:rsidR="001F39F2" w:rsidRPr="00A4140C" w:rsidTr="00CE6379">
        <w:trPr>
          <w:cantSplit/>
        </w:trPr>
        <w:tc>
          <w:tcPr>
            <w:tcW w:w="8771" w:type="dxa"/>
            <w:tcBorders>
              <w:top w:val="nil"/>
              <w:left w:val="single" w:sz="4" w:space="0" w:color="auto"/>
              <w:bottom w:val="single" w:sz="4" w:space="0" w:color="auto"/>
              <w:right w:val="single" w:sz="4"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single" w:sz="4" w:space="0" w:color="auto"/>
              <w:left w:val="nil"/>
              <w:bottom w:val="nil"/>
              <w:right w:val="nil"/>
            </w:tcBorders>
          </w:tcPr>
          <w:p w:rsidR="001F39F2" w:rsidRPr="00A4140C" w:rsidRDefault="001F39F2" w:rsidP="00585E2C">
            <w:pPr>
              <w:pStyle w:val="Box"/>
              <w:spacing w:before="0" w:line="120" w:lineRule="exact"/>
            </w:pPr>
          </w:p>
        </w:tc>
      </w:tr>
    </w:tbl>
    <w:p w:rsidR="001F39F2" w:rsidRPr="00A4140C" w:rsidRDefault="001F39F2" w:rsidP="00626A1F">
      <w:pPr>
        <w:pStyle w:val="BodyText"/>
        <w:rPr>
          <w:rStyle w:val="DraftingNote"/>
          <w:color w:val="auto"/>
        </w:rPr>
      </w:pPr>
      <w:r w:rsidRPr="00A4140C">
        <w:rPr>
          <w:szCs w:val="26"/>
        </w:rPr>
        <w:t>Nationally in 20</w:t>
      </w:r>
      <w:r w:rsidR="00730B6D">
        <w:rPr>
          <w:szCs w:val="26"/>
        </w:rPr>
        <w:t>12</w:t>
      </w:r>
      <w:r w:rsidRPr="00A4140C">
        <w:rPr>
          <w:szCs w:val="26"/>
        </w:rPr>
        <w:t>, the estimated labour force participation rate</w:t>
      </w:r>
      <w:r w:rsidR="00427C2A">
        <w:rPr>
          <w:szCs w:val="26"/>
        </w:rPr>
        <w:t xml:space="preserve"> for people aged </w:t>
      </w:r>
      <w:r w:rsidR="00427C2A" w:rsidRPr="00A4140C">
        <w:rPr>
          <w:szCs w:val="26"/>
        </w:rPr>
        <w:t>15</w:t>
      </w:r>
      <w:r w:rsidR="00427C2A">
        <w:rPr>
          <w:szCs w:val="26"/>
        </w:rPr>
        <w:noBreakHyphen/>
      </w:r>
      <w:r w:rsidR="00427C2A" w:rsidRPr="00A4140C">
        <w:rPr>
          <w:szCs w:val="26"/>
        </w:rPr>
        <w:t>64 years</w:t>
      </w:r>
      <w:r w:rsidRPr="00A4140C">
        <w:rPr>
          <w:szCs w:val="26"/>
        </w:rPr>
        <w:t xml:space="preserve"> of primary carers </w:t>
      </w:r>
      <w:r w:rsidR="00427C2A">
        <w:rPr>
          <w:szCs w:val="26"/>
        </w:rPr>
        <w:t xml:space="preserve">of people with disability </w:t>
      </w:r>
      <w:r w:rsidR="00F02228" w:rsidRPr="00A4140C">
        <w:rPr>
          <w:szCs w:val="26"/>
        </w:rPr>
        <w:t>(</w:t>
      </w:r>
      <w:r w:rsidR="00730B6D">
        <w:rPr>
          <w:szCs w:val="26"/>
        </w:rPr>
        <w:t>52.8</w:t>
      </w:r>
      <w:r w:rsidRPr="00A4140C">
        <w:rPr>
          <w:szCs w:val="26"/>
        </w:rPr>
        <w:t xml:space="preserve"> ± 3.</w:t>
      </w:r>
      <w:r w:rsidR="00730B6D">
        <w:rPr>
          <w:szCs w:val="26"/>
        </w:rPr>
        <w:t>2</w:t>
      </w:r>
      <w:r w:rsidRPr="00A4140C">
        <w:rPr>
          <w:szCs w:val="26"/>
        </w:rPr>
        <w:t xml:space="preserve"> per cent</w:t>
      </w:r>
      <w:r w:rsidR="00F02228" w:rsidRPr="00A4140C">
        <w:rPr>
          <w:szCs w:val="26"/>
        </w:rPr>
        <w:t>)</w:t>
      </w:r>
      <w:r w:rsidR="0033512D" w:rsidRPr="00A4140C">
        <w:rPr>
          <w:szCs w:val="26"/>
        </w:rPr>
        <w:t xml:space="preserve"> </w:t>
      </w:r>
      <w:r w:rsidR="004659D8" w:rsidRPr="00A4140C">
        <w:rPr>
          <w:szCs w:val="26"/>
        </w:rPr>
        <w:t xml:space="preserve">was </w:t>
      </w:r>
      <w:r w:rsidR="00F02228" w:rsidRPr="00A4140C">
        <w:rPr>
          <w:szCs w:val="26"/>
        </w:rPr>
        <w:t>less than both the estimated labour force participation rate for all carers (</w:t>
      </w:r>
      <w:r w:rsidR="00730B6D">
        <w:rPr>
          <w:szCs w:val="26"/>
        </w:rPr>
        <w:t>66.9</w:t>
      </w:r>
      <w:r w:rsidR="00F02228" w:rsidRPr="00A4140C">
        <w:rPr>
          <w:szCs w:val="26"/>
        </w:rPr>
        <w:t xml:space="preserve"> ± 1.</w:t>
      </w:r>
      <w:r w:rsidR="00730B6D">
        <w:rPr>
          <w:szCs w:val="26"/>
        </w:rPr>
        <w:t>7</w:t>
      </w:r>
      <w:r w:rsidR="00F02228" w:rsidRPr="00A4140C">
        <w:rPr>
          <w:szCs w:val="26"/>
        </w:rPr>
        <w:t xml:space="preserve"> per cent) and the estimated labour force participation rate for non-carers (79.</w:t>
      </w:r>
      <w:r w:rsidR="00730B6D">
        <w:rPr>
          <w:szCs w:val="26"/>
        </w:rPr>
        <w:t>7</w:t>
      </w:r>
      <w:r w:rsidR="00F02228" w:rsidRPr="00A4140C">
        <w:rPr>
          <w:szCs w:val="26"/>
        </w:rPr>
        <w:t xml:space="preserve"> ± </w:t>
      </w:r>
      <w:r w:rsidR="00730B6D">
        <w:rPr>
          <w:szCs w:val="26"/>
        </w:rPr>
        <w:t>0.4</w:t>
      </w:r>
      <w:r w:rsidR="00F02228" w:rsidRPr="00A4140C">
        <w:rPr>
          <w:szCs w:val="26"/>
        </w:rPr>
        <w:t xml:space="preserve"> per cent)</w:t>
      </w:r>
      <w:r w:rsidRPr="00A4140C">
        <w:rPr>
          <w:szCs w:val="26"/>
        </w:rPr>
        <w:t xml:space="preserve"> (figure 14.</w:t>
      </w:r>
      <w:r w:rsidR="00945E40" w:rsidRPr="00A4140C">
        <w:rPr>
          <w:szCs w:val="26"/>
        </w:rPr>
        <w:t>3</w:t>
      </w:r>
      <w:r w:rsidR="009205E9">
        <w:rPr>
          <w:szCs w:val="26"/>
        </w:rPr>
        <w:t>5</w:t>
      </w:r>
      <w:r w:rsidRPr="00A4140C">
        <w:rPr>
          <w:szCs w:val="26"/>
        </w:rPr>
        <w:t xml:space="preserve">). </w:t>
      </w:r>
    </w:p>
    <w:p w:rsidR="001F39F2" w:rsidRPr="00A4140C" w:rsidRDefault="001F39F2" w:rsidP="00626A1F">
      <w:pPr>
        <w:pStyle w:val="BodyText"/>
      </w:pPr>
      <w:r w:rsidRPr="00A4140C">
        <w:rPr>
          <w:szCs w:val="26"/>
        </w:rPr>
        <w:t xml:space="preserve">Detailed definitions of the labour force participation rate and its calculation method are provided in section 14.7. Other data on the labour force participation for primary carers of people with disability are reported in tables </w:t>
      </w:r>
      <w:proofErr w:type="spellStart"/>
      <w:r w:rsidRPr="00A4140C">
        <w:rPr>
          <w:szCs w:val="26"/>
        </w:rPr>
        <w:t>14A.</w:t>
      </w:r>
      <w:r w:rsidR="0077191E" w:rsidRPr="00C31EEE">
        <w:rPr>
          <w:szCs w:val="26"/>
        </w:rPr>
        <w:t>10</w:t>
      </w:r>
      <w:r w:rsidR="005A080A" w:rsidRPr="00C31EEE">
        <w:rPr>
          <w:szCs w:val="26"/>
        </w:rPr>
        <w:t>0</w:t>
      </w:r>
      <w:proofErr w:type="spellEnd"/>
      <w:r w:rsidRPr="00C31EEE">
        <w:t>–</w:t>
      </w:r>
      <w:r w:rsidR="0077191E" w:rsidRPr="00C31EEE">
        <w:t>1</w:t>
      </w:r>
      <w:r w:rsidR="005A080A" w:rsidRPr="00C31EEE">
        <w:t>07</w:t>
      </w:r>
      <w:r w:rsidRPr="00A4140C">
        <w:t>.</w:t>
      </w:r>
    </w:p>
    <w:p w:rsidR="001F39F2" w:rsidRPr="00A4140C" w:rsidRDefault="001F39F2" w:rsidP="00585E2C">
      <w:pPr>
        <w:pStyle w:val="FigureTitle"/>
      </w:pPr>
      <w:r w:rsidRPr="00A4140C">
        <w:rPr>
          <w:b w:val="0"/>
        </w:rPr>
        <w:lastRenderedPageBreak/>
        <w:t xml:space="preserve">Figure </w:t>
      </w:r>
      <w:r w:rsidR="004271D8">
        <w:rPr>
          <w:b w:val="0"/>
        </w:rPr>
        <w:t>14.</w:t>
      </w:r>
      <w:r w:rsidR="00100632">
        <w:rPr>
          <w:b w:val="0"/>
          <w:noProof/>
        </w:rPr>
        <w:t>35</w:t>
      </w:r>
      <w:r w:rsidRPr="00A4140C">
        <w:rPr>
          <w:b w:val="0"/>
        </w:rPr>
        <w:tab/>
      </w:r>
      <w:bookmarkStart w:id="40" w:name="FigureTitle"/>
      <w:r w:rsidRPr="00A4140C">
        <w:t>Labour force participation rate for primary carers (carers of people wi</w:t>
      </w:r>
      <w:r w:rsidRPr="00A4140C">
        <w:rPr>
          <w:b w:val="0"/>
        </w:rPr>
        <w:t>t</w:t>
      </w:r>
      <w:r w:rsidRPr="00A4140C">
        <w:t xml:space="preserve">h disability) aged 15–64 years, </w:t>
      </w:r>
      <w:r w:rsidR="000650D6" w:rsidRPr="00A4140C">
        <w:t>all carers (carers of people with disability) aged 15-64 years and all people,</w:t>
      </w:r>
      <w:r w:rsidRPr="00A4140C">
        <w:t xml:space="preserve"> by State/Territory, 20</w:t>
      </w:r>
      <w:r w:rsidR="00730B6D">
        <w:t>12</w:t>
      </w:r>
      <w:r w:rsidRPr="00A4140C">
        <w:rPr>
          <w:rStyle w:val="NoteLabel"/>
          <w:b/>
        </w:rPr>
        <w:t>a</w:t>
      </w:r>
      <w:bookmarkEnd w:id="40"/>
    </w:p>
    <w:tbl>
      <w:tblPr>
        <w:tblW w:w="0" w:type="auto"/>
        <w:tblInd w:w="119" w:type="dxa"/>
        <w:tblBorders>
          <w:top w:val="single" w:sz="6" w:space="0" w:color="auto"/>
          <w:bottom w:val="single" w:sz="6" w:space="0" w:color="auto"/>
          <w:right w:val="single" w:sz="4" w:space="0" w:color="auto"/>
        </w:tblBorders>
        <w:tblLayout w:type="fixed"/>
        <w:tblLook w:val="0000" w:firstRow="0" w:lastRow="0" w:firstColumn="0" w:lastColumn="0" w:noHBand="0" w:noVBand="0"/>
      </w:tblPr>
      <w:tblGrid>
        <w:gridCol w:w="8777"/>
      </w:tblGrid>
      <w:tr w:rsidR="001842DC" w:rsidRPr="00A4140C" w:rsidTr="00730B6D">
        <w:tc>
          <w:tcPr>
            <w:tcW w:w="8777" w:type="dxa"/>
            <w:tcBorders>
              <w:top w:val="single" w:sz="6" w:space="0" w:color="auto"/>
              <w:bottom w:val="single" w:sz="6" w:space="0" w:color="auto"/>
              <w:right w:val="nil"/>
            </w:tcBorders>
          </w:tcPr>
          <w:p w:rsidR="001842DC" w:rsidRPr="00A4140C" w:rsidRDefault="007C4BB0" w:rsidP="00585E2C">
            <w:r>
              <w:rPr>
                <w:noProof/>
              </w:rPr>
              <w:drawing>
                <wp:inline distT="0" distB="0" distL="0" distR="0">
                  <wp:extent cx="5391150" cy="2686050"/>
                  <wp:effectExtent l="0" t="0" r="0" b="0"/>
                  <wp:docPr id="94" name="Picture 94" descr="Figure 14.35 Labour force participation rate for primary carers (carers of people with disability) aged 15–64 years, all carers (carers of people with disability) aged 15-64 years and all people, by State/Territory, 20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p>
        </w:tc>
      </w:tr>
    </w:tbl>
    <w:p w:rsidR="001F39F2" w:rsidRPr="00A4140C" w:rsidRDefault="001F39F2" w:rsidP="00585E2C">
      <w:pPr>
        <w:pStyle w:val="Note"/>
      </w:pPr>
      <w:proofErr w:type="spellStart"/>
      <w:r w:rsidRPr="00A4140C">
        <w:rPr>
          <w:rStyle w:val="NoteLabel"/>
        </w:rPr>
        <w:t>a</w:t>
      </w:r>
      <w:proofErr w:type="spellEnd"/>
      <w:r w:rsidRPr="00A4140C">
        <w:sym w:font="Symbol" w:char="F020"/>
      </w:r>
      <w:r w:rsidRPr="00A4140C">
        <w:t xml:space="preserve"> Error bars represent the 95 per cent confidence interval associated with each point estimate.</w:t>
      </w:r>
    </w:p>
    <w:p w:rsidR="001F39F2" w:rsidRPr="00A4140C" w:rsidRDefault="001F39F2" w:rsidP="00585E2C">
      <w:pPr>
        <w:pStyle w:val="Source"/>
        <w:rPr>
          <w:szCs w:val="26"/>
        </w:rPr>
      </w:pPr>
      <w:r w:rsidRPr="00A4140C">
        <w:rPr>
          <w:i/>
        </w:rPr>
        <w:t>Source</w:t>
      </w:r>
      <w:r w:rsidRPr="00A4140C">
        <w:t xml:space="preserve">: ABS (unpublished) </w:t>
      </w:r>
      <w:r w:rsidRPr="00A4140C">
        <w:rPr>
          <w:i/>
        </w:rPr>
        <w:t>Survey of Disability, Ageing and Carers, 20</w:t>
      </w:r>
      <w:r w:rsidR="00DC4E0F">
        <w:rPr>
          <w:i/>
        </w:rPr>
        <w:t>12</w:t>
      </w:r>
      <w:r w:rsidRPr="00A4140C">
        <w:t>; table</w:t>
      </w:r>
      <w:r w:rsidR="00F02228" w:rsidRPr="00A4140C">
        <w:t>s</w:t>
      </w:r>
      <w:r w:rsidRPr="00A4140C">
        <w:t xml:space="preserve"> </w:t>
      </w:r>
      <w:proofErr w:type="spellStart"/>
      <w:r w:rsidRPr="00A4140C">
        <w:t>14A.</w:t>
      </w:r>
      <w:r w:rsidR="0077191E" w:rsidRPr="00A4140C">
        <w:t>10</w:t>
      </w:r>
      <w:r w:rsidR="005A080A">
        <w:t>0</w:t>
      </w:r>
      <w:proofErr w:type="spellEnd"/>
      <w:r w:rsidR="00F02228" w:rsidRPr="00A4140C">
        <w:t xml:space="preserve"> and </w:t>
      </w:r>
      <w:proofErr w:type="spellStart"/>
      <w:r w:rsidR="00F02228" w:rsidRPr="00A4140C">
        <w:t>14A.10</w:t>
      </w:r>
      <w:r w:rsidR="005A080A">
        <w:t>2</w:t>
      </w:r>
      <w:proofErr w:type="spellEnd"/>
      <w:r w:rsidRPr="00A4140C">
        <w:t>.</w:t>
      </w:r>
      <w:r w:rsidR="00AD3F2C" w:rsidRPr="00A4140C">
        <w:t xml:space="preserve"> </w:t>
      </w:r>
    </w:p>
    <w:p w:rsidR="001F39F2" w:rsidRPr="00A4140C" w:rsidRDefault="001F39F2" w:rsidP="00585E2C">
      <w:pPr>
        <w:pStyle w:val="Heading4"/>
      </w:pPr>
      <w:r w:rsidRPr="00A4140C">
        <w:t>Social participation of people with disability</w:t>
      </w:r>
    </w:p>
    <w:p w:rsidR="001F39F2" w:rsidRPr="00A4140C" w:rsidRDefault="001F39F2" w:rsidP="00626A1F">
      <w:pPr>
        <w:pStyle w:val="BodyText"/>
        <w:rPr>
          <w:szCs w:val="26"/>
        </w:rPr>
      </w:pPr>
      <w:r w:rsidRPr="00A4140C">
        <w:t>‘Social participation of people with disability’ is an indicator of governments’ objective to assist people with disability to live as valued and participating members of the community (box 14.</w:t>
      </w:r>
      <w:r w:rsidR="00525A0A" w:rsidRPr="00A4140C">
        <w:t>22</w:t>
      </w:r>
      <w:r w:rsidRPr="00A4140C">
        <w:t>).</w:t>
      </w:r>
      <w:r w:rsidRPr="00A4140C">
        <w:rPr>
          <w:szCs w:val="26"/>
        </w:rPr>
        <w:t xml:space="preserve"> </w:t>
      </w:r>
    </w:p>
    <w:p w:rsidR="001F39F2" w:rsidRPr="00A4140C" w:rsidRDefault="001F39F2" w:rsidP="00585E2C">
      <w:pPr>
        <w:pStyle w:val="BoxSpace"/>
        <w:keepLines/>
        <w:spacing w:before="12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22</w:t>
            </w:r>
            <w:r w:rsidRPr="00A4140C">
              <w:tab/>
              <w:t>Social participation of people with disability</w:t>
            </w:r>
          </w:p>
        </w:tc>
      </w:tr>
      <w:tr w:rsidR="001F39F2" w:rsidRPr="00A4140C" w:rsidTr="00CE6379">
        <w:trPr>
          <w:cantSplit/>
        </w:trPr>
        <w:tc>
          <w:tcPr>
            <w:tcW w:w="8771" w:type="dxa"/>
            <w:tcBorders>
              <w:top w:val="nil"/>
              <w:left w:val="single" w:sz="6" w:space="0" w:color="auto"/>
              <w:bottom w:val="nil"/>
              <w:right w:val="single" w:sz="4" w:space="0" w:color="auto"/>
            </w:tcBorders>
          </w:tcPr>
          <w:p w:rsidR="001F39F2" w:rsidRPr="00A4140C" w:rsidRDefault="001F39F2" w:rsidP="00585E2C">
            <w:pPr>
              <w:pStyle w:val="Box"/>
              <w:keepNext w:val="0"/>
            </w:pPr>
            <w:r w:rsidRPr="00A4140C">
              <w:t xml:space="preserve">‘Social participation of people with disability’ is defined as the proportion of people who participate in selected social or community activities by disability status: </w:t>
            </w:r>
          </w:p>
          <w:p w:rsidR="009B249D" w:rsidRDefault="0028249F" w:rsidP="009B249D">
            <w:pPr>
              <w:pStyle w:val="BoxListBullet"/>
              <w:spacing w:before="120"/>
            </w:pPr>
            <w:r>
              <w:t>p</w:t>
            </w:r>
            <w:r w:rsidR="009B249D">
              <w:t>rofound or severe core activity limitation</w:t>
            </w:r>
          </w:p>
          <w:p w:rsidR="009B249D" w:rsidRPr="00F07397" w:rsidRDefault="0028249F" w:rsidP="009B249D">
            <w:pPr>
              <w:pStyle w:val="BoxListBullet"/>
              <w:spacing w:before="120"/>
            </w:pPr>
            <w:r>
              <w:t>o</w:t>
            </w:r>
            <w:r w:rsidR="009B249D" w:rsidRPr="00F07397">
              <w:t>ther disability</w:t>
            </w:r>
            <w:r>
              <w:t>.</w:t>
            </w:r>
          </w:p>
          <w:p w:rsidR="001F39F2" w:rsidRPr="00A4140C" w:rsidRDefault="001F39F2" w:rsidP="00585E2C">
            <w:pPr>
              <w:pStyle w:val="Box"/>
              <w:keepNext w:val="0"/>
            </w:pPr>
            <w:r w:rsidRPr="00A4140C">
              <w:t xml:space="preserve">A high or increasing proportion of people with disability who participate in social or community activities reflects their greater inclusion in the community. </w:t>
            </w:r>
          </w:p>
          <w:p w:rsidR="001F39F2" w:rsidRDefault="001F39F2" w:rsidP="00585E2C">
            <w:pPr>
              <w:pStyle w:val="Box"/>
              <w:keepNext w:val="0"/>
            </w:pPr>
            <w:r w:rsidRPr="00A4140C">
              <w:t>This indicator does</w:t>
            </w:r>
            <w:r w:rsidRPr="00A4140C" w:rsidDel="00217352">
              <w:t xml:space="preserve"> </w:t>
            </w:r>
            <w:r w:rsidRPr="00A4140C">
              <w:t>not provide information on the degree to which the identified types of social or community activities contribute to people’s quality of life. It also does not provide information on why some people did not participate.</w:t>
            </w:r>
          </w:p>
          <w:p w:rsidR="009B249D" w:rsidRPr="00A4140C" w:rsidRDefault="009B249D" w:rsidP="009B249D">
            <w:pPr>
              <w:pStyle w:val="Box"/>
            </w:pPr>
            <w:r w:rsidRPr="00A4140C">
              <w:t>Data reported for this indicator are comparable.</w:t>
            </w:r>
          </w:p>
          <w:p w:rsidR="001F39F2" w:rsidRPr="00A4140C" w:rsidRDefault="001F39F2" w:rsidP="00585E2C">
            <w:pPr>
              <w:pStyle w:val="Box"/>
            </w:pPr>
            <w:r w:rsidRPr="00A4140C">
              <w:t xml:space="preserve">Data quality information for this indicator is at </w:t>
            </w:r>
            <w:proofErr w:type="spellStart"/>
            <w:r w:rsidRPr="00A4140C">
              <w:t>www.pc.gov.au</w:t>
            </w:r>
            <w:proofErr w:type="spellEnd"/>
            <w:r w:rsidRPr="00A4140C">
              <w:t>/</w:t>
            </w:r>
            <w:proofErr w:type="spellStart"/>
            <w:r w:rsidRPr="00A4140C">
              <w:t>gsp</w:t>
            </w:r>
            <w:proofErr w:type="spellEnd"/>
            <w:r w:rsidRPr="00A4140C">
              <w:t>/reports/</w:t>
            </w:r>
            <w:proofErr w:type="spellStart"/>
            <w:r w:rsidRPr="00A4140C">
              <w:t>rogs</w:t>
            </w:r>
            <w:proofErr w:type="spellEnd"/>
            <w:r w:rsidRPr="00A4140C">
              <w:t>/201</w:t>
            </w:r>
            <w:r w:rsidR="00392B14">
              <w:t>4</w:t>
            </w:r>
            <w:r w:rsidRPr="00A4140C">
              <w: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keepNext w:val="0"/>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0" w:line="120" w:lineRule="exact"/>
            </w:pPr>
          </w:p>
        </w:tc>
      </w:tr>
    </w:tbl>
    <w:p w:rsidR="001F39F2" w:rsidRPr="00A4140C" w:rsidRDefault="001F39F2" w:rsidP="00626A1F">
      <w:pPr>
        <w:pStyle w:val="BodyText"/>
        <w:rPr>
          <w:szCs w:val="26"/>
        </w:rPr>
      </w:pPr>
      <w:r w:rsidRPr="00A4140C">
        <w:rPr>
          <w:szCs w:val="26"/>
        </w:rPr>
        <w:lastRenderedPageBreak/>
        <w:t xml:space="preserve">Nationally in </w:t>
      </w:r>
      <w:r w:rsidR="00AB7E39" w:rsidRPr="00A4140C">
        <w:rPr>
          <w:szCs w:val="26"/>
        </w:rPr>
        <w:t>20</w:t>
      </w:r>
      <w:r w:rsidR="00B451AF">
        <w:rPr>
          <w:szCs w:val="26"/>
        </w:rPr>
        <w:t>12</w:t>
      </w:r>
      <w:r w:rsidRPr="00A4140C">
        <w:rPr>
          <w:szCs w:val="26"/>
        </w:rPr>
        <w:t xml:space="preserve">, the estimated proportion of people </w:t>
      </w:r>
      <w:r w:rsidRPr="00A4140C">
        <w:t xml:space="preserve">with disability aged </w:t>
      </w:r>
      <w:r w:rsidR="00AB7E39" w:rsidRPr="00A4140C">
        <w:rPr>
          <w:szCs w:val="26"/>
        </w:rPr>
        <w:t>1</w:t>
      </w:r>
      <w:r w:rsidR="00B451AF">
        <w:rPr>
          <w:szCs w:val="26"/>
        </w:rPr>
        <w:t>5</w:t>
      </w:r>
      <w:r w:rsidR="00427C2A">
        <w:rPr>
          <w:szCs w:val="26"/>
        </w:rPr>
        <w:noBreakHyphen/>
      </w:r>
      <w:r w:rsidR="000E231C" w:rsidRPr="00A4140C">
        <w:rPr>
          <w:szCs w:val="26"/>
        </w:rPr>
        <w:t>64 </w:t>
      </w:r>
      <w:r w:rsidRPr="00A4140C">
        <w:rPr>
          <w:szCs w:val="26"/>
        </w:rPr>
        <w:t xml:space="preserve">years with a profound or severe disability who had face-to-face contact with </w:t>
      </w:r>
      <w:r w:rsidR="00B451AF">
        <w:rPr>
          <w:szCs w:val="26"/>
        </w:rPr>
        <w:t>ex</w:t>
      </w:r>
      <w:r w:rsidR="00427C2A">
        <w:rPr>
          <w:szCs w:val="26"/>
        </w:rPr>
        <w:t>-</w:t>
      </w:r>
      <w:r w:rsidR="00B451AF">
        <w:rPr>
          <w:szCs w:val="26"/>
        </w:rPr>
        <w:t xml:space="preserve">household </w:t>
      </w:r>
      <w:r w:rsidRPr="00A4140C">
        <w:rPr>
          <w:szCs w:val="26"/>
        </w:rPr>
        <w:t xml:space="preserve">family or friends </w:t>
      </w:r>
      <w:r w:rsidR="00B451AF">
        <w:rPr>
          <w:szCs w:val="26"/>
        </w:rPr>
        <w:t xml:space="preserve">in the previous week </w:t>
      </w:r>
      <w:r w:rsidRPr="00A4140C">
        <w:rPr>
          <w:szCs w:val="26"/>
        </w:rPr>
        <w:t>(</w:t>
      </w:r>
      <w:r w:rsidR="00643BA6">
        <w:rPr>
          <w:szCs w:val="26"/>
        </w:rPr>
        <w:t>70.6</w:t>
      </w:r>
      <w:r w:rsidRPr="00A4140C">
        <w:rPr>
          <w:szCs w:val="26"/>
        </w:rPr>
        <w:t xml:space="preserve"> ± </w:t>
      </w:r>
      <w:r w:rsidR="00643BA6">
        <w:rPr>
          <w:szCs w:val="26"/>
        </w:rPr>
        <w:t>2.6</w:t>
      </w:r>
      <w:r w:rsidRPr="00A4140C">
        <w:rPr>
          <w:szCs w:val="26"/>
        </w:rPr>
        <w:t xml:space="preserve"> </w:t>
      </w:r>
      <w:r w:rsidRPr="00A4140C">
        <w:t xml:space="preserve">per cent) was </w:t>
      </w:r>
      <w:r w:rsidRPr="00A4140C">
        <w:rPr>
          <w:szCs w:val="26"/>
        </w:rPr>
        <w:t>lower than the rate for people with disability without a profound or severe core activity limitation (</w:t>
      </w:r>
      <w:r w:rsidR="00643BA6">
        <w:rPr>
          <w:szCs w:val="26"/>
        </w:rPr>
        <w:t>75.4</w:t>
      </w:r>
      <w:r w:rsidRPr="00A4140C">
        <w:rPr>
          <w:szCs w:val="26"/>
        </w:rPr>
        <w:t xml:space="preserve"> ± </w:t>
      </w:r>
      <w:r w:rsidR="00643BA6">
        <w:rPr>
          <w:szCs w:val="26"/>
        </w:rPr>
        <w:t>1.5</w:t>
      </w:r>
      <w:r w:rsidRPr="00A4140C">
        <w:rPr>
          <w:szCs w:val="26"/>
        </w:rPr>
        <w:t xml:space="preserve"> per cent) (figure 14.</w:t>
      </w:r>
      <w:r w:rsidR="00945E40" w:rsidRPr="00A4140C">
        <w:rPr>
          <w:szCs w:val="26"/>
        </w:rPr>
        <w:t>3</w:t>
      </w:r>
      <w:r w:rsidR="009205E9">
        <w:rPr>
          <w:szCs w:val="26"/>
        </w:rPr>
        <w:t>6</w:t>
      </w:r>
      <w:r w:rsidRPr="00A4140C">
        <w:rPr>
          <w:szCs w:val="26"/>
        </w:rPr>
        <w:t>).</w:t>
      </w:r>
    </w:p>
    <w:p w:rsidR="001F39F2" w:rsidRPr="00A4140C" w:rsidRDefault="001F39F2" w:rsidP="00585E2C">
      <w:pPr>
        <w:pStyle w:val="FigureTitle"/>
      </w:pPr>
      <w:r w:rsidRPr="00A4140C">
        <w:rPr>
          <w:b w:val="0"/>
        </w:rPr>
        <w:t xml:space="preserve">Figure </w:t>
      </w:r>
      <w:r w:rsidR="004271D8">
        <w:rPr>
          <w:b w:val="0"/>
        </w:rPr>
        <w:t>14.</w:t>
      </w:r>
      <w:r w:rsidR="00100632">
        <w:rPr>
          <w:b w:val="0"/>
          <w:noProof/>
        </w:rPr>
        <w:t>36</w:t>
      </w:r>
      <w:r w:rsidRPr="00A4140C">
        <w:rPr>
          <w:b w:val="0"/>
        </w:rPr>
        <w:tab/>
      </w:r>
      <w:r w:rsidRPr="00A4140C">
        <w:t xml:space="preserve">People with disability aged </w:t>
      </w:r>
      <w:r w:rsidR="001D12A3" w:rsidRPr="00A4140C">
        <w:t>1</w:t>
      </w:r>
      <w:r w:rsidR="00B451AF">
        <w:t>5</w:t>
      </w:r>
      <w:r w:rsidR="00A75CB6" w:rsidRPr="00A4140C">
        <w:t>–</w:t>
      </w:r>
      <w:r w:rsidRPr="00A4140C">
        <w:t>64 years who had face</w:t>
      </w:r>
      <w:r w:rsidRPr="00A4140C">
        <w:noBreakHyphen/>
        <w:t>to</w:t>
      </w:r>
      <w:r w:rsidRPr="00A4140C">
        <w:noBreakHyphen/>
        <w:t>face contact with</w:t>
      </w:r>
      <w:r w:rsidR="003910A1" w:rsidRPr="00A4140C">
        <w:t xml:space="preserve"> </w:t>
      </w:r>
      <w:r w:rsidR="00B451AF">
        <w:t>ex</w:t>
      </w:r>
      <w:r w:rsidR="00427C2A">
        <w:t>-</w:t>
      </w:r>
      <w:r w:rsidR="00B451AF">
        <w:t xml:space="preserve">household family </w:t>
      </w:r>
      <w:r w:rsidRPr="00A4140C">
        <w:t xml:space="preserve">or friends </w:t>
      </w:r>
      <w:r w:rsidR="00B451AF">
        <w:t>in the previous week</w:t>
      </w:r>
      <w:r w:rsidRPr="00A4140C">
        <w:t>, 20</w:t>
      </w:r>
      <w:r w:rsidR="001D12A3" w:rsidRPr="00A4140C">
        <w:t>1</w:t>
      </w:r>
      <w:r w:rsidR="00B451AF">
        <w:t>2</w:t>
      </w:r>
      <w:r w:rsidRPr="00A4140C">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F39F2" w:rsidRPr="00A4140C" w:rsidTr="00515779">
        <w:tc>
          <w:tcPr>
            <w:tcW w:w="8777" w:type="dxa"/>
            <w:tcBorders>
              <w:top w:val="single" w:sz="6" w:space="0" w:color="auto"/>
              <w:bottom w:val="single" w:sz="6" w:space="0" w:color="auto"/>
              <w:right w:val="nil"/>
            </w:tcBorders>
          </w:tcPr>
          <w:p w:rsidR="001F39F2" w:rsidRPr="00A4140C" w:rsidRDefault="007C4BB0" w:rsidP="00585E2C">
            <w:pPr>
              <w:pStyle w:val="Figure"/>
            </w:pPr>
            <w:r>
              <w:rPr>
                <w:noProof/>
              </w:rPr>
              <w:drawing>
                <wp:inline distT="0" distB="0" distL="0" distR="0">
                  <wp:extent cx="5391150" cy="2686050"/>
                  <wp:effectExtent l="0" t="0" r="0" b="0"/>
                  <wp:docPr id="95" name="Picture 95" descr="Figure 14.36 People with disability aged 15–64 years who had face to face contact with ex-household family or friends in the previous week, 20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p>
        </w:tc>
      </w:tr>
    </w:tbl>
    <w:p w:rsidR="001F39F2" w:rsidRPr="00A4140C" w:rsidRDefault="00427C2A" w:rsidP="00585E2C">
      <w:pPr>
        <w:pStyle w:val="Note"/>
      </w:pPr>
      <w:proofErr w:type="spellStart"/>
      <w:r>
        <w:rPr>
          <w:rStyle w:val="NoteLabel"/>
        </w:rPr>
        <w:t>a</w:t>
      </w:r>
      <w:proofErr w:type="spellEnd"/>
      <w:r w:rsidR="003C623D">
        <w:t xml:space="preserve"> For people aged 15</w:t>
      </w:r>
      <w:r w:rsidRPr="00F21C84">
        <w:rPr>
          <w:szCs w:val="26"/>
        </w:rPr>
        <w:t>–</w:t>
      </w:r>
      <w:r>
        <w:rPr>
          <w:szCs w:val="26"/>
        </w:rPr>
        <w:t>6</w:t>
      </w:r>
      <w:r w:rsidR="003C623D">
        <w:t>4 years, living in households</w:t>
      </w:r>
      <w:r w:rsidR="001D12A3" w:rsidRPr="00A4140C">
        <w:t xml:space="preserve">. </w:t>
      </w:r>
      <w:r w:rsidR="001F39F2" w:rsidRPr="00A4140C">
        <w:rPr>
          <w:rStyle w:val="NoteLabel"/>
        </w:rPr>
        <w:t>b</w:t>
      </w:r>
      <w:r w:rsidR="001F39F2" w:rsidRPr="00A4140C">
        <w:t xml:space="preserve"> </w:t>
      </w:r>
      <w:r w:rsidR="003C623D">
        <w:t xml:space="preserve">Profound or severe core activity limitation refers to always or sometimes needing assistance with one or more of the core activities. Core activities comprise communication, mobility and </w:t>
      </w:r>
      <w:proofErr w:type="spellStart"/>
      <w:r w:rsidR="003C623D">
        <w:t>self care</w:t>
      </w:r>
      <w:proofErr w:type="spellEnd"/>
      <w:r w:rsidR="003C623D">
        <w:t>.</w:t>
      </w:r>
      <w:r w:rsidR="001F39F2" w:rsidRPr="00A4140C">
        <w:t xml:space="preserve"> </w:t>
      </w:r>
      <w:r w:rsidR="001F39F2" w:rsidRPr="00A4140C">
        <w:rPr>
          <w:rStyle w:val="NoteLabel"/>
        </w:rPr>
        <w:t>c</w:t>
      </w:r>
      <w:r w:rsidR="001F39F2" w:rsidRPr="00A4140C">
        <w:t xml:space="preserve"> Error bars represent the 95 per cent confidence interval associated with each point estimate.</w:t>
      </w:r>
    </w:p>
    <w:p w:rsidR="00B05789" w:rsidRPr="00A4140C" w:rsidRDefault="001F39F2" w:rsidP="00585E2C">
      <w:pPr>
        <w:pStyle w:val="Source"/>
      </w:pPr>
      <w:r w:rsidRPr="00A4140C">
        <w:rPr>
          <w:i/>
        </w:rPr>
        <w:t>Source</w:t>
      </w:r>
      <w:r w:rsidRPr="00A4140C">
        <w:t xml:space="preserve">: ABS (unpublished) </w:t>
      </w:r>
      <w:r w:rsidR="003C623D">
        <w:rPr>
          <w:i/>
        </w:rPr>
        <w:t>2012 Survey of Disability, Ageing and Carers</w:t>
      </w:r>
      <w:r w:rsidR="009B249D" w:rsidRPr="00F21C84">
        <w:t xml:space="preserve">; table </w:t>
      </w:r>
      <w:proofErr w:type="spellStart"/>
      <w:r w:rsidR="009B249D" w:rsidRPr="00F21C84">
        <w:t>14A.</w:t>
      </w:r>
      <w:r w:rsidR="00C22158">
        <w:t>115</w:t>
      </w:r>
      <w:proofErr w:type="spellEnd"/>
      <w:r w:rsidR="009B249D">
        <w:t>.</w:t>
      </w:r>
    </w:p>
    <w:p w:rsidR="009B249D" w:rsidRDefault="009B249D" w:rsidP="00626A1F">
      <w:pPr>
        <w:pStyle w:val="BodyText"/>
        <w:rPr>
          <w:szCs w:val="26"/>
        </w:rPr>
      </w:pPr>
      <w:r w:rsidRPr="00A4140C">
        <w:rPr>
          <w:szCs w:val="26"/>
        </w:rPr>
        <w:t>Nationally in 20</w:t>
      </w:r>
      <w:r>
        <w:rPr>
          <w:szCs w:val="26"/>
        </w:rPr>
        <w:t>12</w:t>
      </w:r>
      <w:r w:rsidRPr="00A4140C">
        <w:rPr>
          <w:szCs w:val="26"/>
        </w:rPr>
        <w:t xml:space="preserve">, the estimated proportion of people </w:t>
      </w:r>
      <w:r w:rsidRPr="00A4140C">
        <w:t xml:space="preserve">with disability aged </w:t>
      </w:r>
      <w:r>
        <w:rPr>
          <w:szCs w:val="26"/>
        </w:rPr>
        <w:t>5</w:t>
      </w:r>
      <w:r w:rsidR="00427C2A">
        <w:rPr>
          <w:szCs w:val="26"/>
        </w:rPr>
        <w:noBreakHyphen/>
      </w:r>
      <w:r w:rsidRPr="00A4140C">
        <w:rPr>
          <w:szCs w:val="26"/>
        </w:rPr>
        <w:t xml:space="preserve">64 years with a profound or severe disability who </w:t>
      </w:r>
      <w:r w:rsidR="00C22158">
        <w:rPr>
          <w:szCs w:val="26"/>
        </w:rPr>
        <w:t xml:space="preserve">reported the main reason for not leaving home as often as they would like is their disability or condition </w:t>
      </w:r>
      <w:r w:rsidRPr="00A4140C">
        <w:rPr>
          <w:szCs w:val="26"/>
        </w:rPr>
        <w:t>(</w:t>
      </w:r>
      <w:r w:rsidR="00C22158">
        <w:rPr>
          <w:szCs w:val="26"/>
        </w:rPr>
        <w:t>31.4 </w:t>
      </w:r>
      <w:r w:rsidRPr="00A4140C">
        <w:rPr>
          <w:szCs w:val="26"/>
        </w:rPr>
        <w:t>±</w:t>
      </w:r>
      <w:r w:rsidR="00C22158">
        <w:rPr>
          <w:szCs w:val="26"/>
        </w:rPr>
        <w:t> 1.8 </w:t>
      </w:r>
      <w:r w:rsidRPr="00A4140C">
        <w:t xml:space="preserve">per cent) was </w:t>
      </w:r>
      <w:r w:rsidR="00C22158">
        <w:t xml:space="preserve">significantly higher than </w:t>
      </w:r>
      <w:r w:rsidRPr="00A4140C">
        <w:rPr>
          <w:szCs w:val="26"/>
        </w:rPr>
        <w:t>the rate for people with disability without a profound or severe core activity limitation (</w:t>
      </w:r>
      <w:r w:rsidR="00C22158">
        <w:rPr>
          <w:szCs w:val="26"/>
        </w:rPr>
        <w:t>8.2</w:t>
      </w:r>
      <w:r w:rsidRPr="00A4140C">
        <w:rPr>
          <w:szCs w:val="26"/>
        </w:rPr>
        <w:t xml:space="preserve"> ± </w:t>
      </w:r>
      <w:r w:rsidR="00C22158">
        <w:rPr>
          <w:szCs w:val="26"/>
        </w:rPr>
        <w:t>1.0</w:t>
      </w:r>
      <w:r w:rsidRPr="00A4140C">
        <w:rPr>
          <w:szCs w:val="26"/>
        </w:rPr>
        <w:t xml:space="preserve"> per cent) (figure 14.3</w:t>
      </w:r>
      <w:r w:rsidR="0028249F">
        <w:rPr>
          <w:szCs w:val="26"/>
        </w:rPr>
        <w:t>7</w:t>
      </w:r>
      <w:r w:rsidRPr="00A4140C">
        <w:rPr>
          <w:szCs w:val="26"/>
        </w:rPr>
        <w:t>).</w:t>
      </w:r>
    </w:p>
    <w:p w:rsidR="0028249F" w:rsidRDefault="0028249F" w:rsidP="00626A1F">
      <w:pPr>
        <w:pStyle w:val="BodyText"/>
        <w:rPr>
          <w:szCs w:val="26"/>
        </w:rPr>
      </w:pPr>
      <w:r w:rsidRPr="00F21C84">
        <w:rPr>
          <w:szCs w:val="26"/>
        </w:rPr>
        <w:t xml:space="preserve">Other data on participation of people with disability in selected social and community activities are reported in </w:t>
      </w:r>
      <w:r w:rsidRPr="00C31EEE">
        <w:rPr>
          <w:szCs w:val="26"/>
        </w:rPr>
        <w:t xml:space="preserve">tables </w:t>
      </w:r>
      <w:proofErr w:type="spellStart"/>
      <w:r w:rsidRPr="00C31EEE">
        <w:rPr>
          <w:szCs w:val="26"/>
        </w:rPr>
        <w:t>14A.1</w:t>
      </w:r>
      <w:r>
        <w:rPr>
          <w:szCs w:val="26"/>
        </w:rPr>
        <w:t>14</w:t>
      </w:r>
      <w:proofErr w:type="spellEnd"/>
      <w:r w:rsidRPr="00C31EEE">
        <w:t>–1</w:t>
      </w:r>
      <w:r>
        <w:t>22.</w:t>
      </w:r>
    </w:p>
    <w:p w:rsidR="009B249D" w:rsidRPr="00A4140C" w:rsidRDefault="009B249D" w:rsidP="009B249D">
      <w:pPr>
        <w:pStyle w:val="FigureTitle"/>
      </w:pPr>
      <w:r w:rsidRPr="00A4140C">
        <w:rPr>
          <w:b w:val="0"/>
        </w:rPr>
        <w:lastRenderedPageBreak/>
        <w:t xml:space="preserve">Figure </w:t>
      </w:r>
      <w:r w:rsidR="004271D8">
        <w:rPr>
          <w:b w:val="0"/>
        </w:rPr>
        <w:t>14.</w:t>
      </w:r>
      <w:r w:rsidR="00100632">
        <w:rPr>
          <w:b w:val="0"/>
          <w:noProof/>
        </w:rPr>
        <w:t>37</w:t>
      </w:r>
      <w:r w:rsidRPr="00A4140C">
        <w:rPr>
          <w:b w:val="0"/>
        </w:rPr>
        <w:tab/>
      </w:r>
      <w:r w:rsidRPr="00A4140C">
        <w:t xml:space="preserve">People with disability aged </w:t>
      </w:r>
      <w:r>
        <w:t>5</w:t>
      </w:r>
      <w:r w:rsidRPr="00A4140C">
        <w:t xml:space="preserve">–64 years who </w:t>
      </w:r>
      <w:r w:rsidR="00C22158">
        <w:t>report the main reason for not leaving home as often as they would like is their disability or condition</w:t>
      </w:r>
      <w:r w:rsidRPr="00A4140C">
        <w:t>,</w:t>
      </w:r>
      <w:r w:rsidR="00C22158">
        <w:t xml:space="preserve"> by disability status,</w:t>
      </w:r>
      <w:r w:rsidRPr="00A4140C">
        <w:t xml:space="preserve"> 201</w:t>
      </w:r>
      <w:r>
        <w:t>2</w:t>
      </w:r>
      <w:r w:rsidRPr="00A4140C">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9B249D" w:rsidRPr="00A4140C" w:rsidTr="00515779">
        <w:tc>
          <w:tcPr>
            <w:tcW w:w="8777" w:type="dxa"/>
            <w:tcBorders>
              <w:top w:val="single" w:sz="6" w:space="0" w:color="auto"/>
              <w:bottom w:val="single" w:sz="6" w:space="0" w:color="auto"/>
              <w:right w:val="nil"/>
            </w:tcBorders>
          </w:tcPr>
          <w:p w:rsidR="009B249D" w:rsidRPr="00A4140C" w:rsidRDefault="007C4BB0" w:rsidP="00DF3F46">
            <w:pPr>
              <w:pStyle w:val="Figure"/>
            </w:pPr>
            <w:r>
              <w:rPr>
                <w:noProof/>
              </w:rPr>
              <w:drawing>
                <wp:inline distT="0" distB="0" distL="0" distR="0">
                  <wp:extent cx="5391150" cy="2686050"/>
                  <wp:effectExtent l="0" t="0" r="0" b="0"/>
                  <wp:docPr id="128" name="Picture 128" descr="Figure 14.37 People with disability aged 5–64 years who report the main reason for not leaving home as often as they would like is their disability or condition, by disability status, 2012&#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p>
        </w:tc>
      </w:tr>
    </w:tbl>
    <w:p w:rsidR="009B249D" w:rsidRPr="00A4140C" w:rsidRDefault="009B249D" w:rsidP="009B249D">
      <w:pPr>
        <w:pStyle w:val="Note"/>
      </w:pPr>
      <w:r w:rsidRPr="00A4140C">
        <w:rPr>
          <w:rStyle w:val="NoteLabel"/>
        </w:rPr>
        <w:t>A</w:t>
      </w:r>
      <w:r>
        <w:t xml:space="preserve"> For people aged 15-54 years, living in households</w:t>
      </w:r>
      <w:r w:rsidRPr="00A4140C">
        <w:t xml:space="preserve">. </w:t>
      </w:r>
      <w:r w:rsidRPr="00A4140C">
        <w:rPr>
          <w:rStyle w:val="NoteLabel"/>
        </w:rPr>
        <w:t>b</w:t>
      </w:r>
      <w:r w:rsidRPr="00A4140C">
        <w:t xml:space="preserve"> </w:t>
      </w:r>
      <w:r>
        <w:t xml:space="preserve">Profound or severe core activity limitation refers to always or sometimes needing assistance with one or more of the core activities. Core activities comprise communication, mobility and </w:t>
      </w:r>
      <w:proofErr w:type="spellStart"/>
      <w:r>
        <w:t>self care</w:t>
      </w:r>
      <w:proofErr w:type="spellEnd"/>
      <w:r>
        <w:t>.</w:t>
      </w:r>
      <w:r w:rsidRPr="00A4140C">
        <w:t xml:space="preserve"> </w:t>
      </w:r>
      <w:r w:rsidRPr="00A4140C">
        <w:rPr>
          <w:rStyle w:val="NoteLabel"/>
        </w:rPr>
        <w:t>c</w:t>
      </w:r>
      <w:r w:rsidRPr="00A4140C">
        <w:t xml:space="preserve"> Error bars represent the 95 per cent confidence interval associated with each point estimate.</w:t>
      </w:r>
    </w:p>
    <w:p w:rsidR="009B249D" w:rsidRPr="00A4140C" w:rsidRDefault="009B249D" w:rsidP="009B249D">
      <w:pPr>
        <w:pStyle w:val="Source"/>
      </w:pPr>
      <w:r w:rsidRPr="00A4140C">
        <w:rPr>
          <w:i/>
        </w:rPr>
        <w:t>Source</w:t>
      </w:r>
      <w:r w:rsidRPr="00A4140C">
        <w:t xml:space="preserve">: ABS (unpublished) </w:t>
      </w:r>
      <w:r>
        <w:rPr>
          <w:i/>
        </w:rPr>
        <w:t>2012 Survey of Disability, Ageing and Carers</w:t>
      </w:r>
      <w:r w:rsidR="00C22158" w:rsidRPr="00F21C84">
        <w:t xml:space="preserve">; table </w:t>
      </w:r>
      <w:proofErr w:type="spellStart"/>
      <w:r w:rsidR="00C22158" w:rsidRPr="00F21C84">
        <w:t>14A.</w:t>
      </w:r>
      <w:r w:rsidR="00C22158">
        <w:t>124</w:t>
      </w:r>
      <w:proofErr w:type="spellEnd"/>
      <w:r w:rsidR="00C22158">
        <w:t>.</w:t>
      </w:r>
      <w:r w:rsidRPr="00A4140C">
        <w:t xml:space="preserve"> </w:t>
      </w:r>
    </w:p>
    <w:p w:rsidR="001F39F2" w:rsidRPr="00A4140C" w:rsidRDefault="001F39F2" w:rsidP="00585E2C">
      <w:pPr>
        <w:pStyle w:val="Heading4"/>
      </w:pPr>
      <w:r w:rsidRPr="00A4140C">
        <w:t>Use of other services by people with disability</w:t>
      </w:r>
    </w:p>
    <w:p w:rsidR="001F39F2" w:rsidRPr="00A4140C" w:rsidRDefault="001F39F2" w:rsidP="00C31EEE">
      <w:pPr>
        <w:pStyle w:val="BodyText"/>
      </w:pPr>
      <w:r w:rsidRPr="00A4140C">
        <w:t>‘Use of other services by people with disability’ is an indicator of governments’ objective of enhancing the quality of life experienced by people with disability by assisting them to gain access to mainstream government services (box 14.</w:t>
      </w:r>
      <w:r w:rsidR="00525A0A" w:rsidRPr="00A4140C">
        <w:t>23</w:t>
      </w:r>
      <w:r w:rsidRPr="00A4140C">
        <w:t>).</w:t>
      </w:r>
    </w:p>
    <w:p w:rsidR="001F39F2" w:rsidRPr="00A4140C" w:rsidRDefault="001F39F2" w:rsidP="00585E2C">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1F39F2" w:rsidRPr="00A4140C" w:rsidTr="00CE6379">
        <w:tc>
          <w:tcPr>
            <w:tcW w:w="8771" w:type="dxa"/>
            <w:tcBorders>
              <w:top w:val="single" w:sz="6" w:space="0" w:color="auto"/>
              <w:bottom w:val="nil"/>
            </w:tcBorders>
          </w:tcPr>
          <w:p w:rsidR="001F39F2" w:rsidRPr="00A4140C" w:rsidRDefault="001F39F2" w:rsidP="00585E2C">
            <w:pPr>
              <w:pStyle w:val="BoxTitle"/>
            </w:pPr>
            <w:r w:rsidRPr="00A4140C">
              <w:rPr>
                <w:b w:val="0"/>
              </w:rPr>
              <w:t xml:space="preserve">Box </w:t>
            </w:r>
            <w:r w:rsidR="004271D8">
              <w:rPr>
                <w:b w:val="0"/>
              </w:rPr>
              <w:t>14.</w:t>
            </w:r>
            <w:r w:rsidR="00100632">
              <w:rPr>
                <w:b w:val="0"/>
                <w:noProof/>
              </w:rPr>
              <w:t>23</w:t>
            </w:r>
            <w:r w:rsidRPr="00A4140C">
              <w:tab/>
              <w:t>Use of other services by people with disability</w:t>
            </w:r>
          </w:p>
        </w:tc>
      </w:tr>
      <w:tr w:rsidR="001F39F2" w:rsidRPr="00A4140C" w:rsidTr="00CE6379">
        <w:trPr>
          <w:cantSplit/>
        </w:trPr>
        <w:tc>
          <w:tcPr>
            <w:tcW w:w="8771" w:type="dxa"/>
            <w:tcBorders>
              <w:top w:val="nil"/>
              <w:left w:val="single" w:sz="6" w:space="0" w:color="auto"/>
              <w:bottom w:val="nil"/>
              <w:right w:val="single" w:sz="6" w:space="0" w:color="auto"/>
            </w:tcBorders>
          </w:tcPr>
          <w:p w:rsidR="003B6657" w:rsidRPr="00BA726F" w:rsidRDefault="003B6657" w:rsidP="00585E2C">
            <w:pPr>
              <w:keepNext/>
              <w:spacing w:before="120" w:line="280" w:lineRule="atLeast"/>
              <w:jc w:val="both"/>
              <w:rPr>
                <w:rFonts w:ascii="Arial" w:hAnsi="Arial"/>
                <w:sz w:val="22"/>
                <w:szCs w:val="22"/>
                <w:lang w:eastAsia="en-US"/>
              </w:rPr>
            </w:pPr>
            <w:r w:rsidRPr="00BA726F">
              <w:rPr>
                <w:rFonts w:ascii="Arial" w:hAnsi="Arial"/>
                <w:sz w:val="22"/>
                <w:szCs w:val="22"/>
                <w:lang w:eastAsia="en-US"/>
              </w:rPr>
              <w:t>This indicator is reported using different measures in different Reports, depending on the data available.</w:t>
            </w:r>
          </w:p>
          <w:p w:rsidR="00A310EB" w:rsidRPr="00BA726F" w:rsidRDefault="00A310EB" w:rsidP="00A310EB">
            <w:pPr>
              <w:pStyle w:val="Box"/>
              <w:rPr>
                <w:szCs w:val="22"/>
              </w:rPr>
            </w:pPr>
            <w:r w:rsidRPr="00BA726F">
              <w:rPr>
                <w:szCs w:val="22"/>
              </w:rPr>
              <w:t xml:space="preserve">A higher or increasing proportion of people with disability who use the selected mainstream government services suggests greater access to these services. </w:t>
            </w:r>
          </w:p>
          <w:p w:rsidR="00A310EB" w:rsidRPr="00BA726F" w:rsidRDefault="00A310EB" w:rsidP="00A310EB">
            <w:pPr>
              <w:pStyle w:val="Box"/>
              <w:rPr>
                <w:szCs w:val="22"/>
              </w:rPr>
            </w:pPr>
            <w:r w:rsidRPr="00BA726F">
              <w:rPr>
                <w:szCs w:val="22"/>
              </w:rPr>
              <w:t>This indicator does</w:t>
            </w:r>
            <w:r w:rsidRPr="00BA726F" w:rsidDel="00217352">
              <w:rPr>
                <w:szCs w:val="22"/>
              </w:rPr>
              <w:t xml:space="preserve"> </w:t>
            </w:r>
            <w:r w:rsidRPr="00BA726F">
              <w:rPr>
                <w:szCs w:val="22"/>
              </w:rPr>
              <w:t>not provide information on whether the service accessed is the most appropriate, or the degree to which the service contributes to people’s quality of life. It also does not provide information on why some people do not access these services.</w:t>
            </w:r>
          </w:p>
          <w:p w:rsidR="00A310EB" w:rsidRPr="00BA726F" w:rsidRDefault="00A310EB" w:rsidP="00A310EB">
            <w:pPr>
              <w:pStyle w:val="Box"/>
              <w:rPr>
                <w:szCs w:val="22"/>
              </w:rPr>
            </w:pPr>
            <w:r w:rsidRPr="00BA726F">
              <w:rPr>
                <w:szCs w:val="22"/>
              </w:rPr>
              <w:t>Data for this indicator were not available for the 2014 Report.</w:t>
            </w:r>
          </w:p>
          <w:p w:rsidR="001F39F2" w:rsidRPr="00A4140C" w:rsidRDefault="00A310EB" w:rsidP="00A310EB">
            <w:pPr>
              <w:pStyle w:val="Box"/>
            </w:pPr>
            <w:r w:rsidRPr="00BA726F">
              <w:rPr>
                <w:szCs w:val="22"/>
              </w:rPr>
              <w:t>Data quality information for this indicator is under development.</w:t>
            </w:r>
          </w:p>
        </w:tc>
      </w:tr>
      <w:tr w:rsidR="001F39F2" w:rsidRPr="00A4140C" w:rsidTr="00CE6379">
        <w:trPr>
          <w:cantSplit/>
        </w:trPr>
        <w:tc>
          <w:tcPr>
            <w:tcW w:w="8771" w:type="dxa"/>
            <w:tcBorders>
              <w:top w:val="nil"/>
              <w:left w:val="single" w:sz="6" w:space="0" w:color="auto"/>
              <w:bottom w:val="single" w:sz="6" w:space="0" w:color="auto"/>
              <w:right w:val="single" w:sz="6" w:space="0" w:color="auto"/>
            </w:tcBorders>
          </w:tcPr>
          <w:p w:rsidR="001F39F2" w:rsidRPr="00A4140C" w:rsidRDefault="001F39F2" w:rsidP="00585E2C">
            <w:pPr>
              <w:pStyle w:val="Box"/>
              <w:spacing w:before="0" w:line="120" w:lineRule="exact"/>
            </w:pPr>
          </w:p>
        </w:tc>
      </w:tr>
      <w:tr w:rsidR="001F39F2" w:rsidRPr="00A4140C" w:rsidTr="00CE6379">
        <w:tc>
          <w:tcPr>
            <w:tcW w:w="8771" w:type="dxa"/>
            <w:tcBorders>
              <w:top w:val="nil"/>
              <w:left w:val="nil"/>
              <w:bottom w:val="nil"/>
              <w:right w:val="nil"/>
            </w:tcBorders>
          </w:tcPr>
          <w:p w:rsidR="001F39F2" w:rsidRPr="00A4140C" w:rsidRDefault="001F39F2" w:rsidP="00585E2C">
            <w:pPr>
              <w:pStyle w:val="Box"/>
              <w:keepNext w:val="0"/>
              <w:spacing w:before="60" w:after="60" w:line="80" w:lineRule="exact"/>
              <w:rPr>
                <w:b/>
                <w:color w:val="FF00FF"/>
                <w:sz w:val="14"/>
              </w:rPr>
            </w:pPr>
          </w:p>
        </w:tc>
      </w:tr>
    </w:tbl>
    <w:p w:rsidR="00900D7F" w:rsidRPr="00A4140C" w:rsidRDefault="00900D7F" w:rsidP="00585E2C">
      <w:pPr>
        <w:pStyle w:val="Heading5"/>
        <w:rPr>
          <w:rStyle w:val="DraftingNote"/>
          <w:b w:val="0"/>
          <w:color w:val="auto"/>
        </w:rPr>
      </w:pPr>
      <w:r w:rsidRPr="00A4140C">
        <w:lastRenderedPageBreak/>
        <w:t>‘Use of other services’ data reported elsewhere in this Report</w:t>
      </w:r>
    </w:p>
    <w:p w:rsidR="001F39F2" w:rsidRPr="00A4140C" w:rsidRDefault="001F39F2" w:rsidP="00585E2C">
      <w:pPr>
        <w:pStyle w:val="BodyText"/>
      </w:pPr>
      <w:r w:rsidRPr="00A4140C">
        <w:t xml:space="preserve">Data on the participation of people with disability in various government services are incorporated in the performance indicator frameworks for other chapters of this Report. Participation is reported for </w:t>
      </w:r>
      <w:r w:rsidR="00F82D6B">
        <w:t>early childhood education and care</w:t>
      </w:r>
      <w:r w:rsidRPr="00A4140C">
        <w:t xml:space="preserve"> (chapter 3); VET (chapter 5); </w:t>
      </w:r>
      <w:r w:rsidR="002E6F95" w:rsidRPr="00A4140C">
        <w:t>social</w:t>
      </w:r>
      <w:r w:rsidRPr="00A4140C">
        <w:t xml:space="preserve">, community and State owned and managed Indigenous housing </w:t>
      </w:r>
      <w:r w:rsidR="002E6F95" w:rsidRPr="00A4140C">
        <w:t>(chapter 1</w:t>
      </w:r>
      <w:r w:rsidR="00F82D6B">
        <w:t>7</w:t>
      </w:r>
      <w:r w:rsidR="002E6F95" w:rsidRPr="00A4140C">
        <w:t xml:space="preserve">) </w:t>
      </w:r>
      <w:r w:rsidRPr="00A4140C">
        <w:t>and Commonwealth Rent Assistance</w:t>
      </w:r>
      <w:r w:rsidR="002E6F95" w:rsidRPr="00A4140C">
        <w:t xml:space="preserve"> (sector overview G)</w:t>
      </w:r>
      <w:r w:rsidRPr="00A4140C">
        <w:t>. In addition, the following chapters include data on services provided to people with disability:</w:t>
      </w:r>
    </w:p>
    <w:p w:rsidR="001F39F2" w:rsidRPr="00A4140C" w:rsidRDefault="001F39F2" w:rsidP="00585E2C">
      <w:pPr>
        <w:pStyle w:val="ListBullet"/>
      </w:pPr>
      <w:r w:rsidRPr="00A4140C">
        <w:t xml:space="preserve">‘School education’ (chapter 4) reports data on students with disability in the student body mix </w:t>
      </w:r>
    </w:p>
    <w:p w:rsidR="001F39F2" w:rsidRPr="00A4140C" w:rsidRDefault="001F39F2" w:rsidP="00585E2C">
      <w:pPr>
        <w:pStyle w:val="ListBullet"/>
      </w:pPr>
      <w:r w:rsidRPr="00A4140C">
        <w:t xml:space="preserve">‘Mental health management’ (chapter 12) reports performance data on specialised mental health services </w:t>
      </w:r>
    </w:p>
    <w:p w:rsidR="001F39F2" w:rsidRPr="00A4140C" w:rsidRDefault="001F39F2" w:rsidP="00585E2C">
      <w:pPr>
        <w:pStyle w:val="ListBullet"/>
      </w:pPr>
      <w:r w:rsidRPr="00A4140C">
        <w:t xml:space="preserve">‘Aged care services’ (chapter 13) reports data on </w:t>
      </w:r>
      <w:proofErr w:type="spellStart"/>
      <w:r w:rsidRPr="00A4140C">
        <w:t>HACC</w:t>
      </w:r>
      <w:proofErr w:type="spellEnd"/>
      <w:r w:rsidRPr="00A4140C">
        <w:t xml:space="preserve"> services received, including those received by people with a profound, severe or moderate core activity limitation, disaggregated by jurisdiction and geographic location</w:t>
      </w:r>
      <w:r w:rsidR="002E6F95" w:rsidRPr="00A4140C">
        <w:t xml:space="preserve"> for people 65 years and over</w:t>
      </w:r>
      <w:r w:rsidRPr="00A4140C">
        <w:t>.</w:t>
      </w:r>
    </w:p>
    <w:p w:rsidR="001F39F2" w:rsidRPr="00A4140C" w:rsidRDefault="004271D8" w:rsidP="00585E2C">
      <w:pPr>
        <w:pStyle w:val="Heading2"/>
      </w:pPr>
      <w:bookmarkStart w:id="41" w:name="_Toc248563905"/>
      <w:bookmarkEnd w:id="37"/>
      <w:r>
        <w:t>14.</w:t>
      </w:r>
      <w:r w:rsidR="00100632">
        <w:rPr>
          <w:noProof/>
        </w:rPr>
        <w:t>4</w:t>
      </w:r>
      <w:r w:rsidR="001F39F2" w:rsidRPr="00A4140C">
        <w:tab/>
        <w:t>Future directions in performance reporting</w:t>
      </w:r>
      <w:bookmarkEnd w:id="41"/>
    </w:p>
    <w:p w:rsidR="001F39F2" w:rsidRPr="00A4140C" w:rsidRDefault="001F39F2" w:rsidP="00585E2C">
      <w:pPr>
        <w:pStyle w:val="Heading3"/>
      </w:pPr>
      <w:r w:rsidRPr="00A4140C">
        <w:t xml:space="preserve">Scope for further improvements to </w:t>
      </w:r>
      <w:r w:rsidR="001D78F3" w:rsidRPr="00A4140C">
        <w:t>reporting</w:t>
      </w:r>
    </w:p>
    <w:p w:rsidR="001F39F2" w:rsidRPr="00A4140C" w:rsidRDefault="001F39F2" w:rsidP="00585E2C">
      <w:pPr>
        <w:pStyle w:val="BodyText"/>
      </w:pPr>
      <w:r w:rsidRPr="00A4140C">
        <w:t>There is scope for further improvements in reporting against the current framework, including improvements to the data on service quality. The Steering Committee intends to address limitations over time by:</w:t>
      </w:r>
    </w:p>
    <w:p w:rsidR="001F39F2" w:rsidRPr="00A4140C" w:rsidRDefault="001F39F2" w:rsidP="00585E2C">
      <w:pPr>
        <w:pStyle w:val="ListBullet"/>
      </w:pPr>
      <w:r w:rsidRPr="00A4140C">
        <w:t xml:space="preserve">considering the development of an indicator on quality of life </w:t>
      </w:r>
    </w:p>
    <w:p w:rsidR="001F39F2" w:rsidRPr="00A4140C" w:rsidRDefault="001F39F2" w:rsidP="00585E2C">
      <w:pPr>
        <w:pStyle w:val="ListBullet"/>
      </w:pPr>
      <w:r w:rsidRPr="00A4140C">
        <w:t xml:space="preserve">reporting improved service user data, as a result of anticipated improvements in data quality and comparability </w:t>
      </w:r>
    </w:p>
    <w:p w:rsidR="001F39F2" w:rsidRPr="00A4140C" w:rsidRDefault="001F39F2" w:rsidP="00585E2C">
      <w:pPr>
        <w:pStyle w:val="ListBullet"/>
      </w:pPr>
      <w:r w:rsidRPr="00A4140C">
        <w:t>reporting more comprehensive social and community participation data, when available</w:t>
      </w:r>
    </w:p>
    <w:p w:rsidR="001F39F2" w:rsidRPr="00A4140C" w:rsidRDefault="001F39F2" w:rsidP="00585E2C">
      <w:pPr>
        <w:pStyle w:val="ListBullet"/>
      </w:pPr>
      <w:r w:rsidRPr="00A4140C">
        <w:t xml:space="preserve">reporting </w:t>
      </w:r>
      <w:r w:rsidR="008F681D" w:rsidRPr="00A4140C">
        <w:t xml:space="preserve">nationally consistent </w:t>
      </w:r>
      <w:r w:rsidRPr="00A4140C">
        <w:t>client and carer satisfaction with service quality</w:t>
      </w:r>
      <w:r w:rsidR="008F681D" w:rsidRPr="00A4140C">
        <w:t xml:space="preserve"> for all jurisdictions</w:t>
      </w:r>
      <w:r w:rsidRPr="00A4140C">
        <w:t xml:space="preserve"> </w:t>
      </w:r>
    </w:p>
    <w:p w:rsidR="001F39F2" w:rsidRDefault="001F39F2" w:rsidP="00585E2C">
      <w:pPr>
        <w:pStyle w:val="ListBullet"/>
      </w:pPr>
      <w:r w:rsidRPr="00A4140C">
        <w:t xml:space="preserve">reporting </w:t>
      </w:r>
      <w:r w:rsidR="008F681D" w:rsidRPr="00A4140C">
        <w:t>improved</w:t>
      </w:r>
      <w:r w:rsidRPr="00A4140C">
        <w:t xml:space="preserve"> quality assurance processes data, which are expected to become more complete and comparable under the NDA</w:t>
      </w:r>
    </w:p>
    <w:p w:rsidR="00DA3101" w:rsidRPr="00A4140C" w:rsidRDefault="00DA3101" w:rsidP="00585E2C">
      <w:pPr>
        <w:pStyle w:val="ListBullet"/>
      </w:pPr>
      <w:r>
        <w:t>improving the timeliness of service user data, to report on current year.</w:t>
      </w:r>
    </w:p>
    <w:p w:rsidR="001F39F2" w:rsidRPr="00A4140C" w:rsidRDefault="001F39F2" w:rsidP="00585E2C">
      <w:pPr>
        <w:pStyle w:val="Heading3"/>
      </w:pPr>
      <w:r w:rsidRPr="00A4140C">
        <w:lastRenderedPageBreak/>
        <w:t>COAG developments</w:t>
      </w:r>
    </w:p>
    <w:p w:rsidR="008F681D" w:rsidRPr="00A4140C" w:rsidRDefault="008F681D" w:rsidP="00585E2C">
      <w:pPr>
        <w:pStyle w:val="BodyText"/>
      </w:pPr>
      <w:r w:rsidRPr="00A4140C">
        <w:t>The Steering Committee is committed to ensuring this chapter remains aligned with the significant reforms being implemented by COAG.</w:t>
      </w:r>
    </w:p>
    <w:p w:rsidR="008F681D" w:rsidRPr="00A4140C" w:rsidRDefault="008F681D" w:rsidP="00585E2C">
      <w:pPr>
        <w:pStyle w:val="BodyText"/>
      </w:pPr>
      <w:r w:rsidRPr="00A4140C">
        <w:t>Indicators in the chapter will continue to be aligned with indicators in the NDA, and the chapter will reflect development in the National Disability Strategy and the National Disability Insurance Scheme.</w:t>
      </w:r>
    </w:p>
    <w:p w:rsidR="001F39F2" w:rsidRPr="00A4140C" w:rsidRDefault="001F39F2" w:rsidP="00585E2C">
      <w:pPr>
        <w:pStyle w:val="Heading4"/>
      </w:pPr>
      <w:r w:rsidRPr="00A4140C">
        <w:t>National Disability Strategy</w:t>
      </w:r>
    </w:p>
    <w:p w:rsidR="001F39F2" w:rsidRPr="00A4140C" w:rsidRDefault="001F39F2" w:rsidP="00585E2C">
      <w:pPr>
        <w:pStyle w:val="BodyText"/>
      </w:pPr>
      <w:r w:rsidRPr="00A4140C">
        <w:t>The National Disability Strategy 2010</w:t>
      </w:r>
      <w:r w:rsidR="00692E9C" w:rsidRPr="00A4140C">
        <w:t>–</w:t>
      </w:r>
      <w:r w:rsidRPr="00A4140C">
        <w:t>2020 was formally endorsed by COAG on 13</w:t>
      </w:r>
      <w:r w:rsidR="00685295" w:rsidRPr="00A4140C">
        <w:t> </w:t>
      </w:r>
      <w:r w:rsidRPr="00A4140C">
        <w:t>February 2011 and launched by the Australian Government on 18 March 2011. This represents the first time in Australia’s history that all governments have committed to a unified, national approach to improving the lives of people with disability, their families and carers.</w:t>
      </w:r>
    </w:p>
    <w:p w:rsidR="001F39F2" w:rsidRPr="00A4140C" w:rsidRDefault="001F39F2" w:rsidP="00585E2C">
      <w:pPr>
        <w:pStyle w:val="BodyText"/>
      </w:pPr>
      <w:r w:rsidRPr="00A4140C">
        <w:t xml:space="preserve">The Strategy </w:t>
      </w:r>
      <w:r w:rsidR="00DA3101">
        <w:t xml:space="preserve">is designed to </w:t>
      </w:r>
      <w:r w:rsidRPr="00A4140C">
        <w:t>guide public policy across governments and aims to bring about changes to all mainstream services and programs, as well as community infrastructure, to ensure they are accessible and responsive to the needs of people with disability.</w:t>
      </w:r>
    </w:p>
    <w:p w:rsidR="001F39F2" w:rsidRPr="00A4140C" w:rsidRDefault="001F39F2" w:rsidP="00585E2C">
      <w:pPr>
        <w:pStyle w:val="BodyText"/>
      </w:pPr>
      <w:r w:rsidRPr="00A4140C">
        <w:t xml:space="preserve">Every two years, a high level progress report will track achievements under the Strategy and provide a picture of how people with disability are faring. The first biennial progress report </w:t>
      </w:r>
      <w:r w:rsidR="008B33C9">
        <w:t xml:space="preserve">is expected to </w:t>
      </w:r>
      <w:r w:rsidRPr="00A4140C">
        <w:t>be presented to COAG in 2014.</w:t>
      </w:r>
    </w:p>
    <w:p w:rsidR="002E6F95" w:rsidRPr="00A4140C" w:rsidRDefault="00710693" w:rsidP="00585E2C">
      <w:pPr>
        <w:pStyle w:val="Heading4"/>
        <w:tabs>
          <w:tab w:val="left" w:pos="4845"/>
        </w:tabs>
      </w:pPr>
      <w:r w:rsidRPr="00A4140C">
        <w:t>National Disability Insurance Scheme</w:t>
      </w:r>
    </w:p>
    <w:p w:rsidR="00A86E6F" w:rsidRPr="00E8670C" w:rsidRDefault="001C669E" w:rsidP="00E8670C">
      <w:pPr>
        <w:pStyle w:val="BodyText"/>
      </w:pPr>
      <w:r w:rsidRPr="00A4140C">
        <w:t>The first stage of the</w:t>
      </w:r>
      <w:r w:rsidR="00710693" w:rsidRPr="00A4140C">
        <w:t xml:space="preserve"> </w:t>
      </w:r>
      <w:r w:rsidR="00785D81" w:rsidRPr="00A4140C">
        <w:t>National Disability Insurance Scheme (</w:t>
      </w:r>
      <w:proofErr w:type="spellStart"/>
      <w:r w:rsidRPr="00A4140C">
        <w:t>NDIS</w:t>
      </w:r>
      <w:proofErr w:type="spellEnd"/>
      <w:r w:rsidR="00785D81" w:rsidRPr="00A4140C">
        <w:t>)</w:t>
      </w:r>
      <w:r w:rsidR="00710693" w:rsidRPr="00A4140C">
        <w:t xml:space="preserve"> </w:t>
      </w:r>
      <w:r w:rsidR="005D189E" w:rsidRPr="00A4140C">
        <w:t>commence</w:t>
      </w:r>
      <w:r w:rsidR="008B33C9">
        <w:t>d</w:t>
      </w:r>
      <w:r w:rsidR="005D189E" w:rsidRPr="00A4140C">
        <w:t xml:space="preserve"> on 1 July 2013</w:t>
      </w:r>
      <w:r w:rsidR="0036455E" w:rsidRPr="00A4140C">
        <w:t>,</w:t>
      </w:r>
      <w:r w:rsidR="005D189E" w:rsidRPr="00A4140C">
        <w:t xml:space="preserve"> with </w:t>
      </w:r>
      <w:r w:rsidR="008B33C9">
        <w:t xml:space="preserve">launch </w:t>
      </w:r>
      <w:r w:rsidR="005D189E" w:rsidRPr="00A4140C">
        <w:t xml:space="preserve">sites </w:t>
      </w:r>
      <w:r w:rsidR="00710693" w:rsidRPr="00A4140C">
        <w:t xml:space="preserve">in </w:t>
      </w:r>
      <w:r w:rsidR="00961DAB" w:rsidRPr="00A4140C">
        <w:t xml:space="preserve">NSW, Victoria, </w:t>
      </w:r>
      <w:r w:rsidR="00710693" w:rsidRPr="00A4140C">
        <w:t>South Australia</w:t>
      </w:r>
      <w:r w:rsidR="008B33C9">
        <w:t xml:space="preserve"> and </w:t>
      </w:r>
      <w:r w:rsidR="00710693" w:rsidRPr="00A4140C">
        <w:t>Tasmania</w:t>
      </w:r>
      <w:r w:rsidR="000D2E3A" w:rsidRPr="00A4140C">
        <w:t>.</w:t>
      </w:r>
      <w:r w:rsidR="00F059DF">
        <w:t xml:space="preserve"> </w:t>
      </w:r>
      <w:r w:rsidR="00A86E6F" w:rsidRPr="00E8670C">
        <w:t>Roll out of the full scheme in NSW, Victoria, Queensland, South Australia, Tasmania, the ACT and the Northern Territory will commence progressively from July 201</w:t>
      </w:r>
      <w:r w:rsidR="00CA0D6A">
        <w:t>4</w:t>
      </w:r>
      <w:r w:rsidR="00A86E6F" w:rsidRPr="00E8670C">
        <w:t>.</w:t>
      </w:r>
    </w:p>
    <w:p w:rsidR="00785D81" w:rsidRDefault="00785D81" w:rsidP="00585E2C">
      <w:pPr>
        <w:pStyle w:val="BodyText"/>
      </w:pPr>
      <w:r w:rsidRPr="00A4140C">
        <w:t xml:space="preserve">The first stage includes the establishment of a new National Disability </w:t>
      </w:r>
      <w:r w:rsidR="0086157F">
        <w:t>Insurance</w:t>
      </w:r>
      <w:r w:rsidRPr="00A4140C">
        <w:t xml:space="preserve"> Agency to run the delivery of care and support to people with disability, their families and carers. The establishment of the </w:t>
      </w:r>
      <w:proofErr w:type="spellStart"/>
      <w:r w:rsidRPr="00A4140C">
        <w:t>NDIS</w:t>
      </w:r>
      <w:proofErr w:type="spellEnd"/>
      <w:r w:rsidRPr="00A4140C">
        <w:t xml:space="preserve"> </w:t>
      </w:r>
      <w:r w:rsidR="00F059DF">
        <w:t>will</w:t>
      </w:r>
      <w:r w:rsidRPr="00A4140C">
        <w:t xml:space="preserve"> influence the future direction of the DS </w:t>
      </w:r>
      <w:proofErr w:type="spellStart"/>
      <w:r w:rsidRPr="00A4140C">
        <w:t>NMDS</w:t>
      </w:r>
      <w:proofErr w:type="spellEnd"/>
      <w:r w:rsidRPr="00A4140C">
        <w:t xml:space="preserve"> and data in future editions of the Report.</w:t>
      </w:r>
    </w:p>
    <w:p w:rsidR="004A3F42" w:rsidRPr="00A4140C" w:rsidRDefault="004A3F42" w:rsidP="00585E2C">
      <w:pPr>
        <w:pStyle w:val="Heading4"/>
        <w:tabs>
          <w:tab w:val="left" w:pos="4845"/>
        </w:tabs>
      </w:pPr>
      <w:r w:rsidRPr="00A4140C">
        <w:lastRenderedPageBreak/>
        <w:t>National Health Reform</w:t>
      </w:r>
      <w:r w:rsidR="009C0FC4" w:rsidRPr="00A4140C">
        <w:t xml:space="preserve"> Agreement</w:t>
      </w:r>
    </w:p>
    <w:p w:rsidR="0036455E" w:rsidRPr="00A4140C" w:rsidRDefault="006852C5" w:rsidP="00585E2C">
      <w:pPr>
        <w:pStyle w:val="BodyText"/>
      </w:pPr>
      <w:r>
        <w:t xml:space="preserve">COAG agreed </w:t>
      </w:r>
      <w:r w:rsidR="009C0FC4" w:rsidRPr="00A4140C">
        <w:t xml:space="preserve">the National Health Reform Agreement </w:t>
      </w:r>
      <w:r w:rsidR="0036455E" w:rsidRPr="00A4140C">
        <w:t>out of session in August 2011. The Agreement gives effect to the commitment made by the Council of Australian Governments (COAG) on 13 February 2011, and in doing so, supersedes the National Health and Hospitals Network Agreement and the Heads of Agreement on National Health Reform.</w:t>
      </w:r>
    </w:p>
    <w:p w:rsidR="009C0FC4" w:rsidRPr="00A4140C" w:rsidRDefault="0036455E" w:rsidP="00585E2C">
      <w:pPr>
        <w:pStyle w:val="BodyText"/>
      </w:pPr>
      <w:r w:rsidRPr="00A4140C">
        <w:t xml:space="preserve">The Agreement </w:t>
      </w:r>
      <w:r w:rsidR="009C0FC4" w:rsidRPr="00A4140C">
        <w:t xml:space="preserve">will deliver major reforms to the organisation, funding and delivery of health and aged care. </w:t>
      </w:r>
      <w:r w:rsidRPr="00A4140C">
        <w:t>It</w:t>
      </w:r>
      <w:r w:rsidR="009C0FC4" w:rsidRPr="00A4140C">
        <w:t xml:space="preserve"> sets out the shared intention of the Commonwealth and State and Territory governments to work in partnership to improve health outcomes for all Australians and ensure the sustainability of the Australian health system. The reforms </w:t>
      </w:r>
      <w:r w:rsidRPr="00A4140C">
        <w:t xml:space="preserve">aim to </w:t>
      </w:r>
      <w:r w:rsidR="009C0FC4" w:rsidRPr="00A4140C">
        <w:t xml:space="preserve">achieve better access to services, improved local accountability and transparency, greater responsiveness to local communities and a stronger financial basis for our health system into the future. </w:t>
      </w:r>
    </w:p>
    <w:p w:rsidR="001F39F2" w:rsidRPr="00A4140C" w:rsidRDefault="004271D8" w:rsidP="00585E2C">
      <w:pPr>
        <w:pStyle w:val="Heading2"/>
      </w:pPr>
      <w:bookmarkStart w:id="42" w:name="OLE_LINK8"/>
      <w:bookmarkStart w:id="43" w:name="_Toc248563906"/>
      <w:r>
        <w:t>14.</w:t>
      </w:r>
      <w:r w:rsidR="00100632">
        <w:rPr>
          <w:noProof/>
        </w:rPr>
        <w:t>5</w:t>
      </w:r>
      <w:r w:rsidR="001F39F2" w:rsidRPr="00A4140C">
        <w:tab/>
      </w:r>
      <w:bookmarkEnd w:id="42"/>
      <w:r w:rsidR="001F39F2" w:rsidRPr="00A4140C">
        <w:t>Jurisdictions’ comments</w:t>
      </w:r>
      <w:bookmarkEnd w:id="43"/>
    </w:p>
    <w:p w:rsidR="001F39F2" w:rsidRPr="00A4140C" w:rsidRDefault="001F39F2" w:rsidP="00585E2C">
      <w:pPr>
        <w:pStyle w:val="BodyText"/>
      </w:pPr>
      <w:r w:rsidRPr="00A4140C">
        <w:t xml:space="preserve">This section provides comments from each jurisdiction on the services covered in this chapter. </w:t>
      </w:r>
    </w:p>
    <w:p w:rsidR="001F39F2" w:rsidRPr="00A4140C" w:rsidRDefault="001F39F2" w:rsidP="00585E2C">
      <w:pPr>
        <w:pStyle w:val="BodyText"/>
      </w:pPr>
      <w:r w:rsidRPr="00A4140C">
        <w:br w:type="page"/>
      </w:r>
    </w:p>
    <w:tbl>
      <w:tblPr>
        <w:tblW w:w="10632" w:type="dxa"/>
        <w:tblInd w:w="-885" w:type="dxa"/>
        <w:tblLayout w:type="fixed"/>
        <w:tblLook w:val="0000" w:firstRow="0" w:lastRow="0" w:firstColumn="0" w:lastColumn="0" w:noHBand="0" w:noVBand="0"/>
      </w:tblPr>
      <w:tblGrid>
        <w:gridCol w:w="993"/>
        <w:gridCol w:w="8789"/>
        <w:gridCol w:w="850"/>
      </w:tblGrid>
      <w:tr w:rsidR="001F39F2" w:rsidRPr="00A4140C" w:rsidTr="002450EA">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Australian Government comments</w:t>
            </w:r>
          </w:p>
        </w:tc>
        <w:tc>
          <w:tcPr>
            <w:tcW w:w="850" w:type="dxa"/>
          </w:tcPr>
          <w:p w:rsidR="001F39F2" w:rsidRPr="00A4140C" w:rsidRDefault="001F39F2" w:rsidP="00585E2C">
            <w:pPr>
              <w:spacing w:after="140"/>
              <w:rPr>
                <w:rFonts w:ascii="Arial" w:hAnsi="Arial"/>
                <w:b/>
              </w:rPr>
            </w:pPr>
          </w:p>
        </w:tc>
      </w:tr>
      <w:tr w:rsidR="001F39F2" w:rsidRPr="00A4140C" w:rsidTr="002450EA">
        <w:trPr>
          <w:cantSplit/>
          <w:trHeight w:hRule="exact" w:val="12600"/>
        </w:trPr>
        <w:tc>
          <w:tcPr>
            <w:tcW w:w="993" w:type="dxa"/>
            <w:vMerge/>
          </w:tcPr>
          <w:p w:rsidR="001F39F2" w:rsidRPr="00A4140C" w:rsidRDefault="001F39F2" w:rsidP="00585E2C">
            <w:pPr>
              <w:pStyle w:val="BodyText"/>
            </w:pPr>
          </w:p>
        </w:tc>
        <w:tc>
          <w:tcPr>
            <w:tcW w:w="8789" w:type="dxa"/>
          </w:tcPr>
          <w:p w:rsidR="00DF3F46" w:rsidRPr="00427C2A" w:rsidRDefault="00DF3F46" w:rsidP="00427C2A">
            <w:pPr>
              <w:pStyle w:val="Box"/>
              <w:rPr>
                <w:sz w:val="24"/>
                <w:szCs w:val="24"/>
              </w:rPr>
            </w:pPr>
            <w:r w:rsidRPr="00427C2A">
              <w:rPr>
                <w:sz w:val="24"/>
                <w:szCs w:val="24"/>
              </w:rPr>
              <w:t>During 2012-13 the Australian Government funded supported employment for over 21 500 people with disability in 311 Australian Disability Enterprise (ADE) outlets across Australia.</w:t>
            </w:r>
          </w:p>
          <w:p w:rsidR="00DF3F46" w:rsidRPr="00427C2A" w:rsidRDefault="00DF3F46" w:rsidP="00427C2A">
            <w:pPr>
              <w:pStyle w:val="Box"/>
              <w:rPr>
                <w:sz w:val="24"/>
                <w:szCs w:val="24"/>
              </w:rPr>
            </w:pPr>
            <w:r w:rsidRPr="00427C2A">
              <w:rPr>
                <w:sz w:val="24"/>
                <w:szCs w:val="24"/>
              </w:rPr>
              <w:t xml:space="preserve">A number of projects were funded to assist </w:t>
            </w:r>
            <w:proofErr w:type="spellStart"/>
            <w:r w:rsidRPr="00427C2A">
              <w:rPr>
                <w:sz w:val="24"/>
                <w:szCs w:val="24"/>
              </w:rPr>
              <w:t>ADEs</w:t>
            </w:r>
            <w:proofErr w:type="spellEnd"/>
            <w:r w:rsidRPr="00427C2A">
              <w:rPr>
                <w:sz w:val="24"/>
                <w:szCs w:val="24"/>
              </w:rPr>
              <w:t xml:space="preserve">. More than 2500 supported employees aged 55 years and older were provided with case management and practical support to explore options for retirement and to try alternative community-based options. 200 attendees from 100 different organisations attended social enterprise workshops and 35 </w:t>
            </w:r>
            <w:proofErr w:type="spellStart"/>
            <w:r w:rsidRPr="00427C2A">
              <w:rPr>
                <w:sz w:val="24"/>
                <w:szCs w:val="24"/>
              </w:rPr>
              <w:t>ADEs</w:t>
            </w:r>
            <w:proofErr w:type="spellEnd"/>
            <w:r w:rsidRPr="00427C2A">
              <w:rPr>
                <w:sz w:val="24"/>
                <w:szCs w:val="24"/>
              </w:rPr>
              <w:t xml:space="preserve"> received one-on-one assistance to develop business plans to move toward becoming social enterprises. Contribution payments were also provided to assist </w:t>
            </w:r>
            <w:proofErr w:type="spellStart"/>
            <w:r w:rsidRPr="00427C2A">
              <w:rPr>
                <w:sz w:val="24"/>
                <w:szCs w:val="24"/>
              </w:rPr>
              <w:t>ADEs</w:t>
            </w:r>
            <w:proofErr w:type="spellEnd"/>
            <w:r w:rsidRPr="00427C2A">
              <w:rPr>
                <w:sz w:val="24"/>
                <w:szCs w:val="24"/>
              </w:rPr>
              <w:t xml:space="preserve"> with their transition plans. An analysis of procurement opportunities for </w:t>
            </w:r>
            <w:proofErr w:type="spellStart"/>
            <w:r w:rsidRPr="00427C2A">
              <w:rPr>
                <w:sz w:val="24"/>
                <w:szCs w:val="24"/>
              </w:rPr>
              <w:t>ADEs</w:t>
            </w:r>
            <w:proofErr w:type="spellEnd"/>
            <w:r w:rsidRPr="00427C2A">
              <w:rPr>
                <w:sz w:val="24"/>
                <w:szCs w:val="24"/>
              </w:rPr>
              <w:t xml:space="preserve"> was undertaken to determine what all levels of government and big business purchase and how to align </w:t>
            </w:r>
            <w:proofErr w:type="spellStart"/>
            <w:r w:rsidRPr="00427C2A">
              <w:rPr>
                <w:sz w:val="24"/>
                <w:szCs w:val="24"/>
              </w:rPr>
              <w:t>ADEs</w:t>
            </w:r>
            <w:proofErr w:type="spellEnd"/>
            <w:r w:rsidRPr="00427C2A">
              <w:rPr>
                <w:sz w:val="24"/>
                <w:szCs w:val="24"/>
              </w:rPr>
              <w:t xml:space="preserve"> to meet this demand.</w:t>
            </w:r>
          </w:p>
          <w:p w:rsidR="00DF3F46" w:rsidRPr="00427C2A" w:rsidRDefault="00DF3F46" w:rsidP="00427C2A">
            <w:pPr>
              <w:pStyle w:val="Box"/>
              <w:rPr>
                <w:sz w:val="24"/>
                <w:szCs w:val="24"/>
              </w:rPr>
            </w:pPr>
            <w:r w:rsidRPr="00427C2A">
              <w:rPr>
                <w:sz w:val="24"/>
                <w:szCs w:val="24"/>
              </w:rPr>
              <w:t>A review of the costs to deliver supported employment was finalised in late 2012. The final report was provided to the N</w:t>
            </w:r>
            <w:r w:rsidR="0038082D" w:rsidRPr="00427C2A">
              <w:rPr>
                <w:sz w:val="24"/>
                <w:szCs w:val="24"/>
              </w:rPr>
              <w:t xml:space="preserve">ational </w:t>
            </w:r>
            <w:r w:rsidRPr="00427C2A">
              <w:rPr>
                <w:sz w:val="24"/>
                <w:szCs w:val="24"/>
              </w:rPr>
              <w:t>D</w:t>
            </w:r>
            <w:r w:rsidR="0038082D" w:rsidRPr="00427C2A">
              <w:rPr>
                <w:sz w:val="24"/>
                <w:szCs w:val="24"/>
              </w:rPr>
              <w:t xml:space="preserve">isability </w:t>
            </w:r>
            <w:r w:rsidRPr="00427C2A">
              <w:rPr>
                <w:sz w:val="24"/>
                <w:szCs w:val="24"/>
              </w:rPr>
              <w:t>I</w:t>
            </w:r>
            <w:r w:rsidR="0038082D" w:rsidRPr="00427C2A">
              <w:rPr>
                <w:sz w:val="24"/>
                <w:szCs w:val="24"/>
              </w:rPr>
              <w:t xml:space="preserve">nsurance </w:t>
            </w:r>
            <w:r w:rsidRPr="00427C2A">
              <w:rPr>
                <w:sz w:val="24"/>
                <w:szCs w:val="24"/>
              </w:rPr>
              <w:t>S</w:t>
            </w:r>
            <w:r w:rsidR="0038082D" w:rsidRPr="00427C2A">
              <w:rPr>
                <w:sz w:val="24"/>
                <w:szCs w:val="24"/>
              </w:rPr>
              <w:t>cheme</w:t>
            </w:r>
            <w:r w:rsidRPr="00427C2A">
              <w:rPr>
                <w:sz w:val="24"/>
                <w:szCs w:val="24"/>
              </w:rPr>
              <w:t xml:space="preserve"> for consideration in their implementation strategy.</w:t>
            </w:r>
          </w:p>
          <w:p w:rsidR="00DF3F46" w:rsidRPr="00427C2A" w:rsidRDefault="00DF3F46" w:rsidP="00427C2A">
            <w:pPr>
              <w:pStyle w:val="Box"/>
              <w:rPr>
                <w:sz w:val="24"/>
                <w:szCs w:val="24"/>
              </w:rPr>
            </w:pPr>
            <w:r w:rsidRPr="00427C2A">
              <w:rPr>
                <w:sz w:val="24"/>
                <w:szCs w:val="24"/>
              </w:rPr>
              <w:t>Jurisdictional endorsement of the revised National Standards for Disability Services is being finalised so that they are able to be implemented as soon as possible in 2014. The priority is to realise a set of National Standards that focus on person centred approaches and promoting choice and control by people with disability. The revised standards have been through consultation, validation, and user testing, culminating in a set of six standards that are able to be applied across a broad range of circumstances.</w:t>
            </w:r>
          </w:p>
          <w:p w:rsidR="00DF3F46" w:rsidRPr="00427C2A" w:rsidRDefault="00DF3F46" w:rsidP="00427C2A">
            <w:pPr>
              <w:pStyle w:val="Box"/>
              <w:rPr>
                <w:sz w:val="24"/>
                <w:szCs w:val="24"/>
              </w:rPr>
            </w:pPr>
            <w:r w:rsidRPr="00427C2A">
              <w:rPr>
                <w:sz w:val="24"/>
                <w:szCs w:val="24"/>
              </w:rPr>
              <w:t>During 2012-13, all four and five star DES - Employment Support Service providers were offered a contract extension from 4 March 2013 until 4 March 2018. The business of one, two and three star Employment Support Service providers was put out to an open tender in 2012, with the results announced on 30 October 2012. Successful tenderers received a five-year contract, from 4 March 2013 to 4 March 2018. The competitive tender process provides certainty that the best providers are delivering services to people with disability with the widest possible geographic coverage.</w:t>
            </w:r>
          </w:p>
          <w:p w:rsidR="00DF3F46" w:rsidRPr="00427C2A" w:rsidRDefault="00DF3F46" w:rsidP="00427C2A">
            <w:pPr>
              <w:pStyle w:val="Box"/>
              <w:rPr>
                <w:sz w:val="24"/>
                <w:szCs w:val="24"/>
              </w:rPr>
            </w:pPr>
            <w:r w:rsidRPr="00427C2A">
              <w:rPr>
                <w:sz w:val="24"/>
                <w:szCs w:val="24"/>
              </w:rPr>
              <w:t>The tender received strong support from the Australian Federation of Disability Organisation, and now means in DES-</w:t>
            </w:r>
            <w:proofErr w:type="spellStart"/>
            <w:r w:rsidRPr="00427C2A">
              <w:rPr>
                <w:sz w:val="24"/>
                <w:szCs w:val="24"/>
              </w:rPr>
              <w:t>ESS</w:t>
            </w:r>
            <w:proofErr w:type="spellEnd"/>
            <w:r w:rsidRPr="00427C2A">
              <w:rPr>
                <w:sz w:val="24"/>
                <w:szCs w:val="24"/>
              </w:rPr>
              <w:t xml:space="preserve"> there are 137 providers, delivering 419 generalist and 95 specialist services. Many high performing providers expanded their businesses in current and new geographical areas. There has been a 50 per cent increase in the number of service sites, bringing the total number to more than 1600. A wider range of specialist services that go beyond disability types is now available, including specialisations such as youth and homelessness.</w:t>
            </w:r>
          </w:p>
          <w:p w:rsidR="001F39F2" w:rsidRPr="00A4140C" w:rsidRDefault="00DF3F46" w:rsidP="00427C2A">
            <w:pPr>
              <w:pStyle w:val="Box"/>
            </w:pPr>
            <w:r w:rsidRPr="00427C2A">
              <w:rPr>
                <w:sz w:val="24"/>
                <w:szCs w:val="24"/>
              </w:rPr>
              <w:t>Proportion of job seekers in employment three months following participation in Employment Supports Services was 32.3 per cent as at 30 June 2013.</w:t>
            </w:r>
          </w:p>
        </w:tc>
        <w:tc>
          <w:tcPr>
            <w:tcW w:w="850" w:type="dxa"/>
            <w:tcBorders>
              <w:left w:val="nil"/>
            </w:tcBorders>
          </w:tcPr>
          <w:p w:rsidR="001F39F2" w:rsidRPr="00A4140C" w:rsidRDefault="001F39F2" w:rsidP="00585E2C">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00FA4670" w:rsidRPr="00A4140C">
              <w:rPr>
                <w:rFonts w:ascii="Arial" w:hAnsi="Arial"/>
                <w:sz w:val="24"/>
              </w:rPr>
              <w:br/>
            </w:r>
            <w:r w:rsidR="00FA4670" w:rsidRPr="00A4140C">
              <w:rPr>
                <w:rFonts w:ascii="Arial" w:hAnsi="Arial"/>
                <w:sz w:val="24"/>
              </w:rPr>
              <w:br/>
            </w:r>
          </w:p>
          <w:p w:rsidR="00CD6A38" w:rsidRPr="00A4140C" w:rsidRDefault="00CD6A38" w:rsidP="00585E2C">
            <w:pPr>
              <w:pStyle w:val="BodyText"/>
            </w:pPr>
          </w:p>
          <w:p w:rsidR="00CD6A38" w:rsidRPr="00A4140C" w:rsidRDefault="00CD6A38" w:rsidP="00585E2C">
            <w:pPr>
              <w:pStyle w:val="BodyText"/>
            </w:pPr>
          </w:p>
          <w:p w:rsidR="001F39F2" w:rsidRDefault="001F39F2" w:rsidP="00585E2C">
            <w:pPr>
              <w:pStyle w:val="BodyText"/>
            </w:pPr>
          </w:p>
          <w:p w:rsidR="001F39F2" w:rsidRPr="00A4140C" w:rsidRDefault="001F39F2" w:rsidP="00585E2C">
            <w:pPr>
              <w:pStyle w:val="BodyText"/>
              <w:rPr>
                <w:sz w:val="132"/>
              </w:rPr>
            </w:pPr>
            <w:r w:rsidRPr="00A4140C">
              <w:rPr>
                <w:b/>
                <w:sz w:val="132"/>
              </w:rPr>
              <w:t>”</w:t>
            </w:r>
          </w:p>
        </w:tc>
      </w:tr>
      <w:tr w:rsidR="008D3452" w:rsidRPr="00A4140C" w:rsidTr="002450EA">
        <w:trPr>
          <w:cantSplit/>
        </w:trPr>
        <w:tc>
          <w:tcPr>
            <w:tcW w:w="993" w:type="dxa"/>
            <w:vMerge w:val="restart"/>
          </w:tcPr>
          <w:p w:rsidR="008D3452" w:rsidRPr="00A4140C" w:rsidRDefault="008D3452" w:rsidP="00585E2C">
            <w:pPr>
              <w:pStyle w:val="BodyText"/>
            </w:pPr>
            <w:r w:rsidRPr="00A4140C">
              <w:rPr>
                <w:b/>
                <w:sz w:val="132"/>
              </w:rPr>
              <w:lastRenderedPageBreak/>
              <w:t>“</w:t>
            </w:r>
          </w:p>
        </w:tc>
        <w:tc>
          <w:tcPr>
            <w:tcW w:w="8789" w:type="dxa"/>
          </w:tcPr>
          <w:p w:rsidR="008D3452" w:rsidRPr="00A4140C" w:rsidRDefault="008D3452" w:rsidP="00585E2C">
            <w:pPr>
              <w:pStyle w:val="Jurisdictioncommentsheading"/>
            </w:pPr>
            <w:r w:rsidRPr="00A4140C">
              <w:t>New South Wales Government comments</w:t>
            </w:r>
          </w:p>
        </w:tc>
        <w:tc>
          <w:tcPr>
            <w:tcW w:w="850" w:type="dxa"/>
          </w:tcPr>
          <w:p w:rsidR="008D3452" w:rsidRPr="00A4140C" w:rsidRDefault="008D3452" w:rsidP="00585E2C">
            <w:pPr>
              <w:spacing w:after="140"/>
              <w:rPr>
                <w:rFonts w:ascii="Arial" w:hAnsi="Arial"/>
                <w:b/>
              </w:rPr>
            </w:pPr>
          </w:p>
        </w:tc>
      </w:tr>
      <w:tr w:rsidR="008D3452" w:rsidRPr="00A4140C" w:rsidTr="00312605">
        <w:trPr>
          <w:cantSplit/>
          <w:trHeight w:hRule="exact" w:val="11930"/>
        </w:trPr>
        <w:tc>
          <w:tcPr>
            <w:tcW w:w="993" w:type="dxa"/>
            <w:vMerge/>
          </w:tcPr>
          <w:p w:rsidR="008D3452" w:rsidRPr="00A4140C" w:rsidRDefault="008D3452" w:rsidP="00585E2C">
            <w:pPr>
              <w:pStyle w:val="BodyText"/>
            </w:pPr>
          </w:p>
        </w:tc>
        <w:tc>
          <w:tcPr>
            <w:tcW w:w="8789" w:type="dxa"/>
          </w:tcPr>
          <w:p w:rsidR="00DF3F46" w:rsidRPr="00FA4670" w:rsidRDefault="00667A85" w:rsidP="00FA4670">
            <w:pPr>
              <w:pStyle w:val="Box"/>
              <w:rPr>
                <w:sz w:val="24"/>
                <w:szCs w:val="24"/>
              </w:rPr>
            </w:pPr>
            <w:r w:rsidRPr="002F4BED">
              <w:rPr>
                <w:sz w:val="24"/>
                <w:szCs w:val="24"/>
              </w:rPr>
              <w:t>Supports</w:t>
            </w:r>
            <w:r>
              <w:rPr>
                <w:sz w:val="24"/>
                <w:szCs w:val="24"/>
              </w:rPr>
              <w:t xml:space="preserve"> that </w:t>
            </w:r>
            <w:r w:rsidR="00312605">
              <w:rPr>
                <w:sz w:val="24"/>
                <w:szCs w:val="24"/>
              </w:rPr>
              <w:t>put</w:t>
            </w:r>
            <w:r w:rsidRPr="002F4BED">
              <w:rPr>
                <w:sz w:val="24"/>
                <w:szCs w:val="24"/>
              </w:rPr>
              <w:t xml:space="preserve"> people with disability, their families and </w:t>
            </w:r>
            <w:r w:rsidR="00312605">
              <w:rPr>
                <w:sz w:val="24"/>
                <w:szCs w:val="24"/>
              </w:rPr>
              <w:t>carers at the centre better meet individuals’</w:t>
            </w:r>
            <w:r w:rsidRPr="002F4BED">
              <w:rPr>
                <w:sz w:val="24"/>
                <w:szCs w:val="24"/>
              </w:rPr>
              <w:t xml:space="preserve"> needs and help</w:t>
            </w:r>
            <w:r>
              <w:rPr>
                <w:sz w:val="24"/>
                <w:szCs w:val="24"/>
              </w:rPr>
              <w:t>s to</w:t>
            </w:r>
            <w:r w:rsidRPr="002F4BED">
              <w:rPr>
                <w:sz w:val="24"/>
                <w:szCs w:val="24"/>
              </w:rPr>
              <w:t xml:space="preserve"> realise </w:t>
            </w:r>
            <w:r w:rsidR="00312605">
              <w:rPr>
                <w:sz w:val="24"/>
                <w:szCs w:val="24"/>
              </w:rPr>
              <w:t>peoples’</w:t>
            </w:r>
            <w:r>
              <w:rPr>
                <w:sz w:val="24"/>
                <w:szCs w:val="24"/>
              </w:rPr>
              <w:t xml:space="preserve"> potential</w:t>
            </w:r>
            <w:r w:rsidRPr="002F4BED">
              <w:rPr>
                <w:sz w:val="24"/>
                <w:szCs w:val="24"/>
              </w:rPr>
              <w:t xml:space="preserve">. </w:t>
            </w:r>
            <w:r w:rsidR="00DF3F46" w:rsidRPr="00667A85">
              <w:rPr>
                <w:sz w:val="24"/>
                <w:szCs w:val="24"/>
              </w:rPr>
              <w:t>NSW 2021</w:t>
            </w:r>
            <w:r w:rsidR="00DF3F46" w:rsidRPr="00FA4670">
              <w:rPr>
                <w:sz w:val="24"/>
                <w:szCs w:val="24"/>
              </w:rPr>
              <w:t xml:space="preserve"> commits NSW to a person-centred approach to disability services, and to encouraging </w:t>
            </w:r>
            <w:r w:rsidR="00312605">
              <w:rPr>
                <w:sz w:val="24"/>
                <w:szCs w:val="24"/>
              </w:rPr>
              <w:t xml:space="preserve">participation of </w:t>
            </w:r>
            <w:r w:rsidR="00DF3F46" w:rsidRPr="00FA4670">
              <w:rPr>
                <w:sz w:val="24"/>
                <w:szCs w:val="24"/>
              </w:rPr>
              <w:t>people with disability</w:t>
            </w:r>
            <w:r>
              <w:rPr>
                <w:sz w:val="24"/>
                <w:szCs w:val="24"/>
              </w:rPr>
              <w:t xml:space="preserve"> </w:t>
            </w:r>
            <w:r w:rsidR="00DF3F46" w:rsidRPr="00FA4670">
              <w:rPr>
                <w:sz w:val="24"/>
                <w:szCs w:val="24"/>
              </w:rPr>
              <w:t>in employment or further education.</w:t>
            </w:r>
          </w:p>
          <w:p w:rsidR="00DF3F46" w:rsidRPr="00FA4670" w:rsidRDefault="00312605" w:rsidP="00FA4670">
            <w:pPr>
              <w:pStyle w:val="Box"/>
              <w:rPr>
                <w:sz w:val="24"/>
                <w:szCs w:val="24"/>
              </w:rPr>
            </w:pPr>
            <w:r>
              <w:rPr>
                <w:sz w:val="24"/>
                <w:szCs w:val="24"/>
              </w:rPr>
              <w:t xml:space="preserve">The NSW Government’s </w:t>
            </w:r>
            <w:r w:rsidR="00DF3F46" w:rsidRPr="00FA4670">
              <w:rPr>
                <w:sz w:val="24"/>
                <w:szCs w:val="24"/>
              </w:rPr>
              <w:t>Stronger Together 2 (</w:t>
            </w:r>
            <w:proofErr w:type="spellStart"/>
            <w:r w:rsidR="00DF3F46" w:rsidRPr="00FA4670">
              <w:rPr>
                <w:sz w:val="24"/>
                <w:szCs w:val="24"/>
              </w:rPr>
              <w:t>ST2</w:t>
            </w:r>
            <w:proofErr w:type="spellEnd"/>
            <w:r w:rsidR="00DF3F46" w:rsidRPr="00FA4670">
              <w:rPr>
                <w:sz w:val="24"/>
                <w:szCs w:val="24"/>
              </w:rPr>
              <w:t>) plan committed $2 billion in new funding for disability services over five years to 2015-16. Around 18</w:t>
            </w:r>
            <w:r w:rsidR="00FD4B90">
              <w:rPr>
                <w:sz w:val="24"/>
                <w:szCs w:val="24"/>
              </w:rPr>
              <w:t> </w:t>
            </w:r>
            <w:r w:rsidR="00DF3F46" w:rsidRPr="00FA4670">
              <w:rPr>
                <w:sz w:val="24"/>
                <w:szCs w:val="24"/>
              </w:rPr>
              <w:t>150</w:t>
            </w:r>
            <w:r>
              <w:rPr>
                <w:sz w:val="24"/>
                <w:szCs w:val="24"/>
              </w:rPr>
              <w:t> </w:t>
            </w:r>
            <w:r w:rsidR="00DF3F46" w:rsidRPr="00FA4670">
              <w:rPr>
                <w:sz w:val="24"/>
                <w:szCs w:val="24"/>
              </w:rPr>
              <w:t xml:space="preserve">places were delivered in the first two years of </w:t>
            </w:r>
            <w:proofErr w:type="spellStart"/>
            <w:r w:rsidR="00DF3F46" w:rsidRPr="00FA4670">
              <w:rPr>
                <w:sz w:val="24"/>
                <w:szCs w:val="24"/>
              </w:rPr>
              <w:t>ST2</w:t>
            </w:r>
            <w:proofErr w:type="spellEnd"/>
            <w:r w:rsidR="002D3FDA">
              <w:rPr>
                <w:sz w:val="24"/>
                <w:szCs w:val="24"/>
              </w:rPr>
              <w:t>,</w:t>
            </w:r>
            <w:r w:rsidR="002D3FDA" w:rsidRPr="002D3FDA">
              <w:rPr>
                <w:sz w:val="24"/>
                <w:szCs w:val="24"/>
              </w:rPr>
              <w:t xml:space="preserve"> exceeding the target by around 350</w:t>
            </w:r>
            <w:r w:rsidR="00DF3F46" w:rsidRPr="00FA4670">
              <w:rPr>
                <w:sz w:val="24"/>
                <w:szCs w:val="24"/>
              </w:rPr>
              <w:t>.</w:t>
            </w:r>
          </w:p>
          <w:p w:rsidR="00DF3F46" w:rsidRPr="00FA4670" w:rsidRDefault="00DF3F46" w:rsidP="00FA4670">
            <w:pPr>
              <w:pStyle w:val="Box"/>
              <w:rPr>
                <w:sz w:val="24"/>
                <w:szCs w:val="24"/>
              </w:rPr>
            </w:pPr>
            <w:r w:rsidRPr="00FA4670">
              <w:rPr>
                <w:sz w:val="24"/>
                <w:szCs w:val="24"/>
              </w:rPr>
              <w:t xml:space="preserve">NSW </w:t>
            </w:r>
            <w:r w:rsidR="00667A85">
              <w:rPr>
                <w:sz w:val="24"/>
                <w:szCs w:val="24"/>
              </w:rPr>
              <w:t xml:space="preserve">was the first state in Australia to </w:t>
            </w:r>
            <w:r w:rsidRPr="00FA4670">
              <w:rPr>
                <w:sz w:val="24"/>
                <w:szCs w:val="24"/>
              </w:rPr>
              <w:t>enter into a bilateral agreement with the Commonwealth Government for the full implementation of the National Disability Insurance Scheme (</w:t>
            </w:r>
            <w:proofErr w:type="spellStart"/>
            <w:r w:rsidRPr="00FA4670">
              <w:rPr>
                <w:sz w:val="24"/>
                <w:szCs w:val="24"/>
              </w:rPr>
              <w:t>NDIS</w:t>
            </w:r>
            <w:proofErr w:type="spellEnd"/>
            <w:r w:rsidRPr="00FA4670">
              <w:rPr>
                <w:sz w:val="24"/>
                <w:szCs w:val="24"/>
              </w:rPr>
              <w:t>)</w:t>
            </w:r>
            <w:r w:rsidR="00FA4670" w:rsidRPr="00FA4670">
              <w:rPr>
                <w:sz w:val="24"/>
                <w:szCs w:val="24"/>
              </w:rPr>
              <w:t>, which will benefit around 140</w:t>
            </w:r>
            <w:r w:rsidR="005B01DD">
              <w:rPr>
                <w:sz w:val="24"/>
                <w:szCs w:val="24"/>
              </w:rPr>
              <w:t> </w:t>
            </w:r>
            <w:r w:rsidRPr="00FA4670">
              <w:rPr>
                <w:sz w:val="24"/>
                <w:szCs w:val="24"/>
              </w:rPr>
              <w:t>000 people with disability in NSW. NSW will transition to the full scheme by mid-2018.</w:t>
            </w:r>
          </w:p>
          <w:p w:rsidR="00DF3F46" w:rsidRPr="00FA4670" w:rsidRDefault="00DF3F46" w:rsidP="00FA4670">
            <w:pPr>
              <w:pStyle w:val="Box"/>
              <w:rPr>
                <w:sz w:val="24"/>
                <w:szCs w:val="24"/>
              </w:rPr>
            </w:pPr>
            <w:r w:rsidRPr="00FA4670">
              <w:rPr>
                <w:sz w:val="24"/>
                <w:szCs w:val="24"/>
              </w:rPr>
              <w:t xml:space="preserve">The transition to the </w:t>
            </w:r>
            <w:proofErr w:type="spellStart"/>
            <w:r w:rsidRPr="00FA4670">
              <w:rPr>
                <w:sz w:val="24"/>
                <w:szCs w:val="24"/>
              </w:rPr>
              <w:t>NDIS</w:t>
            </w:r>
            <w:proofErr w:type="spellEnd"/>
            <w:r w:rsidRPr="00FA4670">
              <w:rPr>
                <w:sz w:val="24"/>
                <w:szCs w:val="24"/>
              </w:rPr>
              <w:t xml:space="preserve"> will be built on the </w:t>
            </w:r>
            <w:proofErr w:type="spellStart"/>
            <w:r w:rsidRPr="00FA4670">
              <w:rPr>
                <w:sz w:val="24"/>
                <w:szCs w:val="24"/>
              </w:rPr>
              <w:t>ST2</w:t>
            </w:r>
            <w:proofErr w:type="spellEnd"/>
            <w:r w:rsidRPr="00FA4670">
              <w:rPr>
                <w:sz w:val="24"/>
                <w:szCs w:val="24"/>
              </w:rPr>
              <w:t xml:space="preserve"> reforms. To facilitate </w:t>
            </w:r>
            <w:proofErr w:type="spellStart"/>
            <w:r w:rsidRPr="00FA4670">
              <w:rPr>
                <w:sz w:val="24"/>
                <w:szCs w:val="24"/>
              </w:rPr>
              <w:t>NDIS</w:t>
            </w:r>
            <w:proofErr w:type="spellEnd"/>
            <w:r w:rsidRPr="00FA4670">
              <w:rPr>
                <w:sz w:val="24"/>
                <w:szCs w:val="24"/>
              </w:rPr>
              <w:t xml:space="preserve"> readiness and for a seamless transition, Ready Together was launched in late 2013</w:t>
            </w:r>
            <w:r w:rsidR="00312605">
              <w:rPr>
                <w:sz w:val="24"/>
                <w:szCs w:val="24"/>
              </w:rPr>
              <w:t>. Ready Together</w:t>
            </w:r>
            <w:r w:rsidR="00667A85">
              <w:rPr>
                <w:sz w:val="24"/>
                <w:szCs w:val="24"/>
              </w:rPr>
              <w:t xml:space="preserve"> builds on </w:t>
            </w:r>
            <w:r w:rsidRPr="00FA4670">
              <w:rPr>
                <w:sz w:val="24"/>
                <w:szCs w:val="24"/>
              </w:rPr>
              <w:t xml:space="preserve">the achievements of </w:t>
            </w:r>
            <w:proofErr w:type="spellStart"/>
            <w:r w:rsidRPr="00FA4670">
              <w:rPr>
                <w:sz w:val="24"/>
                <w:szCs w:val="24"/>
              </w:rPr>
              <w:t>ST2</w:t>
            </w:r>
            <w:proofErr w:type="spellEnd"/>
            <w:r w:rsidRPr="00FA4670">
              <w:rPr>
                <w:sz w:val="24"/>
                <w:szCs w:val="24"/>
              </w:rPr>
              <w:t>.</w:t>
            </w:r>
          </w:p>
          <w:p w:rsidR="00BA726F" w:rsidRPr="00A4140C" w:rsidRDefault="00DF3F46" w:rsidP="00BA726F">
            <w:pPr>
              <w:pStyle w:val="Box"/>
              <w:keepNext w:val="0"/>
            </w:pPr>
            <w:bookmarkStart w:id="44" w:name="_Toc368470463"/>
            <w:r w:rsidRPr="00FA4670">
              <w:rPr>
                <w:sz w:val="24"/>
                <w:szCs w:val="24"/>
              </w:rPr>
              <w:t xml:space="preserve">Stronger Together 2 </w:t>
            </w:r>
            <w:r w:rsidR="00FA4670" w:rsidRPr="00FA4670">
              <w:rPr>
                <w:sz w:val="24"/>
                <w:szCs w:val="24"/>
              </w:rPr>
              <w:t xml:space="preserve">2012-13 </w:t>
            </w:r>
            <w:r w:rsidRPr="00FA4670">
              <w:rPr>
                <w:sz w:val="24"/>
                <w:szCs w:val="24"/>
              </w:rPr>
              <w:t>Highlights</w:t>
            </w:r>
            <w:bookmarkEnd w:id="44"/>
            <w:r w:rsidR="00FA4670" w:rsidRPr="00FA4670">
              <w:rPr>
                <w:sz w:val="24"/>
                <w:szCs w:val="24"/>
              </w:rPr>
              <w:t>:</w:t>
            </w:r>
            <w:r w:rsidR="00BA726F" w:rsidRPr="00BA726F">
              <w:rPr>
                <w:sz w:val="24"/>
                <w:szCs w:val="24"/>
              </w:rPr>
              <w:t xml:space="preserve"> </w:t>
            </w:r>
          </w:p>
          <w:p w:rsidR="00DF3F46" w:rsidRPr="00FA4670" w:rsidRDefault="00DF3F46" w:rsidP="00BA726F">
            <w:pPr>
              <w:pStyle w:val="BoxListBullet"/>
              <w:spacing w:before="120"/>
              <w:rPr>
                <w:sz w:val="24"/>
                <w:lang w:eastAsia="en-US"/>
              </w:rPr>
            </w:pPr>
            <w:r w:rsidRPr="00FA4670">
              <w:rPr>
                <w:sz w:val="24"/>
                <w:lang w:eastAsia="en-US"/>
              </w:rPr>
              <w:t xml:space="preserve">In August 2012, </w:t>
            </w:r>
            <w:r w:rsidR="00BA726F">
              <w:rPr>
                <w:sz w:val="24"/>
                <w:lang w:eastAsia="en-US"/>
              </w:rPr>
              <w:t>NSW</w:t>
            </w:r>
            <w:r w:rsidRPr="00FA4670">
              <w:rPr>
                <w:sz w:val="24"/>
                <w:lang w:eastAsia="en-US"/>
              </w:rPr>
              <w:t xml:space="preserve"> completed an extensive 12-month prog</w:t>
            </w:r>
            <w:r w:rsidR="00BA726F">
              <w:rPr>
                <w:sz w:val="24"/>
                <w:lang w:eastAsia="en-US"/>
              </w:rPr>
              <w:t>ram of consultation involving 4</w:t>
            </w:r>
            <w:r w:rsidRPr="00FA4670">
              <w:rPr>
                <w:sz w:val="24"/>
                <w:lang w:eastAsia="en-US"/>
              </w:rPr>
              <w:t xml:space="preserve">000 people with disability, their families, carers and service providers. </w:t>
            </w:r>
            <w:r w:rsidRPr="00667A85">
              <w:rPr>
                <w:sz w:val="24"/>
                <w:lang w:eastAsia="en-US"/>
              </w:rPr>
              <w:t>Living Life My Way</w:t>
            </w:r>
            <w:r w:rsidRPr="00FA4670">
              <w:rPr>
                <w:sz w:val="24"/>
                <w:lang w:eastAsia="en-US"/>
              </w:rPr>
              <w:t xml:space="preserve"> affirmed the need for changes to instil greater choice and control in </w:t>
            </w:r>
            <w:r w:rsidR="00667A85">
              <w:rPr>
                <w:sz w:val="24"/>
                <w:lang w:eastAsia="en-US"/>
              </w:rPr>
              <w:t>the way disability services</w:t>
            </w:r>
            <w:r w:rsidRPr="00FA4670">
              <w:rPr>
                <w:sz w:val="24"/>
                <w:lang w:eastAsia="en-US"/>
              </w:rPr>
              <w:t xml:space="preserve"> are provided.</w:t>
            </w:r>
          </w:p>
          <w:p w:rsidR="00DF3F46" w:rsidRPr="00FA4670" w:rsidRDefault="00DF3F46" w:rsidP="00BA726F">
            <w:pPr>
              <w:pStyle w:val="BoxListBullet"/>
              <w:spacing w:before="120"/>
              <w:rPr>
                <w:sz w:val="24"/>
                <w:lang w:eastAsia="en-US"/>
              </w:rPr>
            </w:pPr>
            <w:r w:rsidRPr="00667A85">
              <w:rPr>
                <w:sz w:val="24"/>
                <w:lang w:eastAsia="en-US"/>
              </w:rPr>
              <w:t>My Choice Matters,</w:t>
            </w:r>
            <w:r w:rsidRPr="00FA4670">
              <w:rPr>
                <w:sz w:val="24"/>
                <w:lang w:eastAsia="en-US"/>
              </w:rPr>
              <w:t xml:space="preserve"> the NSW Consumer Development Fund, is helping to increase the confidence, skills and knowledge of people with disability, their families and carers so they can make choices and take control in planning and organising their disability supports.</w:t>
            </w:r>
          </w:p>
          <w:p w:rsidR="00DF3F46" w:rsidRPr="00FA4670" w:rsidRDefault="00DF3F46" w:rsidP="00BA726F">
            <w:pPr>
              <w:pStyle w:val="BoxListBullet"/>
              <w:spacing w:before="120"/>
              <w:rPr>
                <w:sz w:val="24"/>
                <w:lang w:eastAsia="en-US"/>
              </w:rPr>
            </w:pPr>
            <w:r w:rsidRPr="00667A85">
              <w:rPr>
                <w:sz w:val="24"/>
                <w:lang w:eastAsia="en-US"/>
              </w:rPr>
              <w:t>Ability Links NSW</w:t>
            </w:r>
            <w:r w:rsidRPr="00FA4670">
              <w:rPr>
                <w:sz w:val="24"/>
                <w:lang w:eastAsia="en-US"/>
              </w:rPr>
              <w:t xml:space="preserve"> is a key initiative to facilitate transition to the </w:t>
            </w:r>
            <w:proofErr w:type="spellStart"/>
            <w:r w:rsidRPr="00FA4670">
              <w:rPr>
                <w:sz w:val="24"/>
                <w:lang w:eastAsia="en-US"/>
              </w:rPr>
              <w:t>NDIS</w:t>
            </w:r>
            <w:proofErr w:type="spellEnd"/>
            <w:r w:rsidRPr="00FA4670">
              <w:rPr>
                <w:sz w:val="24"/>
                <w:lang w:eastAsia="en-US"/>
              </w:rPr>
              <w:t xml:space="preserve"> under </w:t>
            </w:r>
            <w:proofErr w:type="spellStart"/>
            <w:r w:rsidRPr="00FA4670">
              <w:rPr>
                <w:sz w:val="24"/>
                <w:lang w:eastAsia="en-US"/>
              </w:rPr>
              <w:t>ST2</w:t>
            </w:r>
            <w:proofErr w:type="spellEnd"/>
            <w:r w:rsidRPr="00FA4670">
              <w:rPr>
                <w:sz w:val="24"/>
                <w:lang w:eastAsia="en-US"/>
              </w:rPr>
              <w:t xml:space="preserve">. </w:t>
            </w:r>
            <w:r w:rsidR="00312605">
              <w:rPr>
                <w:sz w:val="24"/>
                <w:lang w:eastAsia="en-US"/>
              </w:rPr>
              <w:t xml:space="preserve">Commencing in the Hunter area, St Vincent de Paul Society has been appointed to deliver ability Links NSW. </w:t>
            </w:r>
            <w:r w:rsidRPr="00FA4670">
              <w:rPr>
                <w:sz w:val="24"/>
                <w:lang w:eastAsia="en-US"/>
              </w:rPr>
              <w:t xml:space="preserve">Local area coordination </w:t>
            </w:r>
            <w:r w:rsidR="00312605">
              <w:rPr>
                <w:sz w:val="24"/>
                <w:lang w:eastAsia="en-US"/>
              </w:rPr>
              <w:t xml:space="preserve">is a key </w:t>
            </w:r>
            <w:r w:rsidRPr="00FA4670">
              <w:rPr>
                <w:sz w:val="24"/>
                <w:lang w:eastAsia="en-US"/>
              </w:rPr>
              <w:t>foundation for improving the choice and control people have over their lives. When fully implemented, there will be 248 Ability Links Coordinators, including 27</w:t>
            </w:r>
            <w:r w:rsidR="00667A85">
              <w:rPr>
                <w:sz w:val="24"/>
                <w:lang w:eastAsia="en-US"/>
              </w:rPr>
              <w:t> </w:t>
            </w:r>
            <w:r w:rsidRPr="00FA4670">
              <w:rPr>
                <w:sz w:val="24"/>
                <w:lang w:eastAsia="en-US"/>
              </w:rPr>
              <w:t>Aboriginal identified positions</w:t>
            </w:r>
            <w:r w:rsidR="00312605">
              <w:rPr>
                <w:sz w:val="24"/>
                <w:lang w:eastAsia="en-US"/>
              </w:rPr>
              <w:t>, across NSW</w:t>
            </w:r>
            <w:r w:rsidRPr="00FA4670">
              <w:rPr>
                <w:sz w:val="24"/>
                <w:lang w:eastAsia="en-US"/>
              </w:rPr>
              <w:t>.</w:t>
            </w:r>
          </w:p>
          <w:p w:rsidR="00DF3F46" w:rsidRPr="00FA4670" w:rsidRDefault="00DF3F46" w:rsidP="00BA726F">
            <w:pPr>
              <w:pStyle w:val="BoxListBullet"/>
              <w:spacing w:before="120"/>
              <w:rPr>
                <w:sz w:val="24"/>
                <w:lang w:eastAsia="en-US"/>
              </w:rPr>
            </w:pPr>
            <w:r w:rsidRPr="00FA4670">
              <w:rPr>
                <w:sz w:val="24"/>
                <w:lang w:eastAsia="en-US"/>
              </w:rPr>
              <w:t>Redevelopment commenced on seven non-government Large Residential Centres, to deliver 109 community-based accommodation places.</w:t>
            </w:r>
          </w:p>
          <w:p w:rsidR="008D3452" w:rsidRPr="00A4140C" w:rsidRDefault="008D172F" w:rsidP="00312605">
            <w:pPr>
              <w:pStyle w:val="BoxListBullet"/>
              <w:spacing w:before="120"/>
            </w:pPr>
            <w:r>
              <w:rPr>
                <w:sz w:val="24"/>
                <w:szCs w:val="24"/>
              </w:rPr>
              <w:t>NS</w:t>
            </w:r>
            <w:r w:rsidR="00DF3F46" w:rsidRPr="00BA726F">
              <w:rPr>
                <w:sz w:val="24"/>
                <w:szCs w:val="24"/>
              </w:rPr>
              <w:t xml:space="preserve">W </w:t>
            </w:r>
            <w:r>
              <w:rPr>
                <w:sz w:val="24"/>
                <w:szCs w:val="24"/>
              </w:rPr>
              <w:t>is</w:t>
            </w:r>
            <w:r w:rsidR="00DF3F46" w:rsidRPr="00BA726F">
              <w:rPr>
                <w:sz w:val="24"/>
                <w:szCs w:val="24"/>
              </w:rPr>
              <w:t xml:space="preserve"> reforming the way </w:t>
            </w:r>
            <w:r>
              <w:rPr>
                <w:sz w:val="24"/>
                <w:szCs w:val="24"/>
              </w:rPr>
              <w:t>it works</w:t>
            </w:r>
            <w:r w:rsidR="00DF3F46" w:rsidRPr="00BA726F">
              <w:rPr>
                <w:sz w:val="24"/>
                <w:szCs w:val="24"/>
              </w:rPr>
              <w:t xml:space="preserve"> with service providers</w:t>
            </w:r>
            <w:r w:rsidR="00312605">
              <w:rPr>
                <w:sz w:val="24"/>
                <w:szCs w:val="24"/>
              </w:rPr>
              <w:t xml:space="preserve"> and</w:t>
            </w:r>
            <w:r w:rsidR="00667A85">
              <w:rPr>
                <w:sz w:val="24"/>
                <w:szCs w:val="24"/>
              </w:rPr>
              <w:t xml:space="preserve"> </w:t>
            </w:r>
            <w:r w:rsidR="00DF3F46" w:rsidRPr="00BA726F">
              <w:rPr>
                <w:sz w:val="24"/>
                <w:szCs w:val="24"/>
              </w:rPr>
              <w:t>investing in industry development to support the</w:t>
            </w:r>
            <w:r w:rsidR="00667A85">
              <w:rPr>
                <w:sz w:val="24"/>
                <w:szCs w:val="24"/>
              </w:rPr>
              <w:t>m</w:t>
            </w:r>
            <w:r w:rsidR="00DF3F46" w:rsidRPr="00BA726F">
              <w:rPr>
                <w:sz w:val="24"/>
                <w:szCs w:val="24"/>
              </w:rPr>
              <w:t xml:space="preserve"> through transition to the </w:t>
            </w:r>
            <w:proofErr w:type="spellStart"/>
            <w:r w:rsidR="00DF3F46" w:rsidRPr="00BA726F">
              <w:rPr>
                <w:sz w:val="24"/>
                <w:szCs w:val="24"/>
              </w:rPr>
              <w:t>NDIS</w:t>
            </w:r>
            <w:proofErr w:type="spellEnd"/>
            <w:r w:rsidR="00DF3F46" w:rsidRPr="00BA726F">
              <w:rPr>
                <w:sz w:val="24"/>
                <w:szCs w:val="24"/>
              </w:rPr>
              <w:t xml:space="preserve">. </w:t>
            </w:r>
            <w:r w:rsidR="00312605">
              <w:rPr>
                <w:sz w:val="24"/>
                <w:szCs w:val="24"/>
              </w:rPr>
              <w:t>NSW has developed</w:t>
            </w:r>
            <w:r w:rsidR="00DF3F46" w:rsidRPr="00BA726F">
              <w:rPr>
                <w:sz w:val="24"/>
                <w:szCs w:val="24"/>
              </w:rPr>
              <w:t xml:space="preserve"> </w:t>
            </w:r>
            <w:r w:rsidR="00667A85">
              <w:rPr>
                <w:sz w:val="24"/>
                <w:szCs w:val="24"/>
              </w:rPr>
              <w:t xml:space="preserve">a sector reform road map in </w:t>
            </w:r>
            <w:r w:rsidR="00DF3F46" w:rsidRPr="00BA726F">
              <w:rPr>
                <w:sz w:val="24"/>
                <w:szCs w:val="24"/>
              </w:rPr>
              <w:t>partnership with National Disability Services (</w:t>
            </w:r>
            <w:proofErr w:type="spellStart"/>
            <w:r w:rsidR="00DF3F46" w:rsidRPr="00BA726F">
              <w:rPr>
                <w:sz w:val="24"/>
                <w:szCs w:val="24"/>
              </w:rPr>
              <w:t>NDS</w:t>
            </w:r>
            <w:proofErr w:type="spellEnd"/>
            <w:r w:rsidR="00DF3F46" w:rsidRPr="00BA726F">
              <w:rPr>
                <w:sz w:val="24"/>
                <w:szCs w:val="24"/>
              </w:rPr>
              <w:t xml:space="preserve">) and </w:t>
            </w:r>
            <w:r>
              <w:rPr>
                <w:sz w:val="24"/>
                <w:szCs w:val="24"/>
              </w:rPr>
              <w:t xml:space="preserve">a </w:t>
            </w:r>
            <w:r w:rsidR="00DF3F46" w:rsidRPr="00BA726F">
              <w:rPr>
                <w:sz w:val="24"/>
                <w:szCs w:val="24"/>
              </w:rPr>
              <w:t xml:space="preserve">self-assessment tool kit </w:t>
            </w:r>
            <w:r w:rsidR="00A90A13">
              <w:rPr>
                <w:sz w:val="24"/>
                <w:szCs w:val="24"/>
              </w:rPr>
              <w:t>for organisations</w:t>
            </w:r>
            <w:r w:rsidR="00312605">
              <w:rPr>
                <w:sz w:val="24"/>
                <w:szCs w:val="24"/>
              </w:rPr>
              <w:t xml:space="preserve"> through the transformation process.</w:t>
            </w:r>
            <w:r>
              <w:rPr>
                <w:sz w:val="24"/>
                <w:szCs w:val="24"/>
              </w:rPr>
              <w:t>.</w:t>
            </w:r>
          </w:p>
        </w:tc>
        <w:tc>
          <w:tcPr>
            <w:tcW w:w="850" w:type="dxa"/>
            <w:tcBorders>
              <w:left w:val="nil"/>
            </w:tcBorders>
          </w:tcPr>
          <w:p w:rsidR="008D3452" w:rsidRPr="00A4140C" w:rsidRDefault="008D3452" w:rsidP="00585E2C">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00312605"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00C010BE" w:rsidRPr="00A4140C">
              <w:rPr>
                <w:rFonts w:ascii="Arial" w:hAnsi="Arial"/>
                <w:sz w:val="24"/>
              </w:rPr>
              <w:br/>
            </w:r>
          </w:p>
          <w:p w:rsidR="008D3452" w:rsidRPr="00A4140C" w:rsidRDefault="008D3452" w:rsidP="00585E2C">
            <w:pPr>
              <w:pStyle w:val="BodyText"/>
              <w:rPr>
                <w:sz w:val="132"/>
              </w:rPr>
            </w:pPr>
            <w:r w:rsidRPr="00A4140C">
              <w:rPr>
                <w:b/>
                <w:sz w:val="132"/>
              </w:rPr>
              <w:t>”</w:t>
            </w:r>
          </w:p>
        </w:tc>
      </w:tr>
    </w:tbl>
    <w:p w:rsidR="002450EA" w:rsidRDefault="002450EA" w:rsidP="002450EA">
      <w:pPr>
        <w:pStyle w:val="BodyText"/>
      </w:pPr>
      <w:r>
        <w:br w:type="page"/>
      </w:r>
    </w:p>
    <w:tbl>
      <w:tblPr>
        <w:tblW w:w="10632" w:type="dxa"/>
        <w:tblInd w:w="-885" w:type="dxa"/>
        <w:tblLayout w:type="fixed"/>
        <w:tblLook w:val="0000" w:firstRow="0" w:lastRow="0" w:firstColumn="0" w:lastColumn="0" w:noHBand="0" w:noVBand="0"/>
      </w:tblPr>
      <w:tblGrid>
        <w:gridCol w:w="993"/>
        <w:gridCol w:w="8789"/>
        <w:gridCol w:w="850"/>
      </w:tblGrid>
      <w:tr w:rsidR="001F39F2" w:rsidRPr="00A4140C" w:rsidTr="002450EA">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Victorian Government comments</w:t>
            </w:r>
          </w:p>
        </w:tc>
        <w:tc>
          <w:tcPr>
            <w:tcW w:w="850" w:type="dxa"/>
          </w:tcPr>
          <w:p w:rsidR="001F39F2" w:rsidRPr="00A4140C" w:rsidRDefault="001F39F2" w:rsidP="00585E2C">
            <w:pPr>
              <w:spacing w:after="140"/>
              <w:rPr>
                <w:rFonts w:ascii="Arial" w:hAnsi="Arial"/>
                <w:b/>
              </w:rPr>
            </w:pPr>
          </w:p>
        </w:tc>
      </w:tr>
      <w:tr w:rsidR="001F39F2" w:rsidRPr="00A4140C" w:rsidTr="002450EA">
        <w:trPr>
          <w:cantSplit/>
          <w:trHeight w:hRule="exact" w:val="12600"/>
        </w:trPr>
        <w:tc>
          <w:tcPr>
            <w:tcW w:w="993" w:type="dxa"/>
            <w:vMerge/>
          </w:tcPr>
          <w:p w:rsidR="001F39F2" w:rsidRPr="00A4140C" w:rsidRDefault="001F39F2" w:rsidP="00585E2C">
            <w:pPr>
              <w:pStyle w:val="BodyText"/>
            </w:pPr>
          </w:p>
        </w:tc>
        <w:tc>
          <w:tcPr>
            <w:tcW w:w="8789" w:type="dxa"/>
          </w:tcPr>
          <w:p w:rsidR="00DF3F46" w:rsidRDefault="00DF3F46" w:rsidP="00DF3F46">
            <w:pPr>
              <w:pStyle w:val="Jurisdictioncommentsbodytext"/>
            </w:pPr>
            <w:r>
              <w:t>Victoria continues to build on its achievements in disability reform to ensure people with a disability have more choice and more tailored supports to live more independently.</w:t>
            </w:r>
          </w:p>
          <w:p w:rsidR="00DF3F46" w:rsidRDefault="00DF3F46" w:rsidP="00DF3F46">
            <w:pPr>
              <w:pStyle w:val="Jurisdictioncommentsbodytext"/>
            </w:pPr>
            <w:r>
              <w:t xml:space="preserve">On 4 May 2013, Victoria and the Commonwealth signed a Heads of Agreement for the full roll out of the </w:t>
            </w:r>
            <w:r w:rsidR="0048172D">
              <w:t>National Disability Insurance Scheme (</w:t>
            </w:r>
            <w:proofErr w:type="spellStart"/>
            <w:r w:rsidR="0048172D">
              <w:t>NDIS</w:t>
            </w:r>
            <w:proofErr w:type="spellEnd"/>
            <w:r w:rsidR="0048172D">
              <w:t xml:space="preserve">) </w:t>
            </w:r>
            <w:r>
              <w:t xml:space="preserve">in Victoria and in June 2013, the Commonwealth Government agreed that the </w:t>
            </w:r>
            <w:proofErr w:type="spellStart"/>
            <w:r>
              <w:t>NDIS</w:t>
            </w:r>
            <w:proofErr w:type="spellEnd"/>
            <w:r>
              <w:t xml:space="preserve"> headquarters would be located in Geelong, Victoria.</w:t>
            </w:r>
          </w:p>
          <w:p w:rsidR="00DF3F46" w:rsidRDefault="00DF3F46" w:rsidP="00DF3F46">
            <w:pPr>
              <w:pStyle w:val="Jurisdictioncommentsbodytext"/>
            </w:pPr>
            <w:r>
              <w:t>Notable achievements in 2012-13 include:</w:t>
            </w:r>
          </w:p>
          <w:p w:rsidR="00DF3F46" w:rsidRDefault="00DF3F46" w:rsidP="000F215F">
            <w:pPr>
              <w:pStyle w:val="Jurisdictioncommentslistbullet"/>
            </w:pPr>
            <w:r>
              <w:t xml:space="preserve">Five new facility-based respite places were delivered in February 2013. Located in Epping, in the City of Whittlesea, this new facility-based respite service is operated and managed by the </w:t>
            </w:r>
            <w:proofErr w:type="spellStart"/>
            <w:r>
              <w:t>EW</w:t>
            </w:r>
            <w:proofErr w:type="spellEnd"/>
            <w:r>
              <w:t xml:space="preserve"> Tipping Foundation; one hundred and eighteen new supported accommodation options are being established across the state, increasing the range of tailored supported accommodation options available to people with disability; and substantial planning for the redevelopment of Sandhurst Residential Services has been undertaken, giving residents the opportunity to live within the community.</w:t>
            </w:r>
          </w:p>
          <w:p w:rsidR="00DF3F46" w:rsidRDefault="00DF3F46" w:rsidP="000F215F">
            <w:pPr>
              <w:pStyle w:val="Jurisdictioncommentslistbullet"/>
            </w:pPr>
            <w:r>
              <w:t>The Victorian aids and equipment program assisted more than 29</w:t>
            </w:r>
            <w:r w:rsidR="0048172D">
              <w:t xml:space="preserve"> </w:t>
            </w:r>
            <w:r>
              <w:t xml:space="preserve">800 people to live their lives as independently as possible. The program and the Top Up Fund established in May 2012 for high needs children has provided funding for the purchase of manual and powered wheelchairs, pressure cushions and walking aids; and the department also continued to expand the number of Individual Support Packages with an additional 400 allocated to support people with disability to live and participate in the community. Over 700 families participated in Positive Behaviour Workshops designed to build the capacity of parents/carers to reduce levels of behaviours of concern in their children with Autism Spectrum Disorders. </w:t>
            </w:r>
          </w:p>
          <w:p w:rsidR="00DF3F46" w:rsidRDefault="00DF3F46" w:rsidP="000F215F">
            <w:pPr>
              <w:pStyle w:val="Jurisdictioncommentslistbullet"/>
            </w:pPr>
            <w:r>
              <w:t xml:space="preserve">The </w:t>
            </w:r>
            <w:proofErr w:type="spellStart"/>
            <w:r w:rsidR="0048172D">
              <w:t>NDIS</w:t>
            </w:r>
            <w:proofErr w:type="spellEnd"/>
            <w:r>
              <w:t xml:space="preserve"> was launched in Victoria’s Barwon Area on 1 July 2013. Over the course of the launch period (three years) over 5000 people with disability in the Barwon area, their families and carers, will be assessed to receive individualised care and support packages. </w:t>
            </w:r>
            <w:proofErr w:type="spellStart"/>
            <w:r>
              <w:t>Colanda</w:t>
            </w:r>
            <w:proofErr w:type="spellEnd"/>
            <w:r>
              <w:t xml:space="preserve"> Residential Services in Colac was included in the Victorian launch area for the </w:t>
            </w:r>
            <w:proofErr w:type="spellStart"/>
            <w:r>
              <w:t>NDIS</w:t>
            </w:r>
            <w:proofErr w:type="spellEnd"/>
            <w:r>
              <w:t xml:space="preserve">. Victoria continues to work with the Australian Government to ensure that future planning for the residents of </w:t>
            </w:r>
            <w:proofErr w:type="spellStart"/>
            <w:r>
              <w:t>Colanda</w:t>
            </w:r>
            <w:proofErr w:type="spellEnd"/>
            <w:r>
              <w:t xml:space="preserve"> addresses their needs and preferences. </w:t>
            </w:r>
          </w:p>
          <w:p w:rsidR="001F39F2" w:rsidRPr="00A4140C" w:rsidRDefault="00DF3F46" w:rsidP="000F215F">
            <w:pPr>
              <w:pStyle w:val="Jurisdictioncommentslistbullet"/>
            </w:pPr>
            <w:r>
              <w:t xml:space="preserve">In partnership with Aboriginal people and organisations, significant work has taken place to improve outcomes for Aboriginal peoples with a disability. The Closing the Gap Project Report finalised in November 2012 included evaluation of Individual Support packages for Aboriginal clients; enhanced planning for Aboriginal peoples with a disability; development of an Indigenous garden at Ballarat special school and improving cross sector coordination and client pathways. These projects underpin a significant focus on timely and culturally responsive access to the launch of the Disability Care Australia Barwon Region. </w:t>
            </w:r>
          </w:p>
        </w:tc>
        <w:tc>
          <w:tcPr>
            <w:tcW w:w="850" w:type="dxa"/>
            <w:tcBorders>
              <w:left w:val="nil"/>
            </w:tcBorders>
          </w:tcPr>
          <w:p w:rsidR="00C010BE" w:rsidRDefault="001F39F2" w:rsidP="00585E2C">
            <w:pPr>
              <w:pStyle w:val="BodyText"/>
              <w:rPr>
                <w:rFonts w:ascii="Arial" w:hAnsi="Arial"/>
                <w:sz w:val="24"/>
              </w:rPr>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p>
          <w:p w:rsidR="00C010BE" w:rsidRDefault="00C010BE" w:rsidP="00585E2C">
            <w:pPr>
              <w:pStyle w:val="BodyText"/>
              <w:rPr>
                <w:rFonts w:ascii="Arial" w:hAnsi="Arial"/>
                <w:sz w:val="24"/>
              </w:rPr>
            </w:pPr>
          </w:p>
          <w:p w:rsidR="00C010BE" w:rsidRDefault="00C010BE" w:rsidP="00585E2C">
            <w:pPr>
              <w:pStyle w:val="BodyText"/>
              <w:rPr>
                <w:rFonts w:ascii="Arial" w:hAnsi="Arial"/>
                <w:sz w:val="24"/>
              </w:rPr>
            </w:pPr>
          </w:p>
          <w:p w:rsidR="00C010BE" w:rsidRDefault="00C010BE" w:rsidP="00585E2C">
            <w:pPr>
              <w:pStyle w:val="BodyText"/>
              <w:rPr>
                <w:rFonts w:ascii="Arial" w:hAnsi="Arial"/>
                <w:sz w:val="24"/>
              </w:rPr>
            </w:pPr>
          </w:p>
          <w:p w:rsidR="001F39F2" w:rsidRPr="00A4140C" w:rsidRDefault="001F39F2" w:rsidP="00585E2C">
            <w:pPr>
              <w:pStyle w:val="BodyText"/>
              <w:rPr>
                <w:sz w:val="132"/>
              </w:rPr>
            </w:pPr>
            <w:r w:rsidRPr="00A4140C">
              <w:rPr>
                <w:rFonts w:ascii="Arial" w:hAnsi="Arial"/>
                <w:sz w:val="24"/>
              </w:rPr>
              <w:br/>
            </w:r>
            <w:r w:rsidRPr="00A4140C">
              <w:rPr>
                <w:b/>
                <w:sz w:val="132"/>
              </w:rPr>
              <w:t>”</w:t>
            </w:r>
          </w:p>
        </w:tc>
      </w:tr>
      <w:tr w:rsidR="001F39F2" w:rsidRPr="00A4140C" w:rsidTr="002450EA">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Queensland Government comments</w:t>
            </w:r>
          </w:p>
        </w:tc>
        <w:tc>
          <w:tcPr>
            <w:tcW w:w="850" w:type="dxa"/>
          </w:tcPr>
          <w:p w:rsidR="001F39F2" w:rsidRPr="00A4140C" w:rsidRDefault="001F39F2" w:rsidP="00585E2C">
            <w:pPr>
              <w:spacing w:after="140"/>
              <w:rPr>
                <w:rFonts w:ascii="Arial" w:hAnsi="Arial"/>
                <w:b/>
              </w:rPr>
            </w:pPr>
          </w:p>
        </w:tc>
      </w:tr>
      <w:tr w:rsidR="001F39F2" w:rsidRPr="00A4140C" w:rsidTr="002450EA">
        <w:trPr>
          <w:cantSplit/>
          <w:trHeight w:hRule="exact" w:val="11668"/>
        </w:trPr>
        <w:tc>
          <w:tcPr>
            <w:tcW w:w="993" w:type="dxa"/>
            <w:vMerge/>
          </w:tcPr>
          <w:p w:rsidR="001F39F2" w:rsidRPr="00A4140C" w:rsidRDefault="001F39F2" w:rsidP="00585E2C">
            <w:pPr>
              <w:pStyle w:val="BodyText"/>
            </w:pPr>
          </w:p>
        </w:tc>
        <w:tc>
          <w:tcPr>
            <w:tcW w:w="8789" w:type="dxa"/>
          </w:tcPr>
          <w:p w:rsidR="00DF3F46" w:rsidRDefault="00DF3F46" w:rsidP="00DF3F46">
            <w:pPr>
              <w:pStyle w:val="Jurisdictioncommentsbodytext"/>
            </w:pPr>
            <w:r>
              <w:t xml:space="preserve">In December 2012, the Queensland Government announced an additional investment of $868 million over the five years to 2018-19 </w:t>
            </w:r>
            <w:r w:rsidR="007D403A">
              <w:t>to</w:t>
            </w:r>
            <w:r>
              <w:t xml:space="preserve"> delivery disability services as part of Queensland’s commitment to the National Disability Insurance Scheme (</w:t>
            </w:r>
            <w:proofErr w:type="spellStart"/>
            <w:r>
              <w:t>NDIS</w:t>
            </w:r>
            <w:proofErr w:type="spellEnd"/>
            <w:r>
              <w:t xml:space="preserve">). On 8 May 2013, the Queensland Government signed a heads of agreement with the Australian Government for full implementation of the </w:t>
            </w:r>
            <w:proofErr w:type="spellStart"/>
            <w:r>
              <w:t>NDIS</w:t>
            </w:r>
            <w:proofErr w:type="spellEnd"/>
            <w:r>
              <w:t xml:space="preserve">. In 2012-2013, planning commenced, in consultation with people with a disability, their families and carers, advocates, service providers and government </w:t>
            </w:r>
            <w:r w:rsidR="007D403A">
              <w:t>in readiness</w:t>
            </w:r>
            <w:r>
              <w:t xml:space="preserve"> for the commencement of the </w:t>
            </w:r>
            <w:proofErr w:type="spellStart"/>
            <w:r>
              <w:t>NDIS</w:t>
            </w:r>
            <w:proofErr w:type="spellEnd"/>
            <w:r>
              <w:t xml:space="preserve"> </w:t>
            </w:r>
            <w:r w:rsidR="00C91460">
              <w:t>o</w:t>
            </w:r>
            <w:r>
              <w:t>n</w:t>
            </w:r>
            <w:r w:rsidR="00C91460">
              <w:t xml:space="preserve"> </w:t>
            </w:r>
            <w:r>
              <w:t>1 July 2016.</w:t>
            </w:r>
          </w:p>
          <w:p w:rsidR="00DF3F46" w:rsidRDefault="00DF3F46" w:rsidP="00DF3F46">
            <w:pPr>
              <w:pStyle w:val="Jurisdictioncommentsbodytext"/>
            </w:pPr>
            <w:r>
              <w:t xml:space="preserve">In 2012-2013, a draft Queensland Disability Plan was developed and used in targeted consultation with government and identified community stakeholders The Plan will have a five year horizon and aims to assist in the preparation of mainstream and disability services for the introduction of the </w:t>
            </w:r>
            <w:proofErr w:type="spellStart"/>
            <w:r>
              <w:t>NDIS</w:t>
            </w:r>
            <w:proofErr w:type="spellEnd"/>
            <w:r>
              <w:t xml:space="preserve">. </w:t>
            </w:r>
          </w:p>
          <w:p w:rsidR="00DF3F46" w:rsidRDefault="00DF3F46" w:rsidP="00DF3F46">
            <w:pPr>
              <w:pStyle w:val="Jurisdictioncommentsbodytext"/>
            </w:pPr>
            <w:r>
              <w:t xml:space="preserve">In April 2013, the </w:t>
            </w:r>
            <w:r>
              <w:rPr>
                <w:i/>
              </w:rPr>
              <w:t xml:space="preserve">Disability Services (Your Life Your Choice) Amendment Act 2012 </w:t>
            </w:r>
            <w:r>
              <w:t xml:space="preserve">was proclaimed to support Your Life Your Choice self-directed support. </w:t>
            </w:r>
            <w:r w:rsidR="007D403A">
              <w:t>This</w:t>
            </w:r>
            <w:r>
              <w:t xml:space="preserve"> allowed for the direct payments to individuals from 1 July 2013 enabling greater consumer choice and control in the purchase and delivery of disability services. </w:t>
            </w:r>
            <w:r w:rsidR="007D403A">
              <w:t>By</w:t>
            </w:r>
            <w:r>
              <w:t xml:space="preserve"> June 2013, more than 230 people have decided to self-direct their support through one of the 59 host providers under th</w:t>
            </w:r>
            <w:r w:rsidR="007D403A">
              <w:t>is</w:t>
            </w:r>
            <w:r>
              <w:t xml:space="preserve"> framework.</w:t>
            </w:r>
          </w:p>
          <w:p w:rsidR="00DF3F46" w:rsidRDefault="00DF3F46" w:rsidP="00DF3F46">
            <w:pPr>
              <w:pStyle w:val="Jurisdictioncommentsbodytext"/>
            </w:pPr>
            <w:r>
              <w:t xml:space="preserve">On 30 April 2013, the Queensland Commission of Audit released its final report which included a recommendation that prior to full commencement of the </w:t>
            </w:r>
            <w:proofErr w:type="spellStart"/>
            <w:r>
              <w:t>NDIS</w:t>
            </w:r>
            <w:proofErr w:type="spellEnd"/>
            <w:r>
              <w:t xml:space="preserve"> in Queensland, all services currently provided by the Queensland Government’s Accommodation Support and Respite Services be transitioned to the non-government sector. Early stage planning is underway to inform a formal, comprehensive consultation with clients, their families, and staff and non-government organisations. </w:t>
            </w:r>
          </w:p>
          <w:p w:rsidR="00DF3F46" w:rsidRDefault="00DF3F46" w:rsidP="00DF3F46">
            <w:pPr>
              <w:pStyle w:val="Jurisdictioncommentsbodytext"/>
            </w:pPr>
            <w:r>
              <w:t>In September 2012, the Queensland Government announced an Elderly Parent Carer Innovation Trial to test innovative sustainable living arrangements for adults with a disability who are cared for by their elderly parents. The first funding round for the trial was announced in March 2013.</w:t>
            </w:r>
          </w:p>
          <w:p w:rsidR="00DF3F46" w:rsidRDefault="00DF3F46" w:rsidP="00DF3F46">
            <w:pPr>
              <w:pStyle w:val="Jurisdictioncommentsbodytext"/>
            </w:pPr>
            <w:r>
              <w:t>In November 2012, the Queensland Government commenced the Parent Connect Program across eight locations with funding of $4 million over four years. This program forms part of the government’s commitment to provide early intervention, prevention and transition support to parents of children with a newly diagnosed disability or developmental delay. At the end of July 2013 more than 130 families have made contact with Parent Connect service providers across Queensland.</w:t>
            </w:r>
          </w:p>
          <w:p w:rsidR="001F39F2" w:rsidRPr="00A4140C" w:rsidRDefault="00DF3F46" w:rsidP="00DF3F46">
            <w:pPr>
              <w:pStyle w:val="Jurisdictioncommentsbodytext"/>
            </w:pPr>
            <w:r>
              <w:t>In 2012-2013, the Queensland Government provided funding to support more than 500 young people aged between 16 and 25 years with flexible respite support and supports for leaving school.</w:t>
            </w:r>
          </w:p>
        </w:tc>
        <w:tc>
          <w:tcPr>
            <w:tcW w:w="850" w:type="dxa"/>
            <w:tcBorders>
              <w:left w:val="nil"/>
            </w:tcBorders>
          </w:tcPr>
          <w:p w:rsidR="001F39F2" w:rsidRPr="00A4140C" w:rsidRDefault="001F39F2" w:rsidP="00585E2C">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00263BEE" w:rsidRPr="00A4140C">
              <w:rPr>
                <w:rFonts w:ascii="Arial" w:hAnsi="Arial"/>
                <w:sz w:val="24"/>
              </w:rPr>
              <w:br/>
            </w:r>
            <w:r w:rsidRPr="00A4140C">
              <w:rPr>
                <w:rFonts w:ascii="Arial" w:hAnsi="Arial"/>
                <w:sz w:val="24"/>
              </w:rPr>
              <w:br/>
            </w:r>
            <w:r w:rsidR="00C010BE" w:rsidRPr="00A4140C">
              <w:rPr>
                <w:rFonts w:ascii="Arial" w:hAnsi="Arial"/>
                <w:sz w:val="24"/>
              </w:rPr>
              <w:br/>
            </w:r>
          </w:p>
          <w:p w:rsidR="001F39F2" w:rsidRPr="00A4140C" w:rsidRDefault="001F39F2" w:rsidP="00585E2C">
            <w:pPr>
              <w:pStyle w:val="BodyText"/>
              <w:rPr>
                <w:sz w:val="132"/>
              </w:rPr>
            </w:pPr>
            <w:r w:rsidRPr="00A4140C">
              <w:rPr>
                <w:b/>
                <w:sz w:val="132"/>
              </w:rPr>
              <w:t>”</w:t>
            </w:r>
          </w:p>
        </w:tc>
      </w:tr>
    </w:tbl>
    <w:p w:rsidR="002450EA" w:rsidRDefault="002450EA" w:rsidP="00585E2C">
      <w:pPr>
        <w:pStyle w:val="SequenceInfo"/>
        <w:rPr>
          <w:vanish w:val="0"/>
          <w:sz w:val="12"/>
        </w:rPr>
      </w:pPr>
    </w:p>
    <w:p w:rsidR="002450EA" w:rsidRDefault="002450EA" w:rsidP="002450EA">
      <w:pPr>
        <w:pStyle w:val="BodyText"/>
      </w:pPr>
      <w:r>
        <w:br w:type="page"/>
      </w:r>
    </w:p>
    <w:tbl>
      <w:tblPr>
        <w:tblW w:w="10632" w:type="dxa"/>
        <w:tblInd w:w="-885" w:type="dxa"/>
        <w:tblLayout w:type="fixed"/>
        <w:tblLook w:val="0000" w:firstRow="0" w:lastRow="0" w:firstColumn="0" w:lastColumn="0" w:noHBand="0" w:noVBand="0"/>
      </w:tblPr>
      <w:tblGrid>
        <w:gridCol w:w="993"/>
        <w:gridCol w:w="8789"/>
        <w:gridCol w:w="850"/>
      </w:tblGrid>
      <w:tr w:rsidR="001F39F2" w:rsidRPr="00A4140C" w:rsidTr="00B83E02">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Western Australian Government comments</w:t>
            </w:r>
          </w:p>
        </w:tc>
        <w:tc>
          <w:tcPr>
            <w:tcW w:w="850" w:type="dxa"/>
          </w:tcPr>
          <w:p w:rsidR="001F39F2" w:rsidRPr="00A4140C" w:rsidRDefault="001F39F2" w:rsidP="00585E2C">
            <w:pPr>
              <w:spacing w:after="140"/>
              <w:rPr>
                <w:rFonts w:ascii="Arial" w:hAnsi="Arial"/>
                <w:b/>
              </w:rPr>
            </w:pPr>
          </w:p>
        </w:tc>
      </w:tr>
      <w:tr w:rsidR="001F39F2" w:rsidRPr="00A4140C" w:rsidTr="00B83E02">
        <w:trPr>
          <w:cantSplit/>
          <w:trHeight w:hRule="exact" w:val="12600"/>
        </w:trPr>
        <w:tc>
          <w:tcPr>
            <w:tcW w:w="993" w:type="dxa"/>
            <w:vMerge/>
          </w:tcPr>
          <w:p w:rsidR="001F39F2" w:rsidRPr="00A4140C" w:rsidRDefault="001F39F2" w:rsidP="00585E2C">
            <w:pPr>
              <w:pStyle w:val="BodyText"/>
            </w:pPr>
          </w:p>
        </w:tc>
        <w:tc>
          <w:tcPr>
            <w:tcW w:w="8789" w:type="dxa"/>
          </w:tcPr>
          <w:p w:rsidR="00C661B3" w:rsidRDefault="00C661B3" w:rsidP="00FD4B90">
            <w:pPr>
              <w:pStyle w:val="Jurisdictioncommentsbodytext"/>
            </w:pPr>
            <w:r>
              <w:t>In 2012-2013, 22 808 West Australians accessed a disability support service. The Commission’s total expenditure was $717.9 million and averaged $31</w:t>
            </w:r>
            <w:r w:rsidR="00FD4B90">
              <w:t> </w:t>
            </w:r>
            <w:r>
              <w:t>475 per person in receipt of funded services. The Commission’s funding to disability sector organisations was $496.9 million, accounting for 69 per cent of the Commission’s total expenditure. Western Australia is moving away from a program-driven system to one where the individual with disability, their family and carers can have an increased level of control over determining what support or service they need, when they need it and which organisation they will use. The Commission has been adjusting and adapting its business processes and systems to make this possible.</w:t>
            </w:r>
          </w:p>
          <w:p w:rsidR="00C661B3" w:rsidRDefault="00C661B3" w:rsidP="00FD4B90">
            <w:pPr>
              <w:pStyle w:val="Jurisdictioncommentsbodytext"/>
            </w:pPr>
            <w:r w:rsidRPr="00ED09DF">
              <w:t>Key</w:t>
            </w:r>
            <w:r>
              <w:t xml:space="preserve"> initiatives implemented in</w:t>
            </w:r>
            <w:r w:rsidRPr="00ED09DF">
              <w:t xml:space="preserve"> include:</w:t>
            </w:r>
          </w:p>
          <w:p w:rsidR="00C661B3" w:rsidRDefault="00C661B3" w:rsidP="00C661B3">
            <w:pPr>
              <w:pStyle w:val="Jurisdictioncommentslistbullet"/>
            </w:pPr>
            <w:r>
              <w:t>Development and preparation of the My Way model as the preferred approach for introducing the National Disability Insurance Scheme (</w:t>
            </w:r>
            <w:proofErr w:type="spellStart"/>
            <w:r>
              <w:t>NDIS</w:t>
            </w:r>
            <w:proofErr w:type="spellEnd"/>
            <w:r>
              <w:t>) in Western Australia.</w:t>
            </w:r>
          </w:p>
          <w:p w:rsidR="00C661B3" w:rsidRDefault="00C661B3" w:rsidP="00C661B3">
            <w:pPr>
              <w:pStyle w:val="Jurisdictioncommentslistbullet"/>
            </w:pPr>
            <w:r>
              <w:t>Development and piloting of My Way which enables people with disability, their families and carers to have genuine choice and control over the planning, design and implementation of the supports and services they require. My Way is offered in four locations in Western Australia: the Perth Hills, Cockburn-Kwinana, Goldfields and Lower South West.</w:t>
            </w:r>
          </w:p>
          <w:p w:rsidR="00C661B3" w:rsidRDefault="00C661B3" w:rsidP="00C661B3">
            <w:pPr>
              <w:pStyle w:val="Jurisdictioncommentslistbullet"/>
            </w:pPr>
            <w:r>
              <w:t>Development of a state-wide Disability Sector Development Plan to inform the Commission’s and service providers’ business intelligence, guiding where and when services are needed. It will also be a useful resource for people seeking to know what services are currently available in their area.</w:t>
            </w:r>
          </w:p>
          <w:p w:rsidR="00C661B3" w:rsidRDefault="00C661B3" w:rsidP="00C661B3">
            <w:pPr>
              <w:pStyle w:val="Jurisdictioncommentslistbullet"/>
            </w:pPr>
            <w:r>
              <w:t>The introduction of outcome-based contracting to allow greater flexibility and innovation as part of the State Government’s Procurement Reform initiative. This reform included the roll-out of a 15 per cent upfront across-the-board price adjustment for eligible not-for-profit community service contracts.</w:t>
            </w:r>
          </w:p>
          <w:p w:rsidR="00C661B3" w:rsidRDefault="00C661B3" w:rsidP="00C661B3">
            <w:pPr>
              <w:pStyle w:val="Jurisdictioncommentslistbullet"/>
            </w:pPr>
            <w:r>
              <w:t xml:space="preserve">Establishment of a disability health network with mainstream health services and drafting of a public sector employment strategy. </w:t>
            </w:r>
          </w:p>
          <w:p w:rsidR="00C661B3" w:rsidRDefault="00C661B3" w:rsidP="00C661B3">
            <w:pPr>
              <w:pStyle w:val="Jurisdictioncommentslistbullet"/>
            </w:pPr>
            <w:r>
              <w:t>The availability of social housing has increased through the purchase and renovation of a number of properties and the construction of others.</w:t>
            </w:r>
          </w:p>
          <w:p w:rsidR="00C661B3" w:rsidRDefault="00C661B3" w:rsidP="00C661B3">
            <w:pPr>
              <w:pStyle w:val="Jurisdictioncommentslistbullet"/>
            </w:pPr>
            <w:r>
              <w:t>Appointment of Count Me In ambassadors to work within their local areas to promote access, inclusion and participation. This year the number of ambassadors increased by more than 50 per cent to 33 and now includes regional representatives.</w:t>
            </w:r>
          </w:p>
          <w:p w:rsidR="001F39F2" w:rsidRPr="00A4140C" w:rsidRDefault="00C661B3" w:rsidP="00445EE0">
            <w:pPr>
              <w:pStyle w:val="Jurisdictioncommentslistbullet"/>
            </w:pPr>
            <w:r>
              <w:t>Development of a Disability Justice Service. Two disability justice centres will be built to provide secure accommodation for people with intellectual disability who are charged with an offence but are unable to plead because of their disability and are considered suitable to reside in a community-based centre. The first centre is expected to be operational in early 2015.</w:t>
            </w:r>
            <w:r w:rsidR="00445EE0">
              <w:t xml:space="preserve"> </w:t>
            </w:r>
          </w:p>
        </w:tc>
        <w:tc>
          <w:tcPr>
            <w:tcW w:w="850" w:type="dxa"/>
            <w:tcBorders>
              <w:left w:val="nil"/>
            </w:tcBorders>
          </w:tcPr>
          <w:p w:rsidR="001F39F2" w:rsidRPr="00A4140C" w:rsidRDefault="001F39F2" w:rsidP="00585E2C">
            <w:pPr>
              <w:pStyle w:val="BodyText"/>
              <w:rPr>
                <w:rFonts w:ascii="Arial" w:hAnsi="Arial"/>
                <w:sz w:val="24"/>
              </w:rPr>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p>
          <w:p w:rsidR="001F39F2" w:rsidRPr="00A4140C" w:rsidRDefault="001F39F2" w:rsidP="00585E2C">
            <w:pPr>
              <w:pStyle w:val="BodyText"/>
              <w:rPr>
                <w:rFonts w:ascii="Arial" w:hAnsi="Arial"/>
                <w:sz w:val="24"/>
              </w:rPr>
            </w:pPr>
          </w:p>
          <w:p w:rsidR="001F39F2" w:rsidRDefault="001F39F2" w:rsidP="00585E2C">
            <w:pPr>
              <w:pStyle w:val="BodyText"/>
              <w:rPr>
                <w:rFonts w:ascii="Arial" w:hAnsi="Arial"/>
                <w:sz w:val="24"/>
              </w:rPr>
            </w:pPr>
          </w:p>
          <w:p w:rsidR="00D478AD" w:rsidRPr="00A4140C" w:rsidRDefault="00D478AD" w:rsidP="00585E2C">
            <w:pPr>
              <w:pStyle w:val="BodyText"/>
              <w:rPr>
                <w:rFonts w:ascii="Arial" w:hAnsi="Arial"/>
                <w:sz w:val="24"/>
              </w:rPr>
            </w:pPr>
          </w:p>
          <w:p w:rsidR="001F39F2" w:rsidRPr="00A4140C" w:rsidRDefault="001F39F2" w:rsidP="00362905">
            <w:pPr>
              <w:pStyle w:val="BodyText"/>
              <w:rPr>
                <w:sz w:val="132"/>
              </w:rPr>
            </w:pPr>
            <w:r w:rsidRPr="00A4140C">
              <w:rPr>
                <w:rFonts w:ascii="Arial" w:hAnsi="Arial"/>
                <w:sz w:val="24"/>
              </w:rPr>
              <w:br/>
            </w:r>
            <w:r w:rsidRPr="00A4140C">
              <w:rPr>
                <w:rFonts w:ascii="Arial" w:hAnsi="Arial"/>
                <w:sz w:val="24"/>
              </w:rPr>
              <w:br/>
            </w:r>
            <w:r w:rsidR="00C010BE" w:rsidRPr="00A4140C">
              <w:rPr>
                <w:rFonts w:ascii="Arial" w:hAnsi="Arial"/>
                <w:sz w:val="24"/>
              </w:rPr>
              <w:br/>
            </w:r>
            <w:r w:rsidRPr="00A4140C">
              <w:rPr>
                <w:b/>
                <w:sz w:val="132"/>
              </w:rPr>
              <w:t>”</w:t>
            </w:r>
          </w:p>
        </w:tc>
      </w:tr>
      <w:tr w:rsidR="001F39F2" w:rsidRPr="00A4140C" w:rsidTr="00B83E02">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South Australian Government comments</w:t>
            </w:r>
          </w:p>
        </w:tc>
        <w:tc>
          <w:tcPr>
            <w:tcW w:w="850" w:type="dxa"/>
          </w:tcPr>
          <w:p w:rsidR="001F39F2" w:rsidRPr="00A4140C" w:rsidRDefault="001F39F2" w:rsidP="00585E2C">
            <w:pPr>
              <w:spacing w:after="140"/>
              <w:rPr>
                <w:rFonts w:ascii="Arial" w:hAnsi="Arial"/>
                <w:b/>
              </w:rPr>
            </w:pPr>
          </w:p>
        </w:tc>
      </w:tr>
      <w:tr w:rsidR="001F39F2" w:rsidRPr="00A4140C" w:rsidTr="00B83E02">
        <w:trPr>
          <w:cantSplit/>
          <w:trHeight w:hRule="exact" w:val="11809"/>
        </w:trPr>
        <w:tc>
          <w:tcPr>
            <w:tcW w:w="993" w:type="dxa"/>
            <w:vMerge/>
          </w:tcPr>
          <w:p w:rsidR="001F39F2" w:rsidRPr="00A4140C" w:rsidRDefault="001F39F2" w:rsidP="00585E2C">
            <w:pPr>
              <w:pStyle w:val="BodyText"/>
            </w:pPr>
          </w:p>
        </w:tc>
        <w:tc>
          <w:tcPr>
            <w:tcW w:w="8789" w:type="dxa"/>
          </w:tcPr>
          <w:p w:rsidR="00180789" w:rsidRDefault="00180789" w:rsidP="00180789">
            <w:pPr>
              <w:pStyle w:val="Jurisdictioncommentsbodytext"/>
              <w:rPr>
                <w:i/>
                <w:iCs/>
              </w:rPr>
            </w:pPr>
            <w:r>
              <w:t xml:space="preserve">The South Australian Government is continuing to implement a range of significant reforms guided by </w:t>
            </w:r>
            <w:r w:rsidRPr="00666D1A">
              <w:rPr>
                <w:i/>
                <w:iCs/>
              </w:rPr>
              <w:t xml:space="preserve">Strong Voices: A Blueprint to Enhance Life and Claim the Rights of People with Disability in </w:t>
            </w:r>
            <w:smartTag w:uri="urn:schemas-microsoft-com:office:smarttags" w:element="place">
              <w:smartTag w:uri="urn:schemas-microsoft-com:office:smarttags" w:element="State">
                <w:r w:rsidRPr="00666D1A">
                  <w:rPr>
                    <w:i/>
                    <w:iCs/>
                  </w:rPr>
                  <w:t>South Australia</w:t>
                </w:r>
              </w:smartTag>
            </w:smartTag>
            <w:r w:rsidRPr="00666D1A">
              <w:rPr>
                <w:i/>
                <w:iCs/>
              </w:rPr>
              <w:t xml:space="preserve"> (2010-2020)</w:t>
            </w:r>
            <w:r>
              <w:rPr>
                <w:i/>
                <w:iCs/>
              </w:rPr>
              <w:t xml:space="preserve">. </w:t>
            </w:r>
          </w:p>
          <w:p w:rsidR="00180789" w:rsidRDefault="00180789" w:rsidP="00180789">
            <w:pPr>
              <w:pStyle w:val="Jurisdictioncommentsbodytext"/>
            </w:pPr>
            <w:r>
              <w:t>2012-13</w:t>
            </w:r>
            <w:r w:rsidRPr="00ED09DF">
              <w:t xml:space="preserve"> </w:t>
            </w:r>
            <w:r>
              <w:t xml:space="preserve">has been a pivotal and historic year for people with disability and disability services in </w:t>
            </w:r>
            <w:smartTag w:uri="urn:schemas-microsoft-com:office:smarttags" w:element="place">
              <w:smartTag w:uri="urn:schemas-microsoft-com:office:smarttags" w:element="State">
                <w:r>
                  <w:t>South Australia</w:t>
                </w:r>
              </w:smartTag>
            </w:smartTag>
            <w:r>
              <w:t>:</w:t>
            </w:r>
          </w:p>
          <w:p w:rsidR="00180789" w:rsidRDefault="00180789" w:rsidP="00180789">
            <w:pPr>
              <w:pStyle w:val="Jurisdictioncommentslistbullet"/>
            </w:pPr>
            <w:smartTag w:uri="urn:schemas-microsoft-com:office:smarttags" w:element="place">
              <w:smartTag w:uri="urn:schemas-microsoft-com:office:smarttags" w:element="State">
                <w:r>
                  <w:t>South Australia</w:t>
                </w:r>
              </w:smartTag>
            </w:smartTag>
            <w:r>
              <w:t xml:space="preserve"> signed up to the National Disability Insurance Scheme (</w:t>
            </w:r>
            <w:proofErr w:type="spellStart"/>
            <w:r>
              <w:t>NDIS</w:t>
            </w:r>
            <w:proofErr w:type="spellEnd"/>
            <w:r>
              <w:t xml:space="preserve">). The </w:t>
            </w:r>
            <w:proofErr w:type="spellStart"/>
            <w:r>
              <w:t>NDIS</w:t>
            </w:r>
            <w:proofErr w:type="spellEnd"/>
            <w:r>
              <w:t xml:space="preserve"> will put people with disability in control of the care and support they receive. </w:t>
            </w:r>
            <w:smartTag w:uri="urn:schemas-microsoft-com:office:smarttags" w:element="place">
              <w:smartTag w:uri="urn:schemas-microsoft-com:office:smarttags" w:element="State">
                <w:r>
                  <w:t>South Australia</w:t>
                </w:r>
              </w:smartTag>
            </w:smartTag>
            <w:r>
              <w:t xml:space="preserve">’s launch focuses on children across the whole state, aged from birth to 14 years. This is consistent with the State Strategic Priority ‘every chance for every child’.  </w:t>
            </w:r>
          </w:p>
          <w:p w:rsidR="00180789" w:rsidRDefault="00180789" w:rsidP="00180789">
            <w:pPr>
              <w:pStyle w:val="Jurisdictioncommentslistbullet"/>
            </w:pPr>
            <w:smartTag w:uri="urn:schemas-microsoft-com:office:smarttags" w:element="place">
              <w:smartTag w:uri="urn:schemas-microsoft-com:office:smarttags" w:element="State">
                <w:r>
                  <w:t>South Australia</w:t>
                </w:r>
              </w:smartTag>
            </w:smartTag>
            <w:r>
              <w:t xml:space="preserve"> agreed to the full implementation of the </w:t>
            </w:r>
            <w:proofErr w:type="spellStart"/>
            <w:r>
              <w:t>NDIS</w:t>
            </w:r>
            <w:proofErr w:type="spellEnd"/>
            <w:r>
              <w:t xml:space="preserve"> in 2018 for all people with disability under the age of 65 years. In preparation for the commencement, state government disability funding will increase from $509 million in 2013-14 to $723 million in 2018-19. When fully operational, the scheme will benefit more than 32 000 South Australians with disability.</w:t>
            </w:r>
          </w:p>
          <w:p w:rsidR="00180789" w:rsidRDefault="00180789" w:rsidP="00180789">
            <w:pPr>
              <w:pStyle w:val="Jurisdictioncommentslistbullet"/>
            </w:pPr>
            <w:smartTag w:uri="urn:schemas-microsoft-com:office:smarttags" w:element="place">
              <w:smartTag w:uri="urn:schemas-microsoft-com:office:smarttags" w:element="State">
                <w:r>
                  <w:t>South Australia</w:t>
                </w:r>
              </w:smartTag>
            </w:smartTag>
            <w:r>
              <w:t xml:space="preserve">’s embrace of the </w:t>
            </w:r>
            <w:proofErr w:type="spellStart"/>
            <w:r>
              <w:t>NDIS</w:t>
            </w:r>
            <w:proofErr w:type="spellEnd"/>
            <w:r>
              <w:t xml:space="preserve"> builds on the existing state government commitment to person-centred planning and expanding individualised funding. These initiatives are already well underway and also promote rights, dignity and choice for people with disability.</w:t>
            </w:r>
          </w:p>
          <w:p w:rsidR="00180789" w:rsidRDefault="00180789" w:rsidP="00180789">
            <w:pPr>
              <w:pStyle w:val="Jurisdictioncommentslistbullet"/>
            </w:pPr>
            <w:r>
              <w:t xml:space="preserve">Continued progress towards the relocation of residents of </w:t>
            </w:r>
            <w:proofErr w:type="spellStart"/>
            <w:r>
              <w:t>Strathmont</w:t>
            </w:r>
            <w:proofErr w:type="spellEnd"/>
            <w:r>
              <w:t xml:space="preserve"> to community-based accommodation.</w:t>
            </w:r>
          </w:p>
          <w:p w:rsidR="00180789" w:rsidRDefault="00180789" w:rsidP="00180789">
            <w:pPr>
              <w:pStyle w:val="Jurisdictioncommentslistbullet"/>
            </w:pPr>
            <w:r>
              <w:t>Funding of the disability Community Visitor Scheme, which provides safeguards on the rights and wellbeing of people living in disability accommodation</w:t>
            </w:r>
          </w:p>
          <w:p w:rsidR="00180789" w:rsidRDefault="00180789" w:rsidP="00180789">
            <w:pPr>
              <w:pStyle w:val="Jurisdictioncommentslistbullet"/>
            </w:pPr>
            <w:r>
              <w:t>Significant investment in new, purpose-built, affordable homes to meet the specific needs of people with disability. These will be managed by a newly established disability housing organisation to ensure people living in the homes receive the best possible outcomes</w:t>
            </w:r>
          </w:p>
          <w:p w:rsidR="00180789" w:rsidRDefault="00180789" w:rsidP="00180789">
            <w:pPr>
              <w:pStyle w:val="Jurisdictioncommentslistbullet"/>
            </w:pPr>
            <w:r>
              <w:t>The Attorney-General’s Department led consultations to develop a Disability Justice Plan to safeguard the rights of all people with disability in their interactions with the criminal justice system</w:t>
            </w:r>
          </w:p>
          <w:p w:rsidR="00180789" w:rsidRDefault="00180789" w:rsidP="00180789">
            <w:pPr>
              <w:pStyle w:val="Jurisdictioncommentslistbullet"/>
            </w:pPr>
            <w:r>
              <w:t xml:space="preserve">In 2012-13 a new IT system was introduced in order to efficiently manage arrangements for individualised funding. This system provides flexibility for people to manage their own funding as well as facilitate consumer based rating for services through the website </w:t>
            </w:r>
            <w:proofErr w:type="spellStart"/>
            <w:r>
              <w:t>www.mysupportadvisor.com.au</w:t>
            </w:r>
            <w:proofErr w:type="spellEnd"/>
          </w:p>
          <w:p w:rsidR="001F39F2" w:rsidRPr="00A4140C" w:rsidRDefault="00180789" w:rsidP="00636681">
            <w:pPr>
              <w:pStyle w:val="Jurisdictioncommentslistbullet"/>
            </w:pPr>
            <w:r>
              <w:t xml:space="preserve">Mandating the development of Disability Access and Inclusion Plans across state government and statutory agencies. </w:t>
            </w:r>
          </w:p>
        </w:tc>
        <w:tc>
          <w:tcPr>
            <w:tcW w:w="850" w:type="dxa"/>
            <w:tcBorders>
              <w:left w:val="nil"/>
            </w:tcBorders>
          </w:tcPr>
          <w:p w:rsidR="001F39F2" w:rsidRPr="00A4140C" w:rsidRDefault="001F39F2" w:rsidP="00585E2C">
            <w:pPr>
              <w:pStyle w:val="BodyText"/>
              <w:rPr>
                <w:rFonts w:ascii="Arial" w:hAnsi="Arial"/>
                <w:sz w:val="24"/>
              </w:rPr>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p>
          <w:p w:rsidR="001F39F2" w:rsidRPr="00A4140C" w:rsidRDefault="001F39F2" w:rsidP="00585E2C">
            <w:pPr>
              <w:pStyle w:val="BodyText"/>
            </w:pPr>
            <w:r w:rsidRPr="00A4140C">
              <w:rPr>
                <w:rFonts w:ascii="Arial" w:hAnsi="Arial"/>
                <w:sz w:val="24"/>
              </w:rPr>
              <w:br/>
            </w:r>
            <w:r w:rsidRPr="00A4140C">
              <w:rPr>
                <w:b/>
                <w:sz w:val="132"/>
              </w:rPr>
              <w:t>”</w:t>
            </w:r>
          </w:p>
        </w:tc>
      </w:tr>
    </w:tbl>
    <w:p w:rsidR="002450EA" w:rsidRDefault="002450EA" w:rsidP="002450EA">
      <w:pPr>
        <w:pStyle w:val="BodyText"/>
      </w:pPr>
      <w:r>
        <w:br w:type="page"/>
      </w:r>
    </w:p>
    <w:tbl>
      <w:tblPr>
        <w:tblW w:w="10632" w:type="dxa"/>
        <w:tblInd w:w="-885" w:type="dxa"/>
        <w:tblLayout w:type="fixed"/>
        <w:tblLook w:val="0000" w:firstRow="0" w:lastRow="0" w:firstColumn="0" w:lastColumn="0" w:noHBand="0" w:noVBand="0"/>
      </w:tblPr>
      <w:tblGrid>
        <w:gridCol w:w="993"/>
        <w:gridCol w:w="8789"/>
        <w:gridCol w:w="850"/>
      </w:tblGrid>
      <w:tr w:rsidR="001F39F2" w:rsidRPr="00A4140C" w:rsidTr="00B83E02">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Tasmanian Government comments</w:t>
            </w:r>
          </w:p>
        </w:tc>
        <w:tc>
          <w:tcPr>
            <w:tcW w:w="850" w:type="dxa"/>
          </w:tcPr>
          <w:p w:rsidR="001F39F2" w:rsidRPr="00A4140C" w:rsidRDefault="001F39F2" w:rsidP="00585E2C">
            <w:pPr>
              <w:spacing w:after="140"/>
              <w:rPr>
                <w:rFonts w:ascii="Arial" w:hAnsi="Arial"/>
                <w:b/>
              </w:rPr>
            </w:pPr>
          </w:p>
        </w:tc>
      </w:tr>
      <w:tr w:rsidR="001F39F2" w:rsidRPr="00A4140C" w:rsidTr="00B83E02">
        <w:trPr>
          <w:cantSplit/>
          <w:trHeight w:hRule="exact" w:val="12600"/>
        </w:trPr>
        <w:tc>
          <w:tcPr>
            <w:tcW w:w="993" w:type="dxa"/>
            <w:vMerge/>
          </w:tcPr>
          <w:p w:rsidR="001F39F2" w:rsidRPr="00A4140C" w:rsidRDefault="001F39F2" w:rsidP="00585E2C">
            <w:pPr>
              <w:pStyle w:val="BodyText"/>
            </w:pPr>
          </w:p>
        </w:tc>
        <w:tc>
          <w:tcPr>
            <w:tcW w:w="8789" w:type="dxa"/>
          </w:tcPr>
          <w:p w:rsidR="00180789" w:rsidRPr="0029237B" w:rsidRDefault="00180789" w:rsidP="00180789">
            <w:pPr>
              <w:pStyle w:val="Jurisdictioncommentsbodytext"/>
            </w:pPr>
            <w:r w:rsidRPr="0029237B">
              <w:t>In 2012-13 Tasmania continued the reform of the Tasmanian disability sector by addressing the needs of people with disability to achieve economic participation and social inclusion and by contributing to the design of the new National Disability Insurance Scheme.</w:t>
            </w:r>
          </w:p>
          <w:p w:rsidR="00180789" w:rsidRPr="0029237B" w:rsidRDefault="00180789" w:rsidP="00180789">
            <w:pPr>
              <w:pStyle w:val="Jurisdictioncommentsbodytext"/>
            </w:pPr>
            <w:r w:rsidRPr="0029237B">
              <w:t xml:space="preserve">The Resource Allocation and Unit Pricing Framework completed Phase 2 focusing predominantly on supported accommodation, respite and community access services. This pricing mechanism applies to a range of support services promoting client choice and equity while respecting sector diversity and encouraging innovative service delivery models. </w:t>
            </w:r>
          </w:p>
          <w:p w:rsidR="00180789" w:rsidRPr="0029237B" w:rsidRDefault="00180789" w:rsidP="00180789">
            <w:pPr>
              <w:pStyle w:val="Jurisdictioncommentsbodytext"/>
            </w:pPr>
            <w:r w:rsidRPr="0029237B">
              <w:t xml:space="preserve">The Disability Services Act 2011 came into effect on 1 January 2012 with a number of new provisions. An Implementation Plan identified the major changes contained in the Act and strategies for action. The Act provides a mandate for the development and monitoring of Standards and a requirement that Standards be articulated within Regulations. Other new provisions establish processes and safeguards to ensure the health, wellbeing and safety of people with disability receiving services. In October 2012 a Senior Practitioner was appointed to authorise and monitor restrictive practices. The Act also provides for the Secretary to authorise State Service employees to enter funded premises if required, to ascertain the health, wellbeing and safety of people with disability. </w:t>
            </w:r>
          </w:p>
          <w:p w:rsidR="00180789" w:rsidRPr="0029237B" w:rsidRDefault="00180789" w:rsidP="00180789">
            <w:pPr>
              <w:pStyle w:val="Jurisdictioncommentsbodytext"/>
            </w:pPr>
            <w:r w:rsidRPr="0029237B">
              <w:t xml:space="preserve">Tasmania through the Self-Directed Funding project received a Class Ruling and Social Services exemption in 2012 which allowed people with disability to directly receive their specialist disability support funding. Documentation was prepared to support participants and Planners were appointed to work with a self-nominated group of people to undertake a pilot over the next 12 months. </w:t>
            </w:r>
          </w:p>
          <w:p w:rsidR="00180789" w:rsidRPr="0029237B" w:rsidRDefault="00180789" w:rsidP="00180789">
            <w:pPr>
              <w:pStyle w:val="Jurisdictioncommentsbodytext"/>
            </w:pPr>
            <w:r w:rsidRPr="0029237B">
              <w:t>The Disability Gateways, established in July 2010, provide an intake and referral model responsive to the needs of people with disability and work in partnership with mainstream and specialist disability services. A review of the service model began in late 2012 using a range of data collection methods including forums held throughout Tasmania. The review and its recommendations will be released publically before the end of 2013.</w:t>
            </w:r>
            <w:r w:rsidR="000F215F">
              <w:t xml:space="preserve"> </w:t>
            </w:r>
            <w:r w:rsidRPr="0029237B">
              <w:t xml:space="preserve">Implementation of the new State-wide program, </w:t>
            </w:r>
            <w:proofErr w:type="spellStart"/>
            <w:r w:rsidRPr="0029237B">
              <w:t>TasEquip</w:t>
            </w:r>
            <w:proofErr w:type="spellEnd"/>
            <w:r w:rsidRPr="0029237B">
              <w:t>, for the provision of equipment and assistive technology has proceeded.</w:t>
            </w:r>
          </w:p>
          <w:p w:rsidR="001F39F2" w:rsidRPr="00A4140C" w:rsidRDefault="00180789" w:rsidP="00E90D54">
            <w:pPr>
              <w:pStyle w:val="Jurisdictioncommentsbodytext"/>
            </w:pPr>
            <w:r w:rsidRPr="0029237B">
              <w:t xml:space="preserve">Tasmania continues to work to support the provision of appropriate housing for people with disability. </w:t>
            </w:r>
            <w:r>
              <w:t>There are a number of building projects currently under construction which will provide accessible accommodation for people with disability as they come on line in 2014. During</w:t>
            </w:r>
            <w:r w:rsidRPr="0029237B">
              <w:t xml:space="preserve"> 2012 a number of modifications were made to existing accommodation and planning is underway to continue to modify and develop additional accessible accommodation in the future as </w:t>
            </w:r>
            <w:r>
              <w:t xml:space="preserve">additional </w:t>
            </w:r>
            <w:r w:rsidRPr="0029237B">
              <w:t>capital funding becomes available.</w:t>
            </w:r>
            <w:r>
              <w:t xml:space="preserve"> </w:t>
            </w:r>
          </w:p>
        </w:tc>
        <w:tc>
          <w:tcPr>
            <w:tcW w:w="850" w:type="dxa"/>
            <w:tcBorders>
              <w:left w:val="nil"/>
            </w:tcBorders>
          </w:tcPr>
          <w:p w:rsidR="001F39F2" w:rsidRDefault="001F39F2" w:rsidP="00585E2C">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p>
          <w:p w:rsidR="00D478AD" w:rsidRDefault="00D478AD" w:rsidP="00585E2C">
            <w:pPr>
              <w:pStyle w:val="BodyText"/>
            </w:pPr>
          </w:p>
          <w:p w:rsidR="00D478AD" w:rsidRPr="00A4140C" w:rsidRDefault="00D478AD" w:rsidP="00585E2C">
            <w:pPr>
              <w:pStyle w:val="BodyText"/>
            </w:pPr>
          </w:p>
          <w:p w:rsidR="001F39F2" w:rsidRPr="00A4140C" w:rsidRDefault="001F39F2" w:rsidP="00585E2C">
            <w:pPr>
              <w:pStyle w:val="BodyText"/>
            </w:pPr>
            <w:r w:rsidRPr="00A4140C">
              <w:rPr>
                <w:b/>
                <w:sz w:val="132"/>
              </w:rPr>
              <w:t>”</w:t>
            </w:r>
          </w:p>
        </w:tc>
      </w:tr>
      <w:tr w:rsidR="001F39F2" w:rsidRPr="00A4140C" w:rsidTr="00B83E02">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Australian Capital Territory Government comments</w:t>
            </w:r>
          </w:p>
        </w:tc>
        <w:tc>
          <w:tcPr>
            <w:tcW w:w="850" w:type="dxa"/>
          </w:tcPr>
          <w:p w:rsidR="001F39F2" w:rsidRPr="00A4140C" w:rsidRDefault="001F39F2" w:rsidP="00585E2C">
            <w:pPr>
              <w:spacing w:after="140"/>
              <w:rPr>
                <w:rFonts w:ascii="Arial" w:hAnsi="Arial"/>
                <w:b/>
              </w:rPr>
            </w:pPr>
          </w:p>
        </w:tc>
      </w:tr>
      <w:tr w:rsidR="001F39F2" w:rsidRPr="00A4140C" w:rsidTr="00B83E02">
        <w:trPr>
          <w:cantSplit/>
          <w:trHeight w:hRule="exact" w:val="11951"/>
        </w:trPr>
        <w:tc>
          <w:tcPr>
            <w:tcW w:w="993" w:type="dxa"/>
            <w:vMerge/>
          </w:tcPr>
          <w:p w:rsidR="001F39F2" w:rsidRPr="00A4140C" w:rsidRDefault="001F39F2" w:rsidP="00585E2C">
            <w:pPr>
              <w:pStyle w:val="BodyText"/>
            </w:pPr>
          </w:p>
        </w:tc>
        <w:tc>
          <w:tcPr>
            <w:tcW w:w="8789" w:type="dxa"/>
          </w:tcPr>
          <w:p w:rsidR="000F215F" w:rsidRDefault="000F215F" w:rsidP="000F215F">
            <w:pPr>
              <w:pStyle w:val="Jurisdictioncommentsbodytext"/>
            </w:pPr>
            <w:r w:rsidRPr="004F0424">
              <w:rPr>
                <w:rFonts w:cs="Arial"/>
                <w:szCs w:val="24"/>
              </w:rPr>
              <w:t xml:space="preserve">In 2012-2013, the Community Services Directorate, through Disability ACT continued </w:t>
            </w:r>
            <w:r w:rsidRPr="004F0424">
              <w:rPr>
                <w:rFonts w:cs="Arial"/>
                <w:color w:val="000000"/>
                <w:szCs w:val="24"/>
              </w:rPr>
              <w:t xml:space="preserve">to deliver on the ACT Government’s commitments under </w:t>
            </w:r>
            <w:r w:rsidRPr="004F0424">
              <w:rPr>
                <w:rFonts w:cs="Arial"/>
                <w:i/>
                <w:color w:val="000000"/>
                <w:szCs w:val="24"/>
              </w:rPr>
              <w:t>Future Directions: Towards Challenge 2014</w:t>
            </w:r>
            <w:r w:rsidRPr="004F0424">
              <w:rPr>
                <w:rFonts w:cs="Arial"/>
                <w:color w:val="000000"/>
                <w:szCs w:val="24"/>
              </w:rPr>
              <w:t>.</w:t>
            </w:r>
            <w:r w:rsidRPr="004F0424">
              <w:rPr>
                <w:rFonts w:cs="Arial"/>
                <w:szCs w:val="24"/>
              </w:rPr>
              <w:t xml:space="preserve"> In 2012-13, the Directorate implemented programs to improve outcomes and whole-of-life opportunities for people with disability in the ACT, while also preparing for the rollout of the National Disability Insurance Scheme </w:t>
            </w:r>
            <w:r>
              <w:rPr>
                <w:rFonts w:cs="Arial"/>
                <w:szCs w:val="24"/>
              </w:rPr>
              <w:t>(</w:t>
            </w:r>
            <w:proofErr w:type="spellStart"/>
            <w:r>
              <w:rPr>
                <w:rFonts w:cs="Arial"/>
                <w:szCs w:val="24"/>
              </w:rPr>
              <w:t>NDIS</w:t>
            </w:r>
            <w:proofErr w:type="spellEnd"/>
            <w:r>
              <w:rPr>
                <w:rFonts w:cs="Arial"/>
                <w:szCs w:val="24"/>
              </w:rPr>
              <w:t xml:space="preserve">) </w:t>
            </w:r>
            <w:r w:rsidRPr="004F0424">
              <w:rPr>
                <w:rFonts w:cs="Arial"/>
                <w:szCs w:val="24"/>
              </w:rPr>
              <w:t>in July 2014.</w:t>
            </w:r>
            <w:r>
              <w:t xml:space="preserve"> </w:t>
            </w:r>
          </w:p>
          <w:p w:rsidR="000F215F" w:rsidRDefault="000F215F" w:rsidP="000F215F">
            <w:pPr>
              <w:pStyle w:val="Jurisdictioncommentslistbullet"/>
            </w:pPr>
            <w:r w:rsidRPr="004F0424">
              <w:rPr>
                <w:rFonts w:cs="Arial"/>
                <w:szCs w:val="24"/>
              </w:rPr>
              <w:t xml:space="preserve">On 25 July 2012, the Australian Government announced that the ACT would be one of the launch sites for the </w:t>
            </w:r>
            <w:proofErr w:type="spellStart"/>
            <w:r w:rsidRPr="004F0424">
              <w:rPr>
                <w:rFonts w:cs="Arial"/>
                <w:szCs w:val="24"/>
              </w:rPr>
              <w:t>NDIS</w:t>
            </w:r>
            <w:proofErr w:type="spellEnd"/>
            <w:r w:rsidRPr="004F0424">
              <w:rPr>
                <w:rFonts w:cs="Arial"/>
                <w:szCs w:val="24"/>
              </w:rPr>
              <w:t xml:space="preserve">. Post negotiations with the Commonwealth Government the implementation of the </w:t>
            </w:r>
            <w:proofErr w:type="spellStart"/>
            <w:r w:rsidRPr="004F0424">
              <w:rPr>
                <w:rFonts w:cs="Arial"/>
                <w:szCs w:val="24"/>
              </w:rPr>
              <w:t>NDIS</w:t>
            </w:r>
            <w:proofErr w:type="spellEnd"/>
            <w:r w:rsidRPr="004F0424">
              <w:rPr>
                <w:rFonts w:cs="Arial"/>
                <w:szCs w:val="24"/>
              </w:rPr>
              <w:t xml:space="preserve"> in the ACT will be phased</w:t>
            </w:r>
            <w:r>
              <w:rPr>
                <w:rFonts w:cs="Arial"/>
                <w:szCs w:val="24"/>
              </w:rPr>
              <w:t xml:space="preserve"> </w:t>
            </w:r>
            <w:r w:rsidRPr="004F0424">
              <w:rPr>
                <w:rFonts w:cs="Arial"/>
                <w:szCs w:val="24"/>
              </w:rPr>
              <w:t xml:space="preserve">in and commence in the ACT in July 2014. To support the implementation of the </w:t>
            </w:r>
            <w:proofErr w:type="spellStart"/>
            <w:r w:rsidRPr="004F0424">
              <w:rPr>
                <w:rFonts w:cs="Arial"/>
                <w:szCs w:val="24"/>
              </w:rPr>
              <w:t>NDIS</w:t>
            </w:r>
            <w:proofErr w:type="spellEnd"/>
            <w:r w:rsidRPr="004F0424">
              <w:rPr>
                <w:rFonts w:cs="Arial"/>
                <w:szCs w:val="24"/>
              </w:rPr>
              <w:t xml:space="preserve">, the ACT Government established the ACT Government </w:t>
            </w:r>
            <w:proofErr w:type="spellStart"/>
            <w:r w:rsidRPr="004F0424">
              <w:rPr>
                <w:rFonts w:cs="Arial"/>
                <w:szCs w:val="24"/>
              </w:rPr>
              <w:t>NDIS</w:t>
            </w:r>
            <w:proofErr w:type="spellEnd"/>
            <w:r w:rsidRPr="004F0424">
              <w:rPr>
                <w:rFonts w:cs="Arial"/>
                <w:szCs w:val="24"/>
              </w:rPr>
              <w:t xml:space="preserve"> Taskforce and the ACT Expert Panel.</w:t>
            </w:r>
          </w:p>
          <w:p w:rsidR="000F215F" w:rsidRPr="004F0424" w:rsidRDefault="000F215F" w:rsidP="000F215F">
            <w:pPr>
              <w:pStyle w:val="Jurisdictioncommentslistbullet"/>
              <w:rPr>
                <w:rFonts w:cs="Arial"/>
                <w:szCs w:val="24"/>
              </w:rPr>
            </w:pPr>
            <w:r w:rsidRPr="004F0424">
              <w:rPr>
                <w:rFonts w:cs="Arial"/>
                <w:color w:val="000000"/>
                <w:szCs w:val="24"/>
                <w:lang w:eastAsia="en-AU"/>
              </w:rPr>
              <w:t>In May 2013</w:t>
            </w:r>
            <w:r>
              <w:rPr>
                <w:rFonts w:cs="Arial"/>
                <w:color w:val="000000"/>
                <w:szCs w:val="24"/>
                <w:lang w:eastAsia="en-AU"/>
              </w:rPr>
              <w:t>,</w:t>
            </w:r>
            <w:r w:rsidRPr="004F0424">
              <w:rPr>
                <w:rFonts w:cs="Arial"/>
                <w:color w:val="000000"/>
                <w:szCs w:val="24"/>
                <w:lang w:eastAsia="en-AU"/>
              </w:rPr>
              <w:t xml:space="preserve"> the ACT announced additional funding from the ACT and Commonwealth Governments to support people with disability and providers to prepare for the transition to the </w:t>
            </w:r>
            <w:proofErr w:type="spellStart"/>
            <w:r w:rsidRPr="004F0424">
              <w:rPr>
                <w:rFonts w:cs="Arial"/>
                <w:color w:val="000000"/>
                <w:szCs w:val="24"/>
                <w:lang w:eastAsia="en-AU"/>
              </w:rPr>
              <w:t>NDIS</w:t>
            </w:r>
            <w:proofErr w:type="spellEnd"/>
            <w:r w:rsidRPr="004F0424">
              <w:rPr>
                <w:rFonts w:cs="Arial"/>
                <w:color w:val="000000"/>
                <w:szCs w:val="24"/>
                <w:lang w:eastAsia="en-AU"/>
              </w:rPr>
              <w:t xml:space="preserve">. The Enhanced Service Offer is one of the initiatives being rolled out by the ACT Government in partnership with the Commonwealth, providing ACT residents with disability the opportunity to apply for a one-off grant that may be used in a variety of ways to improve their quality of life. </w:t>
            </w:r>
            <w:r w:rsidRPr="004F0424">
              <w:rPr>
                <w:rFonts w:cs="Arial"/>
                <w:color w:val="000000"/>
                <w:szCs w:val="24"/>
              </w:rPr>
              <w:t xml:space="preserve">Disability ACT engaged </w:t>
            </w:r>
            <w:r>
              <w:rPr>
                <w:rFonts w:cs="Arial"/>
                <w:color w:val="000000"/>
                <w:szCs w:val="24"/>
              </w:rPr>
              <w:t xml:space="preserve">a team of </w:t>
            </w:r>
            <w:r w:rsidRPr="004F0424">
              <w:rPr>
                <w:rFonts w:cs="Arial"/>
                <w:color w:val="000000"/>
                <w:szCs w:val="24"/>
              </w:rPr>
              <w:t>Individual Planners to assist people to plan for and apply for the Enhanced Service Offer</w:t>
            </w:r>
            <w:r>
              <w:rPr>
                <w:rFonts w:cs="Arial"/>
                <w:color w:val="000000"/>
                <w:szCs w:val="24"/>
              </w:rPr>
              <w:t>.</w:t>
            </w:r>
          </w:p>
          <w:p w:rsidR="000F215F" w:rsidRPr="004F0424" w:rsidRDefault="000F215F" w:rsidP="000F215F">
            <w:pPr>
              <w:pStyle w:val="Jurisdictioncommentslistbullet"/>
              <w:rPr>
                <w:rFonts w:cs="Arial"/>
                <w:szCs w:val="24"/>
              </w:rPr>
            </w:pPr>
            <w:r w:rsidRPr="004F0424">
              <w:rPr>
                <w:rFonts w:cs="Arial"/>
                <w:szCs w:val="24"/>
              </w:rPr>
              <w:t xml:space="preserve">In February 2013, Disability ACT expanded its self-directed funding trial with capacity for up to 30 individuals. My Choice ACT, a collaboration between </w:t>
            </w:r>
            <w:proofErr w:type="spellStart"/>
            <w:r w:rsidRPr="004F0424">
              <w:rPr>
                <w:rFonts w:cs="Arial"/>
                <w:szCs w:val="24"/>
              </w:rPr>
              <w:t>Anglicare</w:t>
            </w:r>
            <w:proofErr w:type="spellEnd"/>
            <w:r w:rsidRPr="004F0424">
              <w:rPr>
                <w:rFonts w:cs="Arial"/>
                <w:szCs w:val="24"/>
              </w:rPr>
              <w:t xml:space="preserve"> and Community Connections, is facilitating support, resources, information and advice to participants to enable them to plan for and live the life they want</w:t>
            </w:r>
            <w:r w:rsidRPr="004F0424">
              <w:rPr>
                <w:rFonts w:cs="Arial"/>
                <w:color w:val="000000"/>
                <w:szCs w:val="24"/>
              </w:rPr>
              <w:t xml:space="preserve">. </w:t>
            </w:r>
          </w:p>
          <w:p w:rsidR="000F215F" w:rsidRPr="004F0424" w:rsidRDefault="000F215F" w:rsidP="000F215F">
            <w:pPr>
              <w:pStyle w:val="Jurisdictioncommentslistbullet"/>
              <w:rPr>
                <w:rFonts w:cs="Arial"/>
                <w:szCs w:val="24"/>
              </w:rPr>
            </w:pPr>
            <w:r w:rsidRPr="000F215F">
              <w:rPr>
                <w:rFonts w:cs="Arial"/>
                <w:szCs w:val="24"/>
              </w:rPr>
              <w:t xml:space="preserve">The ACT Government continued to explore and deliver innovative, person centred housing options for people with disability. Initiatives progressed over 2012-13 included the launch of the </w:t>
            </w:r>
            <w:proofErr w:type="spellStart"/>
            <w:r w:rsidRPr="000F215F">
              <w:rPr>
                <w:rFonts w:cs="Arial"/>
                <w:szCs w:val="24"/>
              </w:rPr>
              <w:t>Homeshare</w:t>
            </w:r>
            <w:proofErr w:type="spellEnd"/>
            <w:r w:rsidRPr="000F215F">
              <w:rPr>
                <w:rFonts w:cs="Arial"/>
                <w:szCs w:val="24"/>
              </w:rPr>
              <w:t xml:space="preserve"> pilot, </w:t>
            </w:r>
            <w:r w:rsidRPr="000F215F">
              <w:rPr>
                <w:rFonts w:cs="Arial"/>
                <w:color w:val="000000"/>
                <w:szCs w:val="24"/>
              </w:rPr>
              <w:t>facilitating home sharing arrangements for people with disability to share a home with people without disability; and the opening of the Getting A Life Intentional Community, a housing and community building project that is structured around the lives of three young people with disability</w:t>
            </w:r>
            <w:r>
              <w:rPr>
                <w:rFonts w:cs="Arial"/>
                <w:color w:val="000000"/>
              </w:rPr>
              <w:t xml:space="preserve">. </w:t>
            </w:r>
          </w:p>
          <w:p w:rsidR="000F215F" w:rsidRPr="004F0424" w:rsidRDefault="000F215F" w:rsidP="000F215F">
            <w:pPr>
              <w:pStyle w:val="Jurisdictioncommentslistbullet"/>
              <w:rPr>
                <w:rFonts w:cs="Arial"/>
                <w:szCs w:val="24"/>
              </w:rPr>
            </w:pPr>
            <w:r w:rsidRPr="004F0424">
              <w:rPr>
                <w:rFonts w:cs="Arial"/>
                <w:color w:val="000000"/>
                <w:szCs w:val="24"/>
              </w:rPr>
              <w:t>Volunteering ACT, with the support of Disability ACT, piloted an Inclusive Volunteering project in 2012-13 to support people with disability to engage in volunteering placements through one-on-one matching with other volunteers.</w:t>
            </w:r>
            <w:r w:rsidRPr="000F215F">
              <w:rPr>
                <w:rFonts w:cs="Arial"/>
                <w:color w:val="000000"/>
                <w:szCs w:val="24"/>
              </w:rPr>
              <w:t xml:space="preserve"> </w:t>
            </w:r>
          </w:p>
          <w:p w:rsidR="001F39F2" w:rsidRPr="00A4140C" w:rsidRDefault="000F215F" w:rsidP="000F215F">
            <w:pPr>
              <w:numPr>
                <w:ilvl w:val="0"/>
                <w:numId w:val="19"/>
              </w:numPr>
              <w:shd w:val="clear" w:color="auto" w:fill="FFFFFF"/>
              <w:autoSpaceDE w:val="0"/>
              <w:autoSpaceDN w:val="0"/>
              <w:adjustRightInd w:val="0"/>
              <w:spacing w:after="120" w:afterAutospacing="1"/>
              <w:jc w:val="both"/>
            </w:pPr>
            <w:r w:rsidRPr="000F215F">
              <w:rPr>
                <w:rFonts w:ascii="Arial" w:hAnsi="Arial" w:cs="Arial"/>
                <w:color w:val="000000"/>
                <w:sz w:val="24"/>
              </w:rPr>
              <w:t>The Everyone, Everyday Disability Awareness Program was developed by Disability ACT staff and trialled in five primary schools during term 4 in 2012. Year 3 and 4 teachers at each school delivered 14 lessons focused on the inclusion of people with disability in everyday life.</w:t>
            </w:r>
          </w:p>
        </w:tc>
        <w:tc>
          <w:tcPr>
            <w:tcW w:w="850" w:type="dxa"/>
            <w:tcBorders>
              <w:left w:val="nil"/>
            </w:tcBorders>
          </w:tcPr>
          <w:p w:rsidR="001F39F2" w:rsidRPr="00A4140C" w:rsidRDefault="001F39F2" w:rsidP="00362905">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00CB70B5" w:rsidRPr="00A4140C">
              <w:rPr>
                <w:rFonts w:ascii="Arial" w:hAnsi="Arial"/>
                <w:sz w:val="24"/>
              </w:rPr>
              <w:br/>
            </w:r>
            <w:r w:rsidR="00CB70B5" w:rsidRPr="00A4140C">
              <w:rPr>
                <w:rFonts w:ascii="Arial" w:hAnsi="Arial"/>
                <w:sz w:val="24"/>
              </w:rPr>
              <w:br/>
            </w:r>
            <w:r w:rsidRPr="00A4140C">
              <w:rPr>
                <w:b/>
                <w:sz w:val="132"/>
              </w:rPr>
              <w:t>”</w:t>
            </w:r>
          </w:p>
        </w:tc>
      </w:tr>
    </w:tbl>
    <w:p w:rsidR="001F39F2" w:rsidRPr="00A4140C" w:rsidRDefault="001F39F2" w:rsidP="00585E2C">
      <w:pPr>
        <w:pStyle w:val="SequenceInfo"/>
        <w:rPr>
          <w:vanish w:val="0"/>
          <w:sz w:val="12"/>
        </w:rPr>
      </w:pPr>
    </w:p>
    <w:tbl>
      <w:tblPr>
        <w:tblW w:w="0" w:type="auto"/>
        <w:tblInd w:w="-885" w:type="dxa"/>
        <w:tblLayout w:type="fixed"/>
        <w:tblLook w:val="0000" w:firstRow="0" w:lastRow="0" w:firstColumn="0" w:lastColumn="0" w:noHBand="0" w:noVBand="0"/>
      </w:tblPr>
      <w:tblGrid>
        <w:gridCol w:w="993"/>
        <w:gridCol w:w="8789"/>
        <w:gridCol w:w="850"/>
      </w:tblGrid>
      <w:tr w:rsidR="001F39F2" w:rsidRPr="00A4140C" w:rsidTr="00CE6379">
        <w:trPr>
          <w:cantSplit/>
        </w:trPr>
        <w:tc>
          <w:tcPr>
            <w:tcW w:w="993" w:type="dxa"/>
            <w:vMerge w:val="restart"/>
          </w:tcPr>
          <w:p w:rsidR="001F39F2" w:rsidRPr="00A4140C" w:rsidRDefault="001F39F2" w:rsidP="00585E2C">
            <w:pPr>
              <w:pStyle w:val="BodyText"/>
            </w:pPr>
            <w:r w:rsidRPr="00A4140C">
              <w:rPr>
                <w:b/>
                <w:sz w:val="132"/>
              </w:rPr>
              <w:lastRenderedPageBreak/>
              <w:t>“</w:t>
            </w:r>
          </w:p>
        </w:tc>
        <w:tc>
          <w:tcPr>
            <w:tcW w:w="8789" w:type="dxa"/>
          </w:tcPr>
          <w:p w:rsidR="001F39F2" w:rsidRPr="00A4140C" w:rsidRDefault="001F39F2" w:rsidP="00585E2C">
            <w:pPr>
              <w:pStyle w:val="Jurisdictioncommentsheading"/>
            </w:pPr>
            <w:r w:rsidRPr="00A4140C">
              <w:t>Northern Territory Government comments</w:t>
            </w:r>
          </w:p>
        </w:tc>
        <w:tc>
          <w:tcPr>
            <w:tcW w:w="850" w:type="dxa"/>
          </w:tcPr>
          <w:p w:rsidR="001F39F2" w:rsidRPr="00A4140C" w:rsidRDefault="001F39F2" w:rsidP="00585E2C">
            <w:pPr>
              <w:spacing w:after="140"/>
              <w:rPr>
                <w:rFonts w:ascii="Arial" w:hAnsi="Arial"/>
                <w:b/>
              </w:rPr>
            </w:pPr>
          </w:p>
        </w:tc>
      </w:tr>
      <w:tr w:rsidR="001F39F2" w:rsidRPr="00A4140C" w:rsidTr="00CE6379">
        <w:trPr>
          <w:cantSplit/>
          <w:trHeight w:hRule="exact" w:val="12600"/>
        </w:trPr>
        <w:tc>
          <w:tcPr>
            <w:tcW w:w="993" w:type="dxa"/>
            <w:vMerge/>
          </w:tcPr>
          <w:p w:rsidR="001F39F2" w:rsidRPr="00A4140C" w:rsidRDefault="001F39F2" w:rsidP="00585E2C">
            <w:pPr>
              <w:pStyle w:val="BodyText"/>
            </w:pPr>
          </w:p>
        </w:tc>
        <w:tc>
          <w:tcPr>
            <w:tcW w:w="8789" w:type="dxa"/>
          </w:tcPr>
          <w:p w:rsidR="00A9450C" w:rsidRPr="0068535B" w:rsidRDefault="00A9450C" w:rsidP="00A9450C">
            <w:pPr>
              <w:pStyle w:val="Jurisdictioncommentsbodytext"/>
            </w:pPr>
            <w:r w:rsidRPr="0068535B">
              <w:t xml:space="preserve">The Northern Territory Government </w:t>
            </w:r>
            <w:r>
              <w:t>is committed to ensuring a</w:t>
            </w:r>
            <w:r w:rsidRPr="0068535B">
              <w:t xml:space="preserve"> society where people with a disability have productive and fulfilling lives </w:t>
            </w:r>
            <w:r>
              <w:t>as</w:t>
            </w:r>
            <w:r w:rsidRPr="0068535B">
              <w:t xml:space="preserve"> valued members of their communities. </w:t>
            </w:r>
            <w:r>
              <w:t>This is delivered through d</w:t>
            </w:r>
            <w:r w:rsidRPr="0068535B">
              <w:t xml:space="preserve">isability support provision </w:t>
            </w:r>
            <w:r>
              <w:t xml:space="preserve">that </w:t>
            </w:r>
            <w:r w:rsidRPr="0068535B">
              <w:t>is based on contemporary best practice</w:t>
            </w:r>
            <w:r>
              <w:t xml:space="preserve"> and</w:t>
            </w:r>
            <w:r w:rsidRPr="0068535B">
              <w:t xml:space="preserve"> underpinned by a collaborative approach. </w:t>
            </w:r>
            <w:r>
              <w:t xml:space="preserve">Through </w:t>
            </w:r>
            <w:r w:rsidRPr="0068535B">
              <w:t>continu</w:t>
            </w:r>
            <w:r>
              <w:t>ed provision of improved access</w:t>
            </w:r>
            <w:r w:rsidRPr="0068535B">
              <w:t xml:space="preserve"> to support services for Territorians with a disability,</w:t>
            </w:r>
            <w:r>
              <w:t xml:space="preserve"> the Territory also aims to </w:t>
            </w:r>
            <w:r w:rsidRPr="0068535B">
              <w:t>ensur</w:t>
            </w:r>
            <w:r>
              <w:t>e</w:t>
            </w:r>
            <w:r w:rsidRPr="0068535B">
              <w:t xml:space="preserve"> that carers </w:t>
            </w:r>
            <w:r>
              <w:t xml:space="preserve">of people with disability </w:t>
            </w:r>
            <w:r w:rsidRPr="0068535B">
              <w:t>enjoy good health, wellbeing, resilience and financial security.</w:t>
            </w:r>
            <w:r>
              <w:t xml:space="preserve"> </w:t>
            </w:r>
          </w:p>
          <w:p w:rsidR="00A9450C" w:rsidRPr="0068535B" w:rsidRDefault="00A9450C" w:rsidP="00A9450C">
            <w:pPr>
              <w:pStyle w:val="Jurisdictioncommentsbodytext"/>
            </w:pPr>
            <w:r w:rsidRPr="0068535B">
              <w:t xml:space="preserve">Key initiatives undertaken towards these aims in 2012-13 </w:t>
            </w:r>
            <w:r>
              <w:t>are described below.</w:t>
            </w:r>
          </w:p>
          <w:p w:rsidR="00A9450C" w:rsidRPr="0068535B" w:rsidRDefault="00A9450C" w:rsidP="00A9450C">
            <w:pPr>
              <w:pStyle w:val="Jurisdictioncommentslistbullet"/>
              <w:rPr>
                <w:rFonts w:cs="Arial"/>
              </w:rPr>
            </w:pPr>
            <w:r w:rsidRPr="0068535B">
              <w:rPr>
                <w:rFonts w:cs="Arial"/>
              </w:rPr>
              <w:t xml:space="preserve">The </w:t>
            </w:r>
            <w:r>
              <w:rPr>
                <w:rFonts w:cs="Arial"/>
              </w:rPr>
              <w:t>Northern Territory</w:t>
            </w:r>
            <w:r w:rsidRPr="0068535B">
              <w:rPr>
                <w:rFonts w:cs="Arial"/>
              </w:rPr>
              <w:t xml:space="preserve"> Government collaborated with the National Disability Servi</w:t>
            </w:r>
            <w:r>
              <w:rPr>
                <w:rFonts w:cs="Arial"/>
              </w:rPr>
              <w:t xml:space="preserve">ces Northern Territory </w:t>
            </w:r>
            <w:r w:rsidRPr="0068535B">
              <w:rPr>
                <w:rFonts w:cs="Arial"/>
              </w:rPr>
              <w:t>to coordinate the 2012 Disability Services Awards for the Territory. The</w:t>
            </w:r>
            <w:r>
              <w:rPr>
                <w:rFonts w:cs="Arial"/>
              </w:rPr>
              <w:t>se</w:t>
            </w:r>
            <w:r w:rsidRPr="0068535B">
              <w:rPr>
                <w:rFonts w:cs="Arial"/>
              </w:rPr>
              <w:t xml:space="preserve"> </w:t>
            </w:r>
            <w:r>
              <w:rPr>
                <w:rFonts w:cs="Arial"/>
              </w:rPr>
              <w:t>a</w:t>
            </w:r>
            <w:r w:rsidRPr="0068535B">
              <w:rPr>
                <w:rFonts w:cs="Arial"/>
              </w:rPr>
              <w:t>wards recognise and reward the achievements of disability sector employees and mainstream services and/or businesses that have demonstrated outstanding commitment to improving the lives of people with disability.</w:t>
            </w:r>
          </w:p>
          <w:p w:rsidR="00A9450C" w:rsidRPr="0068535B" w:rsidRDefault="00A9450C" w:rsidP="00A9450C">
            <w:pPr>
              <w:pStyle w:val="Jurisdictioncommentslistbullet"/>
              <w:rPr>
                <w:rFonts w:cs="Arial"/>
              </w:rPr>
            </w:pPr>
            <w:r w:rsidRPr="0068535B">
              <w:rPr>
                <w:rFonts w:cs="Arial"/>
              </w:rPr>
              <w:t xml:space="preserve">The </w:t>
            </w:r>
            <w:r>
              <w:rPr>
                <w:rFonts w:cs="Arial"/>
              </w:rPr>
              <w:t>Northern Territory</w:t>
            </w:r>
            <w:r w:rsidRPr="0068535B">
              <w:rPr>
                <w:rFonts w:cs="Arial"/>
              </w:rPr>
              <w:t xml:space="preserve"> </w:t>
            </w:r>
            <w:r>
              <w:rPr>
                <w:rFonts w:cs="Arial"/>
              </w:rPr>
              <w:t>agreed to host a</w:t>
            </w:r>
            <w:r w:rsidRPr="0068535B">
              <w:rPr>
                <w:rFonts w:cs="Arial"/>
              </w:rPr>
              <w:t xml:space="preserve"> launch site </w:t>
            </w:r>
            <w:r>
              <w:rPr>
                <w:rFonts w:cs="Arial"/>
              </w:rPr>
              <w:t>for the National Disability Insurance Scheme (</w:t>
            </w:r>
            <w:proofErr w:type="spellStart"/>
            <w:r>
              <w:rPr>
                <w:rFonts w:cs="Arial"/>
              </w:rPr>
              <w:t>NDIS</w:t>
            </w:r>
            <w:proofErr w:type="spellEnd"/>
            <w:r>
              <w:rPr>
                <w:rFonts w:cs="Arial"/>
              </w:rPr>
              <w:t xml:space="preserve">) </w:t>
            </w:r>
            <w:r w:rsidRPr="0068535B">
              <w:rPr>
                <w:rFonts w:cs="Arial"/>
              </w:rPr>
              <w:t xml:space="preserve">which will commence in July 2014 in the Barkly region. The </w:t>
            </w:r>
            <w:proofErr w:type="spellStart"/>
            <w:r>
              <w:rPr>
                <w:rFonts w:cs="Arial"/>
              </w:rPr>
              <w:t>NDIS</w:t>
            </w:r>
            <w:proofErr w:type="spellEnd"/>
            <w:r w:rsidRPr="0068535B">
              <w:rPr>
                <w:rFonts w:cs="Arial"/>
              </w:rPr>
              <w:t xml:space="preserve"> will </w:t>
            </w:r>
            <w:r>
              <w:rPr>
                <w:rFonts w:cs="Arial"/>
              </w:rPr>
              <w:t xml:space="preserve">be </w:t>
            </w:r>
            <w:r w:rsidRPr="0068535B">
              <w:rPr>
                <w:rFonts w:cs="Arial"/>
              </w:rPr>
              <w:t>progressively roll</w:t>
            </w:r>
            <w:r>
              <w:rPr>
                <w:rFonts w:cs="Arial"/>
              </w:rPr>
              <w:t>ed</w:t>
            </w:r>
            <w:r w:rsidRPr="0068535B">
              <w:rPr>
                <w:rFonts w:cs="Arial"/>
              </w:rPr>
              <w:t xml:space="preserve"> out to the rest of the </w:t>
            </w:r>
            <w:r>
              <w:rPr>
                <w:rFonts w:cs="Arial"/>
              </w:rPr>
              <w:t>Territory</w:t>
            </w:r>
            <w:r w:rsidRPr="0068535B">
              <w:rPr>
                <w:rFonts w:cs="Arial"/>
              </w:rPr>
              <w:t xml:space="preserve"> from July 2016. This will assist people with disability and their carers</w:t>
            </w:r>
            <w:r>
              <w:rPr>
                <w:rFonts w:cs="Arial"/>
              </w:rPr>
              <w:t xml:space="preserve"> to</w:t>
            </w:r>
            <w:r w:rsidRPr="0068535B">
              <w:rPr>
                <w:rFonts w:cs="Arial"/>
              </w:rPr>
              <w:t xml:space="preserve"> have an enhanced quality of life and participate as valued members of the community.</w:t>
            </w:r>
          </w:p>
          <w:p w:rsidR="00A9450C" w:rsidRPr="0068535B" w:rsidRDefault="00A9450C" w:rsidP="00A9450C">
            <w:pPr>
              <w:pStyle w:val="Jurisdictioncommentslistbullet"/>
              <w:rPr>
                <w:rFonts w:cs="Arial"/>
              </w:rPr>
            </w:pPr>
            <w:r>
              <w:rPr>
                <w:rFonts w:cs="Arial"/>
              </w:rPr>
              <w:t>A</w:t>
            </w:r>
            <w:r w:rsidRPr="0068535B">
              <w:rPr>
                <w:rFonts w:cs="Arial"/>
              </w:rPr>
              <w:t xml:space="preserve"> new Exceptional and Complex Needs Initiative </w:t>
            </w:r>
            <w:r>
              <w:rPr>
                <w:rFonts w:cs="Arial"/>
              </w:rPr>
              <w:t xml:space="preserve">was developed </w:t>
            </w:r>
            <w:r w:rsidRPr="0068535B">
              <w:rPr>
                <w:rFonts w:cs="Arial"/>
              </w:rPr>
              <w:t xml:space="preserve">which will benefit complex, high risk clients who are at risk of </w:t>
            </w:r>
            <w:r>
              <w:rPr>
                <w:rFonts w:cs="Arial"/>
              </w:rPr>
              <w:t>not meeting the eligibility criteria for</w:t>
            </w:r>
            <w:r w:rsidRPr="0068535B">
              <w:rPr>
                <w:rFonts w:cs="Arial"/>
              </w:rPr>
              <w:t xml:space="preserve"> standard individual program</w:t>
            </w:r>
            <w:r>
              <w:rPr>
                <w:rFonts w:cs="Arial"/>
              </w:rPr>
              <w:t>s because of</w:t>
            </w:r>
            <w:r w:rsidRPr="0068535B">
              <w:rPr>
                <w:rFonts w:cs="Arial"/>
              </w:rPr>
              <w:t xml:space="preserve"> care </w:t>
            </w:r>
            <w:r>
              <w:rPr>
                <w:rFonts w:cs="Arial"/>
              </w:rPr>
              <w:t>needs involving</w:t>
            </w:r>
            <w:r w:rsidRPr="0068535B">
              <w:rPr>
                <w:rFonts w:cs="Arial"/>
              </w:rPr>
              <w:t xml:space="preserve"> </w:t>
            </w:r>
            <w:r>
              <w:rPr>
                <w:rFonts w:cs="Arial"/>
              </w:rPr>
              <w:t xml:space="preserve">liaison with </w:t>
            </w:r>
            <w:r w:rsidRPr="0068535B">
              <w:rPr>
                <w:rFonts w:cs="Arial"/>
              </w:rPr>
              <w:t xml:space="preserve">multiple agencies and </w:t>
            </w:r>
            <w:r>
              <w:rPr>
                <w:rFonts w:cs="Arial"/>
              </w:rPr>
              <w:t xml:space="preserve">a variety of professionals. In addition, the initiative may assist clients who </w:t>
            </w:r>
            <w:r w:rsidRPr="0068535B">
              <w:rPr>
                <w:rFonts w:cs="Arial"/>
              </w:rPr>
              <w:t>demonstrat</w:t>
            </w:r>
            <w:r>
              <w:rPr>
                <w:rFonts w:cs="Arial"/>
              </w:rPr>
              <w:t>e</w:t>
            </w:r>
            <w:r w:rsidRPr="0068535B">
              <w:rPr>
                <w:rFonts w:cs="Arial"/>
              </w:rPr>
              <w:t xml:space="preserve"> high risk, </w:t>
            </w:r>
            <w:proofErr w:type="spellStart"/>
            <w:r w:rsidRPr="0068535B">
              <w:rPr>
                <w:rFonts w:cs="Arial"/>
              </w:rPr>
              <w:t>an</w:t>
            </w:r>
            <w:r>
              <w:rPr>
                <w:rFonts w:cs="Arial"/>
              </w:rPr>
              <w:t>ti-social</w:t>
            </w:r>
            <w:proofErr w:type="spellEnd"/>
            <w:r>
              <w:rPr>
                <w:rFonts w:cs="Arial"/>
              </w:rPr>
              <w:t>, recidivist behaviour</w:t>
            </w:r>
            <w:r w:rsidRPr="0068535B">
              <w:rPr>
                <w:rFonts w:cs="Arial"/>
              </w:rPr>
              <w:t xml:space="preserve"> that places themselves</w:t>
            </w:r>
            <w:r>
              <w:rPr>
                <w:rFonts w:cs="Arial"/>
              </w:rPr>
              <w:t xml:space="preserve"> or others at significant risk. </w:t>
            </w:r>
            <w:r w:rsidRPr="0068535B">
              <w:rPr>
                <w:rFonts w:cs="Arial"/>
              </w:rPr>
              <w:t xml:space="preserve">It will be piloted in Alice Springs </w:t>
            </w:r>
            <w:r>
              <w:rPr>
                <w:rFonts w:cs="Arial"/>
              </w:rPr>
              <w:t>with</w:t>
            </w:r>
            <w:r w:rsidRPr="0068535B">
              <w:rPr>
                <w:rFonts w:cs="Arial"/>
              </w:rPr>
              <w:t xml:space="preserve"> implementation </w:t>
            </w:r>
            <w:r>
              <w:rPr>
                <w:rFonts w:cs="Arial"/>
              </w:rPr>
              <w:t>expected in 2013-</w:t>
            </w:r>
            <w:r w:rsidRPr="0068535B">
              <w:rPr>
                <w:rFonts w:cs="Arial"/>
              </w:rPr>
              <w:t>14.</w:t>
            </w:r>
          </w:p>
          <w:p w:rsidR="00A9450C" w:rsidRPr="0068535B" w:rsidRDefault="00A9450C" w:rsidP="00A9450C">
            <w:pPr>
              <w:pStyle w:val="Jurisdictioncommentslistbullet"/>
              <w:ind w:left="319" w:hanging="319"/>
              <w:rPr>
                <w:rFonts w:cs="Arial"/>
              </w:rPr>
            </w:pPr>
            <w:r w:rsidRPr="0068535B">
              <w:rPr>
                <w:rFonts w:cs="Arial"/>
              </w:rPr>
              <w:t xml:space="preserve">The new Disability Equipment Program service model was </w:t>
            </w:r>
            <w:r>
              <w:rPr>
                <w:rFonts w:cs="Arial"/>
              </w:rPr>
              <w:t xml:space="preserve">implemented in April 2013, </w:t>
            </w:r>
            <w:r w:rsidRPr="0068535B">
              <w:rPr>
                <w:rFonts w:cs="Arial"/>
              </w:rPr>
              <w:t>consistent with national equipment standards and in line with the principles of the National Disability Services Standards.</w:t>
            </w:r>
          </w:p>
          <w:p w:rsidR="00A9450C" w:rsidRPr="0068535B" w:rsidRDefault="00A9450C" w:rsidP="00A9450C">
            <w:pPr>
              <w:pStyle w:val="Jurisdictioncommentslistbullet"/>
              <w:ind w:left="319" w:hanging="319"/>
              <w:rPr>
                <w:rFonts w:cs="Arial"/>
              </w:rPr>
            </w:pPr>
            <w:r w:rsidRPr="0068535B">
              <w:rPr>
                <w:rFonts w:cs="Arial"/>
              </w:rPr>
              <w:t>Disability Services commenced a review of the Practice Manual</w:t>
            </w:r>
            <w:r>
              <w:rPr>
                <w:rFonts w:cs="Arial"/>
              </w:rPr>
              <w:t xml:space="preserve"> which</w:t>
            </w:r>
            <w:r w:rsidRPr="0068535B">
              <w:rPr>
                <w:rFonts w:cs="Arial"/>
              </w:rPr>
              <w:t xml:space="preserve"> was implemented in 2009 </w:t>
            </w:r>
            <w:r>
              <w:rPr>
                <w:rFonts w:cs="Arial"/>
              </w:rPr>
              <w:t>to provide</w:t>
            </w:r>
            <w:r w:rsidRPr="0068535B">
              <w:rPr>
                <w:rFonts w:cs="Arial"/>
              </w:rPr>
              <w:t xml:space="preserve"> a framework for service delivery and consistency of practice. It supports clients of Disability Services by providing greater equity in service access; transparency and objectivity in decision making; a comprehensive and integrated approach to planning, assessment and resource allocation; </w:t>
            </w:r>
            <w:r>
              <w:rPr>
                <w:rFonts w:cs="Arial"/>
              </w:rPr>
              <w:t>and</w:t>
            </w:r>
            <w:r w:rsidRPr="0068535B">
              <w:rPr>
                <w:rFonts w:cs="Arial"/>
              </w:rPr>
              <w:t xml:space="preserve"> quality and accountability.</w:t>
            </w:r>
          </w:p>
          <w:p w:rsidR="001F39F2" w:rsidRPr="00A4140C" w:rsidRDefault="00A9450C" w:rsidP="00C03EC5">
            <w:pPr>
              <w:pStyle w:val="Jurisdictioncommentslistbullet"/>
              <w:ind w:left="319" w:hanging="319"/>
              <w:rPr>
                <w:rStyle w:val="DraftingNote"/>
                <w:b w:val="0"/>
                <w:color w:val="auto"/>
                <w:u w:val="none"/>
              </w:rPr>
            </w:pPr>
            <w:r w:rsidRPr="0068535B">
              <w:rPr>
                <w:rFonts w:cs="Arial"/>
              </w:rPr>
              <w:t>Secure Care services commenced at the secure group home in Alice Springs with the admission of the first clients</w:t>
            </w:r>
            <w:r>
              <w:rPr>
                <w:rFonts w:cs="Arial"/>
              </w:rPr>
              <w:t xml:space="preserve"> in 2012-13</w:t>
            </w:r>
            <w:r w:rsidRPr="0068535B">
              <w:rPr>
                <w:rFonts w:cs="Arial"/>
              </w:rPr>
              <w:t>. The facility provide</w:t>
            </w:r>
            <w:r>
              <w:rPr>
                <w:rFonts w:cs="Arial"/>
              </w:rPr>
              <w:t>s</w:t>
            </w:r>
            <w:r w:rsidRPr="0068535B">
              <w:rPr>
                <w:rFonts w:cs="Arial"/>
              </w:rPr>
              <w:t xml:space="preserve"> an intensive therapeutic environment and aims to stabilise resident behaviour, increase daily living skills and decrease high risk behaviours, thus allowing </w:t>
            </w:r>
            <w:r>
              <w:rPr>
                <w:rFonts w:cs="Arial"/>
              </w:rPr>
              <w:t>residents</w:t>
            </w:r>
            <w:r w:rsidRPr="0068535B">
              <w:rPr>
                <w:rFonts w:cs="Arial"/>
              </w:rPr>
              <w:t xml:space="preserve"> to transition to less restrictive service options.</w:t>
            </w:r>
          </w:p>
        </w:tc>
        <w:tc>
          <w:tcPr>
            <w:tcW w:w="850" w:type="dxa"/>
          </w:tcPr>
          <w:p w:rsidR="001F39F2" w:rsidRPr="00A4140C" w:rsidRDefault="001F39F2" w:rsidP="00585E2C">
            <w:pPr>
              <w:pStyle w:val="BodyText"/>
            </w:pP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r w:rsidRPr="00A4140C">
              <w:rPr>
                <w:rFonts w:ascii="Arial" w:hAnsi="Arial"/>
                <w:sz w:val="24"/>
              </w:rPr>
              <w:br/>
            </w:r>
          </w:p>
          <w:p w:rsidR="001F39F2" w:rsidRDefault="001F39F2" w:rsidP="00585E2C">
            <w:pPr>
              <w:pStyle w:val="BodyText"/>
            </w:pPr>
          </w:p>
          <w:p w:rsidR="00362905" w:rsidRDefault="00362905" w:rsidP="00585E2C">
            <w:pPr>
              <w:pStyle w:val="BodyText"/>
            </w:pPr>
          </w:p>
          <w:p w:rsidR="00362905" w:rsidRDefault="00362905" w:rsidP="00585E2C">
            <w:pPr>
              <w:pStyle w:val="BodyText"/>
            </w:pPr>
          </w:p>
          <w:p w:rsidR="00362905" w:rsidRDefault="00362905" w:rsidP="00585E2C">
            <w:pPr>
              <w:pStyle w:val="BodyText"/>
            </w:pPr>
          </w:p>
          <w:p w:rsidR="00362905" w:rsidRDefault="00362905" w:rsidP="00585E2C">
            <w:pPr>
              <w:pStyle w:val="BodyText"/>
            </w:pPr>
          </w:p>
          <w:p w:rsidR="00362905" w:rsidRDefault="00362905" w:rsidP="00585E2C">
            <w:pPr>
              <w:pStyle w:val="BodyText"/>
            </w:pPr>
          </w:p>
          <w:p w:rsidR="00362905" w:rsidRPr="00A4140C" w:rsidRDefault="00362905" w:rsidP="00585E2C">
            <w:pPr>
              <w:pStyle w:val="BodyText"/>
            </w:pPr>
          </w:p>
          <w:p w:rsidR="001F39F2" w:rsidRPr="00A4140C" w:rsidRDefault="001F39F2" w:rsidP="00585E2C">
            <w:pPr>
              <w:pStyle w:val="BodyText"/>
            </w:pPr>
            <w:r w:rsidRPr="00A4140C">
              <w:rPr>
                <w:b/>
                <w:sz w:val="132"/>
              </w:rPr>
              <w:t>”</w:t>
            </w:r>
          </w:p>
        </w:tc>
      </w:tr>
    </w:tbl>
    <w:p w:rsidR="001F39F2" w:rsidRPr="00A4140C" w:rsidRDefault="001F39F2" w:rsidP="00585E2C">
      <w:pPr>
        <w:pStyle w:val="Heading2"/>
      </w:pPr>
      <w:r w:rsidRPr="00A4140C">
        <w:rPr>
          <w:color w:val="0000FF"/>
        </w:rPr>
        <w:br w:type="page"/>
      </w:r>
      <w:bookmarkStart w:id="45" w:name="_Toc248563907"/>
      <w:r w:rsidR="004271D8">
        <w:lastRenderedPageBreak/>
        <w:t>14.</w:t>
      </w:r>
      <w:r w:rsidR="00100632">
        <w:rPr>
          <w:noProof/>
        </w:rPr>
        <w:t>6</w:t>
      </w:r>
      <w:r w:rsidRPr="00A4140C">
        <w:tab/>
        <w:t>Service user data quality and other issues</w:t>
      </w:r>
      <w:bookmarkEnd w:id="45"/>
    </w:p>
    <w:p w:rsidR="001F39F2" w:rsidRPr="00A4140C" w:rsidRDefault="001F39F2" w:rsidP="00585E2C">
      <w:pPr>
        <w:pStyle w:val="Heading3"/>
      </w:pPr>
      <w:r w:rsidRPr="00A4140C">
        <w:t>Data quality</w:t>
      </w:r>
    </w:p>
    <w:p w:rsidR="001F39F2" w:rsidRPr="00A4140C" w:rsidRDefault="001F39F2" w:rsidP="00585E2C">
      <w:pPr>
        <w:pStyle w:val="BodyText"/>
      </w:pPr>
      <w:r w:rsidRPr="00A4140C">
        <w:t>Data quality considerations should be taken into account when interpreting the DS </w:t>
      </w:r>
      <w:proofErr w:type="spellStart"/>
      <w:r w:rsidRPr="00A4140C">
        <w:t>NMDS</w:t>
      </w:r>
      <w:proofErr w:type="spellEnd"/>
      <w:r w:rsidRPr="00A4140C">
        <w:t xml:space="preserve"> service user data used in this chapter. In particular, data quality should be considered when making comparisons across jurisdictions and across years.</w:t>
      </w:r>
    </w:p>
    <w:p w:rsidR="001F39F2" w:rsidRPr="00A4140C" w:rsidRDefault="001F39F2" w:rsidP="00585E2C">
      <w:pPr>
        <w:pStyle w:val="BodyText"/>
      </w:pPr>
      <w:r w:rsidRPr="00A4140C">
        <w:t>There are three aspects of quality that affect the accuracy and reliability of the data reported in this chapter:</w:t>
      </w:r>
    </w:p>
    <w:p w:rsidR="001F39F2" w:rsidRPr="00A4140C" w:rsidRDefault="001F39F2" w:rsidP="00585E2C">
      <w:pPr>
        <w:pStyle w:val="ListBullet"/>
      </w:pPr>
      <w:r w:rsidRPr="00A4140C">
        <w:t xml:space="preserve">service type outlet </w:t>
      </w:r>
      <w:r w:rsidR="00E60DF9" w:rsidRPr="00A4140C">
        <w:t>participation</w:t>
      </w:r>
      <w:r w:rsidRPr="00A4140C">
        <w:t xml:space="preserve"> rates</w:t>
      </w:r>
    </w:p>
    <w:p w:rsidR="001F39F2" w:rsidRPr="00A4140C" w:rsidRDefault="001F39F2" w:rsidP="00585E2C">
      <w:pPr>
        <w:pStyle w:val="ListBullet"/>
      </w:pPr>
      <w:r w:rsidRPr="00A4140C">
        <w:t xml:space="preserve">service user </w:t>
      </w:r>
      <w:r w:rsidR="00E60DF9" w:rsidRPr="00A4140C">
        <w:t>participation</w:t>
      </w:r>
      <w:r w:rsidRPr="00A4140C">
        <w:t xml:space="preserve"> rates</w:t>
      </w:r>
    </w:p>
    <w:p w:rsidR="001F39F2" w:rsidRPr="00A4140C" w:rsidRDefault="001F39F2" w:rsidP="00585E2C">
      <w:pPr>
        <w:pStyle w:val="ListBullet"/>
      </w:pPr>
      <w:r w:rsidRPr="00A4140C">
        <w:t xml:space="preserve">‘not stated’ </w:t>
      </w:r>
      <w:r w:rsidR="00E60DF9" w:rsidRPr="00A4140C">
        <w:t xml:space="preserve">response </w:t>
      </w:r>
      <w:r w:rsidRPr="00A4140C">
        <w:t>rates for individual data items.</w:t>
      </w:r>
    </w:p>
    <w:p w:rsidR="001F39F2" w:rsidRPr="00225FCF" w:rsidRDefault="001F39F2" w:rsidP="00585E2C">
      <w:pPr>
        <w:pStyle w:val="BodyText"/>
      </w:pPr>
      <w:r w:rsidRPr="00A4140C">
        <w:t xml:space="preserve">The first two of these affect the service user counts — nationally, by jurisdiction and service type — and all three affect the accuracy of analyses of individual data </w:t>
      </w:r>
      <w:r w:rsidRPr="00225FCF">
        <w:t>items (</w:t>
      </w:r>
      <w:proofErr w:type="spellStart"/>
      <w:r w:rsidRPr="00225FCF">
        <w:t>AIHW</w:t>
      </w:r>
      <w:proofErr w:type="spellEnd"/>
      <w:r w:rsidRPr="00225FCF">
        <w:t xml:space="preserve"> </w:t>
      </w:r>
      <w:proofErr w:type="spellStart"/>
      <w:r w:rsidRPr="00225FCF">
        <w:t>201</w:t>
      </w:r>
      <w:r w:rsidR="00E60DF9" w:rsidRPr="00225FCF">
        <w:t>2</w:t>
      </w:r>
      <w:r w:rsidRPr="00225FCF">
        <w:t>a</w:t>
      </w:r>
      <w:proofErr w:type="spellEnd"/>
      <w:r w:rsidRPr="00225FCF">
        <w:t>).</w:t>
      </w:r>
    </w:p>
    <w:p w:rsidR="008B15C5" w:rsidRPr="00225FCF" w:rsidRDefault="001F39F2" w:rsidP="00585E2C">
      <w:pPr>
        <w:pStyle w:val="BodyText"/>
      </w:pPr>
      <w:r w:rsidRPr="00225FCF">
        <w:t>‘Not stated’ rates for individual data items vary between jurisdictions (</w:t>
      </w:r>
      <w:proofErr w:type="spellStart"/>
      <w:r w:rsidRPr="00225FCF">
        <w:t>AIHW</w:t>
      </w:r>
      <w:proofErr w:type="spellEnd"/>
      <w:r w:rsidRPr="00225FCF">
        <w:t> </w:t>
      </w:r>
      <w:proofErr w:type="spellStart"/>
      <w:r w:rsidRPr="00225FCF">
        <w:t>201</w:t>
      </w:r>
      <w:r w:rsidR="00E60DF9" w:rsidRPr="00225FCF">
        <w:t>2</w:t>
      </w:r>
      <w:r w:rsidRPr="00225FCF">
        <w:t>a</w:t>
      </w:r>
      <w:proofErr w:type="spellEnd"/>
      <w:r w:rsidRPr="00225FCF">
        <w:t xml:space="preserve">). </w:t>
      </w:r>
      <w:r w:rsidR="008B15C5" w:rsidRPr="00225FCF">
        <w:t>R</w:t>
      </w:r>
      <w:r w:rsidRPr="00225FCF">
        <w:t>eason</w:t>
      </w:r>
      <w:r w:rsidR="008B15C5" w:rsidRPr="00225FCF">
        <w:t>s</w:t>
      </w:r>
      <w:r w:rsidRPr="00225FCF">
        <w:t xml:space="preserve"> for the higher level of not stated responses to some data items may be</w:t>
      </w:r>
      <w:r w:rsidR="008B15C5" w:rsidRPr="00225FCF">
        <w:t>:</w:t>
      </w:r>
    </w:p>
    <w:p w:rsidR="001F39F2" w:rsidRPr="00A4140C" w:rsidRDefault="001F39F2" w:rsidP="00585E2C">
      <w:pPr>
        <w:pStyle w:val="ListBullet"/>
      </w:pPr>
      <w:r w:rsidRPr="00225FCF">
        <w:t>the increased efforts to improve the coverage and completeness of the DS</w:t>
      </w:r>
      <w:r w:rsidR="009506B1" w:rsidRPr="00225FCF">
        <w:t> </w:t>
      </w:r>
      <w:proofErr w:type="spellStart"/>
      <w:r w:rsidRPr="00225FCF">
        <w:t>NMDS</w:t>
      </w:r>
      <w:proofErr w:type="spellEnd"/>
      <w:r w:rsidRPr="00225FCF">
        <w:t xml:space="preserve"> collection overall. For example, therapy services (a community support service) in the ACT participated for the first time in the 2004-05 collection. In an effort to include all users of these services, provisional data collection processes were used that meant minimal data were provided for each user (</w:t>
      </w:r>
      <w:proofErr w:type="spellStart"/>
      <w:r w:rsidRPr="00225FCF">
        <w:t>AIHW</w:t>
      </w:r>
      <w:proofErr w:type="spellEnd"/>
      <w:r w:rsidRPr="00225FCF">
        <w:t> </w:t>
      </w:r>
      <w:proofErr w:type="spellStart"/>
      <w:r w:rsidRPr="00225FCF">
        <w:t>201</w:t>
      </w:r>
      <w:r w:rsidR="00E60DF9" w:rsidRPr="00225FCF">
        <w:t>2</w:t>
      </w:r>
      <w:r w:rsidRPr="00225FCF">
        <w:t>a</w:t>
      </w:r>
      <w:proofErr w:type="spellEnd"/>
      <w:r w:rsidRPr="00A4140C">
        <w:t xml:space="preserve">) </w:t>
      </w:r>
    </w:p>
    <w:p w:rsidR="00AA09BF" w:rsidRDefault="00AA09BF" w:rsidP="00585E2C">
      <w:pPr>
        <w:pStyle w:val="ListBullet"/>
      </w:pPr>
      <w:r w:rsidRPr="00A4140C">
        <w:t xml:space="preserve">changes in collection practices, such as data on </w:t>
      </w:r>
      <w:r w:rsidR="00427F0F" w:rsidRPr="00427F0F">
        <w:t>communication and frequency of support needed for</w:t>
      </w:r>
      <w:r w:rsidR="00427F0F">
        <w:t xml:space="preserve"> </w:t>
      </w:r>
      <w:r w:rsidRPr="00A4140C">
        <w:t>new users of open employment services not being collected in 2010–11. This change resulted in high overall non-response rates for these items and data not being strictly comparable with previous years.</w:t>
      </w:r>
    </w:p>
    <w:p w:rsidR="001F39F2" w:rsidRPr="00A4140C" w:rsidRDefault="001F39F2" w:rsidP="00585E2C">
      <w:pPr>
        <w:pStyle w:val="Heading3"/>
      </w:pPr>
      <w:r w:rsidRPr="00A4140C">
        <w:lastRenderedPageBreak/>
        <w:t>Other issues</w:t>
      </w:r>
    </w:p>
    <w:p w:rsidR="001F39F2" w:rsidRPr="00A4140C" w:rsidRDefault="001F39F2" w:rsidP="00585E2C">
      <w:pPr>
        <w:pStyle w:val="Heading4"/>
      </w:pPr>
      <w:r w:rsidRPr="00A4140C">
        <w:t>Service user data/data items not collected</w:t>
      </w:r>
    </w:p>
    <w:p w:rsidR="001F39F2" w:rsidRPr="00A4140C" w:rsidRDefault="001F39F2" w:rsidP="00585E2C">
      <w:pPr>
        <w:pStyle w:val="BodyText"/>
      </w:pPr>
      <w:r w:rsidRPr="00A4140C">
        <w:t>Service user data are not collected for the following NDA specialist disability service types: advocacy, information/referral, combined information/advocacy, mutual support/self-help groups, print disability/alternative formats of communication, research and evaluation, training and development, peak bodies and other support services. In addition, some service types are not required to collect all service user data items. In particular:</w:t>
      </w:r>
    </w:p>
    <w:p w:rsidR="001F39F2" w:rsidRPr="00A4140C" w:rsidRDefault="001F39F2" w:rsidP="00585E2C">
      <w:pPr>
        <w:pStyle w:val="ListBullet"/>
      </w:pPr>
      <w:r w:rsidRPr="00A4140C">
        <w:t>‘recreation/holiday programs’ (service type 3.02) are required to collect only information related to the statistical linkage key (selected letters of name, date of birth, sex, commencement date and date of last service)</w:t>
      </w:r>
    </w:p>
    <w:p w:rsidR="001F39F2" w:rsidRPr="00A4140C" w:rsidRDefault="001F39F2" w:rsidP="00585E2C">
      <w:pPr>
        <w:pStyle w:val="ListBullet"/>
      </w:pPr>
      <w:r w:rsidRPr="00A4140C">
        <w:t>employment services (service types 5.01 and 5.02) are not required to collect selected informal carer information, including primary status (AIHW 2007).</w:t>
      </w:r>
    </w:p>
    <w:p w:rsidR="001F39F2" w:rsidRPr="00A4140C" w:rsidRDefault="001F39F2" w:rsidP="00585E2C">
      <w:pPr>
        <w:pStyle w:val="Heading4"/>
      </w:pPr>
      <w:r w:rsidRPr="00A4140C">
        <w:t>Specialist psychiatric disability services</w:t>
      </w:r>
    </w:p>
    <w:p w:rsidR="001F39F2" w:rsidRPr="00A4140C" w:rsidRDefault="001F39F2" w:rsidP="00585E2C">
      <w:pPr>
        <w:pStyle w:val="BodyText"/>
      </w:pPr>
      <w:r w:rsidRPr="00A4140C">
        <w:t xml:space="preserve">Data for specialist psychiatric disability services are excluded to improve the comparability of data across jurisdictions. People with psychiatric disability may use a range of NDA specialist disability service types. In some jurisdictions (Victoria, Queensland and WA), specialist psychiatric disability services are funded specifically to provide such support </w:t>
      </w:r>
      <w:r w:rsidRPr="00AD7A60">
        <w:t>(</w:t>
      </w:r>
      <w:proofErr w:type="spellStart"/>
      <w:r w:rsidRPr="00AD7A60">
        <w:t>AIHW</w:t>
      </w:r>
      <w:proofErr w:type="spellEnd"/>
      <w:r w:rsidRPr="00AD7A60">
        <w:t xml:space="preserve"> </w:t>
      </w:r>
      <w:proofErr w:type="spellStart"/>
      <w:r w:rsidRPr="00AD7A60">
        <w:t>2011a</w:t>
      </w:r>
      <w:proofErr w:type="spellEnd"/>
      <w:r w:rsidRPr="00AD7A60">
        <w:t>). Nationally</w:t>
      </w:r>
      <w:r w:rsidRPr="00A4140C">
        <w:t>, in 20</w:t>
      </w:r>
      <w:r w:rsidR="0063095F">
        <w:t>1</w:t>
      </w:r>
      <w:r w:rsidR="00435137">
        <w:t>1</w:t>
      </w:r>
      <w:r w:rsidRPr="00A4140C">
        <w:t>-1</w:t>
      </w:r>
      <w:r w:rsidR="00435137">
        <w:t>2</w:t>
      </w:r>
      <w:r w:rsidRPr="00A4140C">
        <w:t xml:space="preserve">, </w:t>
      </w:r>
      <w:r w:rsidR="000A1FED">
        <w:t>11 </w:t>
      </w:r>
      <w:r w:rsidR="000A1FED" w:rsidRPr="000A1FED">
        <w:t>613</w:t>
      </w:r>
      <w:r w:rsidR="000A1FED">
        <w:t> </w:t>
      </w:r>
      <w:r w:rsidRPr="00AD7A60">
        <w:t>people</w:t>
      </w:r>
      <w:r w:rsidRPr="00A4140C">
        <w:t xml:space="preserve"> used only specialist psychiatric disability services (AIHW unpublished). Data for these services are included in other publications on the DS </w:t>
      </w:r>
      <w:proofErr w:type="spellStart"/>
      <w:r w:rsidRPr="00A4140C">
        <w:t>NMDS</w:t>
      </w:r>
      <w:proofErr w:type="spellEnd"/>
      <w:r w:rsidRPr="00A4140C">
        <w:t xml:space="preserve">, such as </w:t>
      </w:r>
      <w:proofErr w:type="spellStart"/>
      <w:r w:rsidRPr="00AD7A60">
        <w:t>AIHW</w:t>
      </w:r>
      <w:proofErr w:type="spellEnd"/>
      <w:r w:rsidRPr="00AD7A60">
        <w:t> (</w:t>
      </w:r>
      <w:proofErr w:type="spellStart"/>
      <w:r w:rsidRPr="00AD7A60">
        <w:t>2011a</w:t>
      </w:r>
      <w:proofErr w:type="spellEnd"/>
      <w:r w:rsidRPr="00AD7A60">
        <w:t>). Therefore</w:t>
      </w:r>
      <w:r w:rsidRPr="00A4140C">
        <w:t>, service user data for Victoria, Queensland</w:t>
      </w:r>
      <w:r w:rsidR="004A3F42" w:rsidRPr="00A4140C">
        <w:t>,</w:t>
      </w:r>
      <w:r w:rsidRPr="00A4140C">
        <w:t xml:space="preserve"> WA </w:t>
      </w:r>
      <w:r w:rsidR="004A3F42" w:rsidRPr="00D478AD">
        <w:t>and Australia</w:t>
      </w:r>
      <w:r w:rsidR="004A3F42" w:rsidRPr="00A4140C">
        <w:t xml:space="preserve"> </w:t>
      </w:r>
      <w:r w:rsidRPr="00A4140C">
        <w:t xml:space="preserve">in this chapter will differ </w:t>
      </w:r>
      <w:r w:rsidR="000A1FED">
        <w:t>from</w:t>
      </w:r>
      <w:r w:rsidRPr="00A4140C">
        <w:t xml:space="preserve"> other publications.</w:t>
      </w:r>
    </w:p>
    <w:p w:rsidR="001F39F2" w:rsidRPr="00A4140C" w:rsidRDefault="001F39F2" w:rsidP="00585E2C">
      <w:pPr>
        <w:pStyle w:val="Heading4"/>
      </w:pPr>
      <w:r w:rsidRPr="00A4140C">
        <w:t>Statistical linkage key</w:t>
      </w:r>
    </w:p>
    <w:p w:rsidR="001F39F2" w:rsidRPr="00A4140C" w:rsidRDefault="001F39F2" w:rsidP="00585E2C">
      <w:pPr>
        <w:pStyle w:val="BodyText"/>
      </w:pPr>
      <w:r w:rsidRPr="00A4140C">
        <w:t xml:space="preserve">A statistical linkage key is used to derive the service user counts in this chapter. The statistical linkage key enables the number of service users to be estimated from data collected from different service outlets and </w:t>
      </w:r>
      <w:r w:rsidRPr="00AD7A60">
        <w:t>agencies (</w:t>
      </w:r>
      <w:proofErr w:type="spellStart"/>
      <w:r w:rsidRPr="00AD7A60">
        <w:t>AIHW</w:t>
      </w:r>
      <w:proofErr w:type="spellEnd"/>
      <w:r w:rsidRPr="00AD7A60">
        <w:t xml:space="preserve"> </w:t>
      </w:r>
      <w:proofErr w:type="spellStart"/>
      <w:r w:rsidRPr="00AD7A60">
        <w:t>2011a</w:t>
      </w:r>
      <w:proofErr w:type="spellEnd"/>
      <w:r w:rsidRPr="00AD7A60">
        <w:t>). Using</w:t>
      </w:r>
      <w:r w:rsidRPr="00A4140C">
        <w:t xml:space="preserve"> the linkage key minimises double counting of service users who use more than one service outlet during the reporting period. </w:t>
      </w:r>
    </w:p>
    <w:p w:rsidR="001F39F2" w:rsidRPr="00A4140C" w:rsidRDefault="001F39F2" w:rsidP="00585E2C">
      <w:pPr>
        <w:pStyle w:val="BodyText"/>
      </w:pPr>
      <w:r w:rsidRPr="00A4140C">
        <w:t xml:space="preserve">The statistical linkage key components of each service record are compared with the statistical linkage key components of all other records. Records that have matching statistical linkage keys are assumed to belong to the same service user. </w:t>
      </w:r>
    </w:p>
    <w:p w:rsidR="001F39F2" w:rsidRPr="00A4140C" w:rsidRDefault="001F39F2" w:rsidP="00585E2C">
      <w:pPr>
        <w:pStyle w:val="BodyText"/>
      </w:pPr>
      <w:r w:rsidRPr="00A4140C">
        <w:lastRenderedPageBreak/>
        <w:t>As the statistical linkage key is not a unique identifier, some degree of false linking is expected. A small probability exists that some of the linked records do not actually belong to the same service user and, conversely, that some records that did not link do belong to the same service user. The statistical linkage key does not enable the linking of records to the extent needed to be certain that a ‘service user’ is one individual person.</w:t>
      </w:r>
    </w:p>
    <w:p w:rsidR="001F39F2" w:rsidRPr="00A4140C" w:rsidRDefault="001F39F2" w:rsidP="00585E2C">
      <w:pPr>
        <w:pStyle w:val="BodyText"/>
      </w:pPr>
      <w:r w:rsidRPr="00A4140C">
        <w:t xml:space="preserve">Missing or invalid statistical linkage keys cannot be linked to other records and so must be treated as belonging to separate service users. This may result in the number of service users being </w:t>
      </w:r>
      <w:r w:rsidRPr="00AD7A60">
        <w:t>overestimated (</w:t>
      </w:r>
      <w:proofErr w:type="spellStart"/>
      <w:r w:rsidRPr="00AD7A60">
        <w:t>AIHW</w:t>
      </w:r>
      <w:proofErr w:type="spellEnd"/>
      <w:r w:rsidRPr="00AD7A60">
        <w:t xml:space="preserve"> </w:t>
      </w:r>
      <w:proofErr w:type="spellStart"/>
      <w:r w:rsidRPr="00AD7A60">
        <w:t>2011a</w:t>
      </w:r>
      <w:proofErr w:type="spellEnd"/>
      <w:r w:rsidRPr="00AD7A60">
        <w:t>).</w:t>
      </w:r>
    </w:p>
    <w:p w:rsidR="001F39F2" w:rsidRPr="00A4140C" w:rsidRDefault="001F39F2" w:rsidP="00585E2C">
      <w:pPr>
        <w:pStyle w:val="Heading4"/>
      </w:pPr>
      <w:r w:rsidRPr="00A4140C">
        <w:t>Deriving potential populations for the special needs groups</w:t>
      </w:r>
    </w:p>
    <w:p w:rsidR="001F39F2" w:rsidRPr="00C31EEE" w:rsidRDefault="001F39F2" w:rsidP="00585E2C">
      <w:pPr>
        <w:pStyle w:val="BodyText"/>
      </w:pPr>
      <w:r w:rsidRPr="00C31EEE">
        <w:t xml:space="preserve">Potential populations have been estimated for each of the special needs groups (outer regional and remote/very remote areas, Indigenous and people born in a non-English speaking country) and for those outside of the special needs groups (major cities and inner regional areas, non-Indigenous and people born in an English speaking country). These potential populations are estimates of the number of people with the potential to require disability support services in the relevant group, including individuals who meet the service eligibility criteria but who do not demand the services. </w:t>
      </w:r>
    </w:p>
    <w:p w:rsidR="001F39F2" w:rsidRPr="00C31EEE" w:rsidRDefault="001F39F2" w:rsidP="00585E2C">
      <w:pPr>
        <w:pStyle w:val="BodyText"/>
      </w:pPr>
      <w:r w:rsidRPr="00C31EEE">
        <w:t>The approach used to derive the potential population estimates by country of birth and geographic location involved the following steps:</w:t>
      </w:r>
    </w:p>
    <w:p w:rsidR="001F39F2" w:rsidRPr="00626A1F" w:rsidRDefault="001F39F2" w:rsidP="00585E2C">
      <w:pPr>
        <w:pStyle w:val="ListBullet"/>
      </w:pPr>
      <w:r w:rsidRPr="00C31EEE">
        <w:t>D</w:t>
      </w:r>
      <w:r w:rsidRPr="00C31EEE">
        <w:rPr>
          <w:rStyle w:val="ListBulletChar"/>
        </w:rPr>
        <w:t>e</w:t>
      </w:r>
      <w:r w:rsidRPr="00C31EEE">
        <w:t xml:space="preserve">riving State/Territory based 10-year age and sex specific proportions of </w:t>
      </w:r>
      <w:r w:rsidRPr="00626A1F">
        <w:t xml:space="preserve">people with </w:t>
      </w:r>
      <w:proofErr w:type="spellStart"/>
      <w:r w:rsidRPr="00626A1F">
        <w:t>ASSNP</w:t>
      </w:r>
      <w:proofErr w:type="spellEnd"/>
      <w:r w:rsidRPr="00626A1F">
        <w:t xml:space="preserve"> by geographic location and country of birth using the </w:t>
      </w:r>
      <w:r w:rsidRPr="00626A1F">
        <w:br/>
        <w:t>2006 Census</w:t>
      </w:r>
    </w:p>
    <w:p w:rsidR="001F39F2" w:rsidRPr="00626A1F" w:rsidRDefault="001F39F2" w:rsidP="00626A1F">
      <w:pPr>
        <w:pStyle w:val="ListBullet"/>
      </w:pPr>
      <w:r w:rsidRPr="00626A1F">
        <w:t xml:space="preserve">Multiplying these State/Territory based 10-year age and sex specific proportions by the 10-year age specific estimates of the number of people </w:t>
      </w:r>
      <w:r w:rsidR="00D0796E" w:rsidRPr="00626A1F">
        <w:t xml:space="preserve">in the </w:t>
      </w:r>
      <w:r w:rsidR="004C674F">
        <w:t xml:space="preserve">potential </w:t>
      </w:r>
      <w:r w:rsidR="00D0796E" w:rsidRPr="00626A1F">
        <w:t>population</w:t>
      </w:r>
      <w:r w:rsidRPr="00626A1F">
        <w:t xml:space="preserve"> in each State/Territory</w:t>
      </w:r>
    </w:p>
    <w:p w:rsidR="001F39F2" w:rsidRPr="00C31EEE" w:rsidRDefault="001F39F2" w:rsidP="00585E2C">
      <w:pPr>
        <w:pStyle w:val="ListBullet"/>
      </w:pPr>
      <w:r w:rsidRPr="00626A1F">
        <w:t>Summing the resultant 10-year age and sex group counts to derive the total potential populations for the geographic</w:t>
      </w:r>
      <w:r w:rsidRPr="00C31EEE">
        <w:t xml:space="preserve"> locations, people born in Australia, people born in another English speaking country and people born in a non</w:t>
      </w:r>
      <w:r w:rsidRPr="00C31EEE">
        <w:noBreakHyphen/>
        <w:t>English speaking country. Summing the potential populations for people born in Australia and people born in another English speaking country to derive the total potential population for people born in an English speaking country</w:t>
      </w:r>
    </w:p>
    <w:p w:rsidR="001F39F2" w:rsidRPr="00C31EEE" w:rsidRDefault="001F39F2" w:rsidP="00585E2C">
      <w:pPr>
        <w:pStyle w:val="ListBullet"/>
      </w:pPr>
      <w:r w:rsidRPr="00C31EEE">
        <w:t xml:space="preserve">For employment, repeating the above steps, but restricting the calculations to those people aged 15–64 years, then multiplying each State/Territory total by State/Territory specific labour force participation rates for people aged </w:t>
      </w:r>
      <w:r w:rsidRPr="00C31EEE">
        <w:br/>
        <w:t xml:space="preserve">15–64 years. </w:t>
      </w:r>
    </w:p>
    <w:p w:rsidR="001F39F2" w:rsidRPr="00C31EEE" w:rsidRDefault="001F39F2" w:rsidP="00585E2C">
      <w:pPr>
        <w:pStyle w:val="BodyText"/>
        <w:keepNext/>
      </w:pPr>
      <w:r w:rsidRPr="00C31EEE">
        <w:lastRenderedPageBreak/>
        <w:t>The approach used to derive the potential populations by Indigenous status involved the following steps:</w:t>
      </w:r>
    </w:p>
    <w:p w:rsidR="001F39F2" w:rsidRPr="00C31EEE" w:rsidRDefault="001F39F2" w:rsidP="00585E2C">
      <w:pPr>
        <w:pStyle w:val="ListBullet"/>
      </w:pPr>
      <w:r w:rsidRPr="00C31EEE">
        <w:t>D</w:t>
      </w:r>
      <w:r w:rsidRPr="00C31EEE">
        <w:rPr>
          <w:rStyle w:val="ListBulletChar"/>
        </w:rPr>
        <w:t>e</w:t>
      </w:r>
      <w:r w:rsidRPr="00C31EEE">
        <w:t xml:space="preserve">riving current State/Territory based 10-year age and sex specific rate ratios of people with </w:t>
      </w:r>
      <w:proofErr w:type="spellStart"/>
      <w:r w:rsidRPr="00C31EEE">
        <w:t>ASSNP</w:t>
      </w:r>
      <w:proofErr w:type="spellEnd"/>
      <w:r w:rsidRPr="00C31EEE">
        <w:t xml:space="preserve"> by Indigenous status using the 2006 Census</w:t>
      </w:r>
    </w:p>
    <w:p w:rsidR="001F39F2" w:rsidRPr="00C31EEE" w:rsidRDefault="001F39F2" w:rsidP="00626A1F">
      <w:pPr>
        <w:pStyle w:val="ListBullet"/>
      </w:pPr>
      <w:r w:rsidRPr="00C31EEE">
        <w:t xml:space="preserve">Multiplying the current State/Territory Indigenous and non-Indigenous 10-year </w:t>
      </w:r>
      <w:r w:rsidRPr="00626A1F">
        <w:t xml:space="preserve">age and sex population estimates by national 10-year age and sex specific rates of </w:t>
      </w:r>
      <w:r w:rsidR="00D0796E" w:rsidRPr="00626A1F">
        <w:t>the potential population</w:t>
      </w:r>
      <w:r w:rsidRPr="00626A1F">
        <w:t xml:space="preserve"> from the 2009 </w:t>
      </w:r>
      <w:proofErr w:type="spellStart"/>
      <w:r w:rsidRPr="00626A1F">
        <w:t>SDAC</w:t>
      </w:r>
      <w:proofErr w:type="spellEnd"/>
      <w:r w:rsidRPr="00626A1F">
        <w:t>. Then multiplying the Indigenous and non-Indigenous counts for each 10-year age and sex group by the 10-year age and sex specific rate ratios</w:t>
      </w:r>
      <w:r w:rsidRPr="00C31EEE">
        <w:t xml:space="preserve"> of people with </w:t>
      </w:r>
      <w:proofErr w:type="spellStart"/>
      <w:r w:rsidRPr="00C31EEE">
        <w:t>ASSNP</w:t>
      </w:r>
      <w:proofErr w:type="spellEnd"/>
      <w:r w:rsidRPr="00C31EEE">
        <w:t xml:space="preserve"> to obtain an Indigenous/non-Indigenous potential population within each age and sex group</w:t>
      </w:r>
    </w:p>
    <w:p w:rsidR="001F39F2" w:rsidRPr="00C31EEE" w:rsidRDefault="001F39F2" w:rsidP="00585E2C">
      <w:pPr>
        <w:pStyle w:val="ListBullet"/>
      </w:pPr>
      <w:r w:rsidRPr="00C31EEE">
        <w:t xml:space="preserve">Summing the 10-year age and sex group counts to derive a total Indigenous and </w:t>
      </w:r>
      <w:r w:rsidRPr="00C31EEE">
        <w:br/>
        <w:t>non-Indigenous potential population for each State/Territory</w:t>
      </w:r>
    </w:p>
    <w:p w:rsidR="001F39F2" w:rsidRPr="00C31EEE" w:rsidRDefault="001F39F2" w:rsidP="00585E2C">
      <w:pPr>
        <w:pStyle w:val="ListBullet"/>
      </w:pPr>
      <w:r w:rsidRPr="00C31EEE">
        <w:t xml:space="preserve">For employment, repeating the above steps, but restricting the calculations to those people aged 15–64 years, then multiplying each State/Territory total by State/Territory specific labour force participation rates for people aged </w:t>
      </w:r>
      <w:r w:rsidRPr="00C31EEE">
        <w:br/>
        <w:t xml:space="preserve">15–64 years. </w:t>
      </w:r>
    </w:p>
    <w:p w:rsidR="001F39F2" w:rsidRPr="00A4140C" w:rsidRDefault="001F39F2" w:rsidP="00585E2C">
      <w:pPr>
        <w:pStyle w:val="Heading5"/>
      </w:pPr>
      <w:r w:rsidRPr="00C31EEE">
        <w:t>Data quality issues</w:t>
      </w:r>
    </w:p>
    <w:p w:rsidR="001F39F2" w:rsidRPr="00A4140C" w:rsidRDefault="001F39F2" w:rsidP="00585E2C">
      <w:pPr>
        <w:pStyle w:val="BodyText"/>
      </w:pPr>
      <w:r w:rsidRPr="00A4140C">
        <w:t>Data measuring the potential populations of the special needs groups are not explicitly available for the required time periods and have been estimated using several different data sources (as noted above), under several key assumptions. Some issues with this approach are outlined below:</w:t>
      </w:r>
    </w:p>
    <w:p w:rsidR="001F39F2" w:rsidRPr="00A4140C" w:rsidRDefault="001F39F2" w:rsidP="00585E2C">
      <w:pPr>
        <w:pStyle w:val="ListBullet"/>
      </w:pPr>
      <w:r w:rsidRPr="00A4140C">
        <w:t>The method used to estimate the potential populations assumes:</w:t>
      </w:r>
    </w:p>
    <w:p w:rsidR="001F39F2" w:rsidRPr="00A4140C" w:rsidRDefault="001F39F2" w:rsidP="00585E2C">
      <w:pPr>
        <w:pStyle w:val="ListBullet2"/>
      </w:pPr>
      <w:r w:rsidRPr="00A4140C">
        <w:t>that disability rates vary only by age and sex, and there is no effect of remoteness, disadvantage, or any other variable — this is likely to affect the reliability of comparisons across states and territories, however, it is currently not possible to detect the size or direction of any potential bias</w:t>
      </w:r>
    </w:p>
    <w:p w:rsidR="001F39F2" w:rsidRPr="00A4140C" w:rsidRDefault="001F39F2" w:rsidP="00585E2C">
      <w:pPr>
        <w:pStyle w:val="ListBullet2"/>
      </w:pPr>
      <w:r w:rsidRPr="00A4140C">
        <w:t>that age- and sex- specific disability rates do not change significantly over time.</w:t>
      </w:r>
    </w:p>
    <w:p w:rsidR="001F39F2" w:rsidRPr="00A4140C" w:rsidRDefault="001F39F2" w:rsidP="00585E2C">
      <w:pPr>
        <w:pStyle w:val="ListBullet"/>
      </w:pPr>
      <w:r w:rsidRPr="00A4140C">
        <w:t xml:space="preserve">The rate ratio/proportion adjustments (that is, multiplication) assumes consistency between the rate ratio/proportion as calculated from the 2006 Census and the corresponding information if it were collected from the 2009 </w:t>
      </w:r>
      <w:proofErr w:type="spellStart"/>
      <w:r w:rsidRPr="00A4140C">
        <w:t>SDAC</w:t>
      </w:r>
      <w:proofErr w:type="spellEnd"/>
      <w:r w:rsidRPr="00A4140C">
        <w:t>. Two particular points to note with this assumption are that:</w:t>
      </w:r>
    </w:p>
    <w:p w:rsidR="001F39F2" w:rsidRPr="00A4140C" w:rsidRDefault="001F39F2" w:rsidP="00626A1F">
      <w:pPr>
        <w:pStyle w:val="ListBullet2"/>
      </w:pPr>
      <w:r w:rsidRPr="00A4140C">
        <w:t xml:space="preserve">information about people with </w:t>
      </w:r>
      <w:proofErr w:type="spellStart"/>
      <w:r w:rsidRPr="00A4140C">
        <w:t>ASSNP</w:t>
      </w:r>
      <w:proofErr w:type="spellEnd"/>
      <w:r w:rsidRPr="00A4140C">
        <w:t xml:space="preserve"> is </w:t>
      </w:r>
      <w:r w:rsidRPr="00626A1F">
        <w:t xml:space="preserve">based on the self-enumeration (interview in Indigenous communities) of four questions under the </w:t>
      </w:r>
      <w:r w:rsidRPr="00626A1F">
        <w:br/>
        <w:t xml:space="preserve">2006 Census, whereas in </w:t>
      </w:r>
      <w:proofErr w:type="spellStart"/>
      <w:r w:rsidRPr="00626A1F">
        <w:t>SDAC</w:t>
      </w:r>
      <w:proofErr w:type="spellEnd"/>
      <w:r w:rsidRPr="00626A1F">
        <w:t xml:space="preserve"> 2009 people are </w:t>
      </w:r>
      <w:r w:rsidR="00D0796E" w:rsidRPr="00626A1F">
        <w:t>deemed to be in the potential population</w:t>
      </w:r>
      <w:r w:rsidRPr="00626A1F">
        <w:t xml:space="preserve"> on the basis of a comprehensive</w:t>
      </w:r>
      <w:r w:rsidRPr="00A4140C">
        <w:t xml:space="preserve"> interviewer </w:t>
      </w:r>
      <w:r w:rsidRPr="00A4140C">
        <w:lastRenderedPageBreak/>
        <w:t>administered module of questions — the two populations are different, but are conceptually related</w:t>
      </w:r>
    </w:p>
    <w:p w:rsidR="001F39F2" w:rsidRPr="00A4140C" w:rsidRDefault="001F39F2" w:rsidP="00585E2C">
      <w:pPr>
        <w:pStyle w:val="ListBullet2"/>
      </w:pPr>
      <w:r w:rsidRPr="00A4140C">
        <w:t xml:space="preserve">the special needs groups identification may not be the same between the </w:t>
      </w:r>
      <w:r w:rsidRPr="00A4140C">
        <w:br/>
        <w:t xml:space="preserve">2006 Census and the 2009 </w:t>
      </w:r>
      <w:proofErr w:type="spellStart"/>
      <w:r w:rsidRPr="00A4140C">
        <w:t>SDAC</w:t>
      </w:r>
      <w:proofErr w:type="spellEnd"/>
      <w:r w:rsidRPr="00A4140C">
        <w:t xml:space="preserve"> (ABS research indicates, for example, that the Indigenous identification rate differs across the Census and interviewer administered surveys)</w:t>
      </w:r>
    </w:p>
    <w:p w:rsidR="001F39F2" w:rsidRPr="00A4140C" w:rsidRDefault="001F39F2" w:rsidP="00585E2C">
      <w:pPr>
        <w:pStyle w:val="ListBullet"/>
      </w:pPr>
      <w:r w:rsidRPr="00A4140C">
        <w:t xml:space="preserve">It is not known if the data collection instruments are culturally appropriate for all special needs groups; nor is it known how this, combined with different data collection methods, impacts on the accuracy of the estimated potential population </w:t>
      </w:r>
    </w:p>
    <w:p w:rsidR="001F39F2" w:rsidRPr="00A4140C" w:rsidRDefault="001F39F2" w:rsidP="00585E2C">
      <w:pPr>
        <w:pStyle w:val="ListBullet"/>
      </w:pPr>
      <w:r w:rsidRPr="00A4140C">
        <w:t>There are a number of potential sources of error related to the Census that stem from failure to return a Census form or failure to answer every applicable question. Information calculated from 20</w:t>
      </w:r>
      <w:r w:rsidR="00470BF6">
        <w:t>11</w:t>
      </w:r>
      <w:r w:rsidRPr="00A4140C">
        <w:t xml:space="preserve"> Census data exclude people for whom data item information is not available. As with any collection, should the characteristics of interest (for example, </w:t>
      </w:r>
      <w:proofErr w:type="spellStart"/>
      <w:r w:rsidRPr="00A4140C">
        <w:t>ASSNP</w:t>
      </w:r>
      <w:proofErr w:type="spellEnd"/>
      <w:r w:rsidRPr="00A4140C">
        <w:t xml:space="preserve"> and/or special needs group status) of the people excluded differ from those people included, a potential for bias is introduced. In particular, for Indigenous estimates, differential undercount of Indigenous Australians across states and territories may introduce bias into the results that would affect the comparability of estimates across jurisdictions, if those missed by the Census had a different rate of disability status to those included. </w:t>
      </w:r>
    </w:p>
    <w:p w:rsidR="001F39F2" w:rsidRPr="00A4140C" w:rsidRDefault="001F39F2" w:rsidP="00585E2C">
      <w:pPr>
        <w:pStyle w:val="Heading2"/>
      </w:pPr>
      <w:r w:rsidRPr="00A4140C">
        <w:rPr>
          <w:color w:val="0000FF"/>
        </w:rPr>
        <w:br w:type="page"/>
      </w:r>
      <w:bookmarkStart w:id="46" w:name="_Toc248563908"/>
      <w:r w:rsidR="004271D8">
        <w:lastRenderedPageBreak/>
        <w:t>14.</w:t>
      </w:r>
      <w:r w:rsidR="00100632">
        <w:rPr>
          <w:noProof/>
        </w:rPr>
        <w:t>7</w:t>
      </w:r>
      <w:r w:rsidRPr="00A4140C">
        <w:tab/>
        <w:t xml:space="preserve">Definitions of key terms </w:t>
      </w:r>
      <w:bookmarkEnd w:id="46"/>
    </w:p>
    <w:p w:rsidR="001F39F2" w:rsidRPr="00A4140C" w:rsidRDefault="001F39F2" w:rsidP="00585E2C">
      <w:pPr>
        <w:pStyle w:val="BodyText"/>
      </w:pPr>
    </w:p>
    <w:tbl>
      <w:tblPr>
        <w:tblW w:w="0" w:type="auto"/>
        <w:tblLayout w:type="fixed"/>
        <w:tblCellMar>
          <w:left w:w="0" w:type="dxa"/>
          <w:right w:w="0" w:type="dxa"/>
        </w:tblCellMar>
        <w:tblLook w:val="0000" w:firstRow="0" w:lastRow="0" w:firstColumn="0" w:lastColumn="0" w:noHBand="0" w:noVBand="0"/>
      </w:tblPr>
      <w:tblGrid>
        <w:gridCol w:w="2410"/>
        <w:gridCol w:w="6379"/>
      </w:tblGrid>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t>Accommodation support service users receiving community accommodation and care services</w:t>
            </w:r>
          </w:p>
        </w:tc>
        <w:tc>
          <w:tcPr>
            <w:tcW w:w="6379" w:type="dxa"/>
          </w:tcPr>
          <w:p w:rsidR="001F39F2" w:rsidRPr="00A4140C" w:rsidRDefault="001F39F2" w:rsidP="00585E2C">
            <w:pPr>
              <w:pStyle w:val="TableBodyText"/>
              <w:spacing w:before="60" w:after="60"/>
              <w:ind w:left="0"/>
              <w:jc w:val="left"/>
            </w:pPr>
            <w:r w:rsidRPr="00A4140C">
              <w:t>People using the following NDA accommodation support services: group homes; attendant care/personal care; in-home accommodation support; alternative family placement and other accommodation support (types 1.04–1.08), as a proportion of all people using NDA accommodation support services (excludes service users of specialist psychiatric disability services only). See AIHW (2009) for more information on service types 1.04–1.08.</w:t>
            </w:r>
          </w:p>
        </w:tc>
      </w:tr>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t>Administration expenditure as a proportion of total expenditure</w:t>
            </w:r>
          </w:p>
        </w:tc>
        <w:tc>
          <w:tcPr>
            <w:tcW w:w="6379" w:type="dxa"/>
          </w:tcPr>
          <w:p w:rsidR="001F39F2" w:rsidRPr="00A4140C" w:rsidRDefault="001F39F2" w:rsidP="00585E2C">
            <w:pPr>
              <w:pStyle w:val="TableBodyText"/>
              <w:spacing w:before="60" w:after="60"/>
              <w:ind w:left="0"/>
              <w:jc w:val="left"/>
            </w:pPr>
            <w:r w:rsidRPr="00A4140C">
              <w:t>The numerator — expenditure (accrual) by jurisdictions on administering the disability service system as a whole (including the regional program management and administration, the central policy and program management and administration, and the disability program share of corporate administration costs under the umbrella department, but excluding administration expenditure on a service that has been already counted in the direct expenditure on the service) — divided by the denominator — total government expenditure on services for people with disability (including expenditure on both programs and administration, direct expenditure and grants to government service providers, and government grants to non</w:t>
            </w:r>
            <w:r w:rsidRPr="00A4140C">
              <w:noBreakHyphen/>
              <w:t>government service providers (except major capital grants).</w:t>
            </w:r>
          </w:p>
        </w:tc>
      </w:tr>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t xml:space="preserve">Core activities as per the 2009 ABS </w:t>
            </w:r>
            <w:proofErr w:type="spellStart"/>
            <w:r w:rsidRPr="00A4140C">
              <w:rPr>
                <w:b/>
              </w:rPr>
              <w:t>SDAC</w:t>
            </w:r>
            <w:proofErr w:type="spellEnd"/>
          </w:p>
        </w:tc>
        <w:tc>
          <w:tcPr>
            <w:tcW w:w="6379" w:type="dxa"/>
          </w:tcPr>
          <w:p w:rsidR="001F39F2" w:rsidRPr="00A4140C" w:rsidRDefault="001F39F2" w:rsidP="00585E2C">
            <w:pPr>
              <w:pStyle w:val="TableBodyText"/>
              <w:spacing w:before="60" w:after="60"/>
              <w:ind w:left="0"/>
              <w:jc w:val="left"/>
            </w:pPr>
            <w:proofErr w:type="spellStart"/>
            <w:r w:rsidRPr="00A4140C">
              <w:t>Self care</w:t>
            </w:r>
            <w:proofErr w:type="spellEnd"/>
            <w:r w:rsidRPr="00A4140C">
              <w:t xml:space="preserve"> — showering or bathing, dressing, eating, toileting and bladder or bowel control; mobility — getting into or out of a bed or chair, moving about the usual place of residence, going to or getting around a place away from the usual residence, walking 200 metres, walking up and down stairs without a handrail, bending and picking up an object from the floor, using public transport (the first three tasks contribute to the definitions of profound and severe core-activity limitation); and communication — understanding and being understood by strangers, family and friends.</w:t>
            </w:r>
          </w:p>
        </w:tc>
      </w:tr>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t>Cost per user of government provided accommodation support services — group homes</w:t>
            </w:r>
          </w:p>
        </w:tc>
        <w:tc>
          <w:tcPr>
            <w:tcW w:w="6379" w:type="dxa"/>
          </w:tcPr>
          <w:p w:rsidR="001F39F2" w:rsidRPr="00A4140C" w:rsidRDefault="001F39F2" w:rsidP="00585E2C">
            <w:pPr>
              <w:pStyle w:val="TableBodyText"/>
              <w:spacing w:before="60" w:after="60"/>
              <w:ind w:left="0"/>
              <w:jc w:val="left"/>
            </w:pPr>
            <w:r w:rsidRPr="00A4140C">
              <w:t xml:space="preserve">The numerator — government expenditure (accrual) on government provided accommodation support services in group homes (as defined by DS </w:t>
            </w:r>
            <w:proofErr w:type="spellStart"/>
            <w:r w:rsidRPr="00A4140C">
              <w:t>NMDS</w:t>
            </w:r>
            <w:proofErr w:type="spellEnd"/>
            <w:r w:rsidRPr="00A4140C">
              <w:t xml:space="preserve"> service type 1.04) — divided by the denominator — the number of users of government provided accommodation support services in group homes.</w:t>
            </w:r>
          </w:p>
        </w:tc>
      </w:tr>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rFonts w:ascii="Times New Roman" w:hAnsi="Times New Roman"/>
                <w:b/>
                <w:sz w:val="26"/>
              </w:rPr>
              <w:br w:type="page"/>
            </w:r>
            <w:r w:rsidRPr="00A4140C">
              <w:rPr>
                <w:b/>
              </w:rPr>
              <w:t xml:space="preserve">Cost per user of government provided accommodation support services — institutional/residential settings </w:t>
            </w:r>
          </w:p>
        </w:tc>
        <w:tc>
          <w:tcPr>
            <w:tcW w:w="6379" w:type="dxa"/>
          </w:tcPr>
          <w:p w:rsidR="001F39F2" w:rsidRPr="00A4140C" w:rsidRDefault="001F39F2" w:rsidP="00585E2C">
            <w:pPr>
              <w:pStyle w:val="TableBodyText"/>
              <w:spacing w:before="60" w:after="60"/>
              <w:ind w:left="0"/>
              <w:jc w:val="left"/>
            </w:pPr>
            <w:r w:rsidRPr="00A4140C">
              <w:t xml:space="preserve">The numerator — government expenditure (accrual) on government provided accommodation support services in institutional/residential settings (as defined by DS </w:t>
            </w:r>
            <w:proofErr w:type="spellStart"/>
            <w:r w:rsidRPr="00A4140C">
              <w:t>NMDS</w:t>
            </w:r>
            <w:proofErr w:type="spellEnd"/>
            <w:r w:rsidRPr="00A4140C">
              <w:t xml:space="preserve"> service types 1.01, 1.02 and 1.03) — divided by the denominator — the number of users of accommodation support services in institutional/residential settings. See AIHW (2009) for more information on service types 1.01–1.03. </w:t>
            </w:r>
          </w:p>
        </w:tc>
      </w:tr>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t>Cost per user of government provided accommodation support services — other community settings</w:t>
            </w:r>
          </w:p>
        </w:tc>
        <w:tc>
          <w:tcPr>
            <w:tcW w:w="6379" w:type="dxa"/>
          </w:tcPr>
          <w:p w:rsidR="001F39F2" w:rsidRPr="00A4140C" w:rsidRDefault="001F39F2" w:rsidP="00585E2C">
            <w:pPr>
              <w:pStyle w:val="TableBodyText"/>
              <w:spacing w:before="60" w:after="60"/>
              <w:ind w:left="0"/>
              <w:jc w:val="left"/>
            </w:pPr>
            <w:r w:rsidRPr="00A4140C">
              <w:t xml:space="preserve">The numerator — government expenditure (accrual) on government provided accommodation support services in other community settings (as defined by DS </w:t>
            </w:r>
            <w:proofErr w:type="spellStart"/>
            <w:r w:rsidRPr="00A4140C">
              <w:t>NMDS</w:t>
            </w:r>
            <w:proofErr w:type="spellEnd"/>
            <w:r w:rsidRPr="00A4140C">
              <w:t xml:space="preserve"> service types 1.05–1.08) divided by the denominator — the number of users of government provided accommodation support services in other community settings. </w:t>
            </w:r>
          </w:p>
        </w:tc>
      </w:tr>
    </w:tbl>
    <w:p w:rsidR="001F39F2" w:rsidRPr="00A4140C" w:rsidRDefault="001F39F2" w:rsidP="00585E2C">
      <w:pPr>
        <w:pStyle w:val="BoxSpace"/>
      </w:pPr>
      <w:r w:rsidRPr="00A4140C">
        <w:br w:type="page"/>
      </w:r>
    </w:p>
    <w:tbl>
      <w:tblPr>
        <w:tblW w:w="0" w:type="auto"/>
        <w:tblLayout w:type="fixed"/>
        <w:tblCellMar>
          <w:left w:w="0" w:type="dxa"/>
          <w:right w:w="0" w:type="dxa"/>
        </w:tblCellMar>
        <w:tblLook w:val="0000" w:firstRow="0" w:lastRow="0" w:firstColumn="0" w:lastColumn="0" w:noHBand="0" w:noVBand="0"/>
      </w:tblPr>
      <w:tblGrid>
        <w:gridCol w:w="2410"/>
        <w:gridCol w:w="6379"/>
      </w:tblGrid>
      <w:tr w:rsidR="001F39F2" w:rsidRPr="00A4140C" w:rsidTr="00CE6379">
        <w:tc>
          <w:tcPr>
            <w:tcW w:w="2410" w:type="dxa"/>
          </w:tcPr>
          <w:p w:rsidR="001F39F2" w:rsidRPr="00A4140C" w:rsidRDefault="001F39F2" w:rsidP="00585E2C">
            <w:pPr>
              <w:pStyle w:val="TableBodyText"/>
              <w:spacing w:before="60" w:after="60"/>
              <w:ind w:left="0"/>
              <w:jc w:val="left"/>
              <w:rPr>
                <w:b/>
              </w:rPr>
            </w:pPr>
            <w:r w:rsidRPr="00A4140C">
              <w:rPr>
                <w:b/>
              </w:rPr>
              <w:lastRenderedPageBreak/>
              <w:t>Disability</w:t>
            </w:r>
          </w:p>
        </w:tc>
        <w:tc>
          <w:tcPr>
            <w:tcW w:w="6379" w:type="dxa"/>
          </w:tcPr>
          <w:p w:rsidR="001F39F2" w:rsidRPr="00A4140C" w:rsidRDefault="001F39F2" w:rsidP="00585E2C">
            <w:pPr>
              <w:pStyle w:val="TableBodyText"/>
              <w:spacing w:before="60" w:after="60"/>
              <w:jc w:val="left"/>
            </w:pPr>
            <w:r w:rsidRPr="00A4140C">
              <w:t xml:space="preserve">The United Nation’s </w:t>
            </w:r>
            <w:r w:rsidRPr="00A4140C">
              <w:rPr>
                <w:i/>
              </w:rPr>
              <w:t>Convention on the Rights of Persons with Disabilities</w:t>
            </w:r>
            <w:r w:rsidRPr="00A4140C">
              <w:t xml:space="preserve">, ratified by Australia on 17 July 2008, defines ‘persons with disabilities’ as those who have long-term physical, mental, intellectual or sensory impairments which in interaction with various barriers may hinder their full and effective participation in society on an equal basis with others. </w:t>
            </w:r>
          </w:p>
          <w:p w:rsidR="001F39F2" w:rsidRPr="00A4140C" w:rsidRDefault="001F39F2" w:rsidP="00585E2C">
            <w:pPr>
              <w:pStyle w:val="TableBodyText"/>
              <w:spacing w:before="60" w:after="60"/>
              <w:jc w:val="left"/>
            </w:pPr>
            <w:r w:rsidRPr="00A4140C">
              <w:t xml:space="preserve">The WHO defines ‘disabilities’ as impairments, activity limitations, and participation restrictions: an impairment is a problem in body function or structure; an activity limitation is a difficulty encountered by an individual in executing a task or action; and a participation restriction is a problem experienced by an individual in involvement in life situations. Disability is a complex phenomenon, reflecting an interaction between features of a person’s body and features of the society in which he or she lives (WHO 2009). </w:t>
            </w:r>
          </w:p>
          <w:p w:rsidR="001F39F2" w:rsidRPr="00A4140C" w:rsidRDefault="001F39F2" w:rsidP="00585E2C">
            <w:pPr>
              <w:pStyle w:val="TableBodyText"/>
              <w:spacing w:before="60" w:after="60"/>
              <w:jc w:val="left"/>
            </w:pPr>
            <w:r w:rsidRPr="00A4140C">
              <w:t xml:space="preserve">The ABS </w:t>
            </w:r>
            <w:proofErr w:type="spellStart"/>
            <w:r w:rsidRPr="00A4140C">
              <w:t>SDAC</w:t>
            </w:r>
            <w:proofErr w:type="spellEnd"/>
            <w:r w:rsidRPr="00A4140C">
              <w:t xml:space="preserve"> 2009 defined ‘disability’ as the presence of at least one of 17 limitations, restrictions or impairments, which have lasted or are likely to last for a period of 6 months or more: loss of sight (not corrected by glasses or contact lenses); loss of hearing where communication is restricted; or an aid to assist with, or substitute for, hearing is used; speech difficulties; shortness of breath or breathing difficulties causing restriction; chronic or recurrent pain or discomfort causing restriction; blackouts, fits or loss of consciousness; difficulty learning or understanding; incomplete use of arms or fingers; difficulty gripping or holding things; incomplete use of feet or legs; nervous or emotional condition causing restriction; restriction in physical activities or in doing physical work; disfigurement or deformity; mental illness or condition requiring help or supervision; long-term effects of head injury; stroke or other brain damage causing restriction; receiving treatment or medication for any other long-term conditions or ailments and still restricted; any other long-term conditions resulting in a restriction.</w:t>
            </w:r>
          </w:p>
          <w:p w:rsidR="001F39F2" w:rsidRPr="00A4140C" w:rsidRDefault="001F39F2" w:rsidP="00585E2C">
            <w:pPr>
              <w:pStyle w:val="TableBodyText"/>
              <w:spacing w:before="60" w:after="60"/>
              <w:jc w:val="left"/>
            </w:pPr>
            <w:r w:rsidRPr="00A4140C">
              <w:t xml:space="preserve">The third </w:t>
            </w:r>
            <w:proofErr w:type="spellStart"/>
            <w:r w:rsidRPr="00A4140C">
              <w:t>CSTDA</w:t>
            </w:r>
            <w:proofErr w:type="spellEnd"/>
            <w:r w:rsidRPr="00A4140C">
              <w:t xml:space="preserve"> (2003, p. 9) defined ‘people with disabilities’ as those whose disability manifests itself before the age of 65 years and for which they require significant ongoing and/or long-term episodic support. For these people, the disability will be attributable to an intellectual, psychiatric, sensory, physical or neurological impairment or acquired brain injury (or some combination of these) which is likely to be permanent and results in substantially reduced capacity in at least one of the following: </w:t>
            </w:r>
            <w:proofErr w:type="spellStart"/>
            <w:r w:rsidRPr="00A4140C">
              <w:t>self care</w:t>
            </w:r>
            <w:proofErr w:type="spellEnd"/>
            <w:r w:rsidRPr="00A4140C">
              <w:t>/management, mobility and communication.</w:t>
            </w:r>
          </w:p>
        </w:tc>
      </w:tr>
      <w:tr w:rsidR="005F5305" w:rsidRPr="00F21C84" w:rsidTr="00A4140C">
        <w:tc>
          <w:tcPr>
            <w:tcW w:w="2410" w:type="dxa"/>
          </w:tcPr>
          <w:p w:rsidR="005F5305" w:rsidRPr="00A4140C" w:rsidRDefault="005F5305" w:rsidP="00585E2C">
            <w:pPr>
              <w:pStyle w:val="TableBodyText"/>
              <w:spacing w:before="60" w:after="60"/>
              <w:ind w:left="0"/>
              <w:jc w:val="left"/>
              <w:rPr>
                <w:b/>
              </w:rPr>
            </w:pPr>
            <w:r w:rsidRPr="00A4140C">
              <w:rPr>
                <w:b/>
              </w:rPr>
              <w:t>Employment services</w:t>
            </w:r>
          </w:p>
        </w:tc>
        <w:tc>
          <w:tcPr>
            <w:tcW w:w="6379" w:type="dxa"/>
            <w:shd w:val="clear" w:color="auto" w:fill="auto"/>
          </w:tcPr>
          <w:p w:rsidR="005F5305" w:rsidRPr="00A4140C" w:rsidRDefault="005F5305" w:rsidP="00585E2C">
            <w:pPr>
              <w:pStyle w:val="TableBodyText"/>
              <w:spacing w:before="60" w:after="60"/>
              <w:jc w:val="left"/>
            </w:pPr>
            <w:r w:rsidRPr="00A4140C">
              <w:t>Employment services comprise open employment services and supported employment services. Where users of employment services are described without further qualification, this includes people who use either or both open and supported employment services.</w:t>
            </w:r>
          </w:p>
          <w:p w:rsidR="005F5305" w:rsidRPr="00F21C84" w:rsidRDefault="005F5305" w:rsidP="006979F7">
            <w:pPr>
              <w:pStyle w:val="TableBodyText"/>
              <w:spacing w:before="60" w:after="60"/>
              <w:jc w:val="left"/>
            </w:pPr>
            <w:r w:rsidRPr="00A4140C">
              <w:t>All open employment services are now included in the Disability Employment Services (DES) program administered by the Department of Educat</w:t>
            </w:r>
            <w:r w:rsidRPr="003D619E">
              <w:t>ion, Employment and Workplace Relations (</w:t>
            </w:r>
            <w:proofErr w:type="spellStart"/>
            <w:r w:rsidRPr="003D619E">
              <w:t>DEEWR</w:t>
            </w:r>
            <w:proofErr w:type="spellEnd"/>
            <w:r w:rsidRPr="003D619E">
              <w:t>).</w:t>
            </w:r>
            <w:r w:rsidR="00444C2A" w:rsidRPr="003D619E">
              <w:t xml:space="preserve">Disability Employment Services has two parts: Disability Management Service is for job seekers with disability, injury or health condition who need assistance to find a job and occasional support to keep a job; and Employment Support Service provides assistance to people with </w:t>
            </w:r>
            <w:r w:rsidR="00444C2A" w:rsidRPr="00626A1F">
              <w:t>permanent disability and who need regular, ongoing support to keep a job</w:t>
            </w:r>
            <w:r w:rsidRPr="00626A1F">
              <w:t xml:space="preserve">. Supported employment services are </w:t>
            </w:r>
            <w:r w:rsidR="00444C2A" w:rsidRPr="00626A1F">
              <w:t xml:space="preserve">administered by </w:t>
            </w:r>
            <w:proofErr w:type="spellStart"/>
            <w:r w:rsidR="006979F7" w:rsidRPr="00626A1F">
              <w:t>DSS</w:t>
            </w:r>
            <w:proofErr w:type="spellEnd"/>
            <w:r w:rsidR="006979F7" w:rsidRPr="00626A1F">
              <w:t xml:space="preserve"> (formerly </w:t>
            </w:r>
            <w:proofErr w:type="spellStart"/>
            <w:r w:rsidR="00444C2A" w:rsidRPr="00626A1F">
              <w:t>FaHCSIA</w:t>
            </w:r>
            <w:proofErr w:type="spellEnd"/>
            <w:r w:rsidR="006979F7" w:rsidRPr="00626A1F">
              <w:t>)</w:t>
            </w:r>
            <w:r w:rsidR="00444C2A" w:rsidRPr="00626A1F">
              <w:t xml:space="preserve"> under the</w:t>
            </w:r>
            <w:r w:rsidR="006979F7" w:rsidRPr="00626A1F">
              <w:t xml:space="preserve"> Disability Employment Assistance activity as </w:t>
            </w:r>
            <w:r w:rsidR="00444C2A" w:rsidRPr="00626A1F">
              <w:t>Australian Disability Enterprise</w:t>
            </w:r>
            <w:r w:rsidR="006979F7" w:rsidRPr="00626A1F">
              <w:t>s</w:t>
            </w:r>
            <w:r w:rsidR="00444C2A" w:rsidRPr="003D619E">
              <w:t xml:space="preserve">. Australian Disability Enterprises are commercial businesses that </w:t>
            </w:r>
            <w:r w:rsidR="00444C2A" w:rsidRPr="003D619E">
              <w:lastRenderedPageBreak/>
              <w:t>provide employment for people with disability in a supportive environment</w:t>
            </w:r>
            <w:r w:rsidRPr="003D619E">
              <w: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lastRenderedPageBreak/>
              <w:t>Employment rate for people with a profound or severe core activity limitation</w:t>
            </w:r>
          </w:p>
        </w:tc>
        <w:tc>
          <w:tcPr>
            <w:tcW w:w="6379" w:type="dxa"/>
          </w:tcPr>
          <w:p w:rsidR="001F39F2" w:rsidRPr="009C0FC4" w:rsidRDefault="001F39F2" w:rsidP="00585E2C">
            <w:pPr>
              <w:pStyle w:val="TableBodyText"/>
              <w:keepNext w:val="0"/>
              <w:spacing w:before="60" w:after="60"/>
              <w:ind w:left="0"/>
              <w:jc w:val="left"/>
            </w:pPr>
            <w:r w:rsidRPr="009C0FC4">
              <w:t>Total estimated number of people aged 15–64 years with a profound or severe core activity limitation who are employed, divided by the total estimated number of people aged 15–64 years with a profound or severe core activity limitation in the labour force, multiplied by 100.</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Employment rate for total population</w:t>
            </w:r>
          </w:p>
        </w:tc>
        <w:tc>
          <w:tcPr>
            <w:tcW w:w="6379" w:type="dxa"/>
          </w:tcPr>
          <w:p w:rsidR="001F39F2" w:rsidRPr="009C0FC4" w:rsidRDefault="001F39F2" w:rsidP="00585E2C">
            <w:pPr>
              <w:pStyle w:val="TableBodyText"/>
              <w:keepNext w:val="0"/>
              <w:spacing w:before="60" w:after="60"/>
              <w:ind w:left="0"/>
              <w:jc w:val="left"/>
            </w:pPr>
            <w:r w:rsidRPr="009C0FC4">
              <w:t>Total estimated number of people aged 15–64 years who are employed, divided by the total number of people aged 15–64 years in the labour force, multiplied by 100.</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Funded agency</w:t>
            </w:r>
          </w:p>
        </w:tc>
        <w:tc>
          <w:tcPr>
            <w:tcW w:w="6379" w:type="dxa"/>
          </w:tcPr>
          <w:p w:rsidR="001F39F2" w:rsidRPr="00F21C84" w:rsidRDefault="001F39F2" w:rsidP="00585E2C">
            <w:pPr>
              <w:pStyle w:val="TableBodyText"/>
              <w:keepNext w:val="0"/>
              <w:spacing w:before="60" w:after="60"/>
              <w:ind w:left="0"/>
              <w:jc w:val="left"/>
            </w:pPr>
            <w:r w:rsidRPr="00F21C84">
              <w:t xml:space="preserve">An organisation that delivers one or more NDA service types (service type outlets). Funded agencies are usually legal entities. They are generally responsible for providing </w:t>
            </w:r>
            <w:r>
              <w:t>DS</w:t>
            </w:r>
            <w:r w:rsidRPr="00F21C84">
              <w:t xml:space="preserve"> </w:t>
            </w:r>
            <w:proofErr w:type="spellStart"/>
            <w:r w:rsidRPr="00F21C84">
              <w:t>NMDS</w:t>
            </w:r>
            <w:proofErr w:type="spellEnd"/>
            <w:r w:rsidRPr="00F21C84">
              <w:t xml:space="preserve"> data to jurisdictions. Where a funded agency operates only one service type outlet, the service type outlet and the funded agency are the same entity.</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Geographic location</w:t>
            </w:r>
          </w:p>
        </w:tc>
        <w:tc>
          <w:tcPr>
            <w:tcW w:w="6379" w:type="dxa"/>
          </w:tcPr>
          <w:p w:rsidR="001F39F2" w:rsidRPr="00F21C84" w:rsidRDefault="001F39F2" w:rsidP="00585E2C">
            <w:pPr>
              <w:pStyle w:val="TableBodyText"/>
              <w:spacing w:before="60" w:after="60"/>
              <w:ind w:left="0"/>
              <w:jc w:val="left"/>
            </w:pPr>
            <w:r w:rsidRPr="00F21C84">
              <w:t xml:space="preserve">Geographic location is based on the </w:t>
            </w:r>
            <w:proofErr w:type="spellStart"/>
            <w:r w:rsidRPr="00F21C84">
              <w:t>ABS’s</w:t>
            </w:r>
            <w:proofErr w:type="spellEnd"/>
            <w:r w:rsidRPr="00F21C84">
              <w:t xml:space="preserve"> Australian Standard Geographical Classification of Remoteness Areas, which categorises areas as ‘major cities’, ‘inner regional’, ‘outer regional’, ‘remote’, ‘very remote’ and ‘migratory’. The criteria for Remoteness Areas are based on the Accessibility/Remoteness Index of Australia, which measures the remoteness of a point based on the physical road distance to the nearest urban centre in each of five size classes (ABS</w:t>
            </w:r>
            <w:r w:rsidRPr="00F21C84">
              <w:rPr>
                <w:rFonts w:cs="Arial"/>
              </w:rPr>
              <w:t> </w:t>
            </w:r>
            <w:r w:rsidRPr="00F21C84">
              <w:t xml:space="preserve">2001). </w:t>
            </w:r>
          </w:p>
          <w:p w:rsidR="001F39F2" w:rsidRPr="00F21C84" w:rsidRDefault="001F39F2" w:rsidP="00585E2C">
            <w:pPr>
              <w:pStyle w:val="TableBodyText"/>
              <w:spacing w:before="60" w:after="60"/>
              <w:jc w:val="left"/>
            </w:pPr>
            <w:r w:rsidRPr="00F21C84">
              <w:t xml:space="preserve">The ‘outer regional and remote/very remote’ classification used in this Report was derived by adding outer regional, remote and very remote data. </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Government contribution per user of non</w:t>
            </w:r>
            <w:r w:rsidRPr="00F21C84">
              <w:rPr>
                <w:b/>
              </w:rPr>
              <w:noBreakHyphen/>
              <w:t>government provided employment services</w:t>
            </w:r>
          </w:p>
        </w:tc>
        <w:tc>
          <w:tcPr>
            <w:tcW w:w="6379" w:type="dxa"/>
          </w:tcPr>
          <w:p w:rsidR="001F39F2" w:rsidRPr="00F21C84" w:rsidRDefault="001F39F2" w:rsidP="00585E2C">
            <w:pPr>
              <w:pStyle w:val="TableBodyText"/>
              <w:spacing w:before="60" w:after="60"/>
              <w:ind w:left="0"/>
              <w:jc w:val="left"/>
            </w:pPr>
            <w:r w:rsidRPr="00F21C84">
              <w:t xml:space="preserve">The numerator — Australian Government grant and case based funding expenditure (accrual) on specialist disability employment services (as defined by </w:t>
            </w:r>
            <w:r>
              <w:t>DS</w:t>
            </w:r>
            <w:r w:rsidRPr="00F21C84">
              <w:t xml:space="preserve"> </w:t>
            </w:r>
            <w:proofErr w:type="spellStart"/>
            <w:r w:rsidRPr="00F21C84">
              <w:t>NMDS</w:t>
            </w:r>
            <w:proofErr w:type="spellEnd"/>
            <w:r w:rsidRPr="00F21C84">
              <w:t xml:space="preserve"> service types 5.01 (open) and 5.02 (supported)) — divided by the denominator — number of service users who received assistance. (For data prior to 2005-06, service type 5.03 (combined open and supported) is also included.) See AIHW (2009) for more information on service types 5.01–5.03.</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br w:type="page"/>
            </w:r>
            <w:r w:rsidRPr="00F21C84">
              <w:rPr>
                <w:b/>
              </w:rPr>
              <w:t>Government contribution per user of non</w:t>
            </w:r>
            <w:r w:rsidRPr="00F21C84">
              <w:rPr>
                <w:b/>
              </w:rPr>
              <w:noBreakHyphen/>
              <w:t>government provided services — accommodation support in group homes</w:t>
            </w:r>
          </w:p>
        </w:tc>
        <w:tc>
          <w:tcPr>
            <w:tcW w:w="6379" w:type="dxa"/>
          </w:tcPr>
          <w:p w:rsidR="001F39F2" w:rsidRPr="00F21C84" w:rsidRDefault="001F39F2" w:rsidP="00585E2C">
            <w:pPr>
              <w:pStyle w:val="TableBodyText"/>
              <w:spacing w:before="60" w:after="60"/>
              <w:ind w:left="0"/>
              <w:jc w:val="left"/>
            </w:pPr>
            <w:r w:rsidRPr="00F21C84">
              <w:t>The numerator — government expenditure (accrual) on non</w:t>
            </w:r>
            <w:r w:rsidRPr="00F21C84">
              <w:noBreakHyphen/>
              <w:t xml:space="preserve">government provided accommodation support services in group homes (as defined by </w:t>
            </w:r>
            <w:r>
              <w:t>DS</w:t>
            </w:r>
            <w:r w:rsidRPr="00F21C84">
              <w:t xml:space="preserve"> </w:t>
            </w:r>
            <w:proofErr w:type="spellStart"/>
            <w:r w:rsidRPr="00F21C84">
              <w:t>NMDS</w:t>
            </w:r>
            <w:proofErr w:type="spellEnd"/>
            <w:r w:rsidRPr="00F21C84">
              <w:t xml:space="preserve"> service type 1.04) — divided by the denominator — the number of users of non</w:t>
            </w:r>
            <w:r w:rsidRPr="00F21C84">
              <w:noBreakHyphen/>
              <w:t xml:space="preserve">government provided accommodation support services in group homes. </w:t>
            </w:r>
          </w:p>
        </w:tc>
      </w:tr>
      <w:tr w:rsidR="001F39F2" w:rsidRPr="00F21C84" w:rsidTr="00CE6379">
        <w:tc>
          <w:tcPr>
            <w:tcW w:w="2410" w:type="dxa"/>
          </w:tcPr>
          <w:p w:rsidR="001F39F2" w:rsidRPr="00F21C84" w:rsidRDefault="001F39F2" w:rsidP="00585E2C">
            <w:pPr>
              <w:pStyle w:val="TableBodyText"/>
              <w:spacing w:before="60" w:after="60"/>
              <w:ind w:left="0"/>
              <w:jc w:val="left"/>
              <w:rPr>
                <w:rFonts w:ascii="Times New Roman" w:hAnsi="Times New Roman"/>
                <w:b/>
                <w:sz w:val="26"/>
              </w:rPr>
            </w:pPr>
            <w:r w:rsidRPr="00F21C84">
              <w:rPr>
                <w:rFonts w:ascii="Times New Roman" w:hAnsi="Times New Roman"/>
                <w:sz w:val="26"/>
              </w:rPr>
              <w:br w:type="page"/>
            </w:r>
            <w:r w:rsidRPr="00F21C84">
              <w:rPr>
                <w:rFonts w:ascii="Times New Roman" w:hAnsi="Times New Roman"/>
                <w:sz w:val="26"/>
              </w:rPr>
              <w:br w:type="page"/>
            </w:r>
            <w:r w:rsidRPr="00F21C84">
              <w:rPr>
                <w:b/>
              </w:rPr>
              <w:t>Government contribution per user of non</w:t>
            </w:r>
            <w:r w:rsidRPr="00F21C84">
              <w:rPr>
                <w:b/>
              </w:rPr>
              <w:noBreakHyphen/>
              <w:t>government provided services — accommodation support in institutional/residential settings</w:t>
            </w:r>
            <w:r w:rsidRPr="00F21C84">
              <w:rPr>
                <w:rFonts w:ascii="Times New Roman" w:hAnsi="Times New Roman"/>
                <w:sz w:val="26"/>
              </w:rPr>
              <w:br w:type="page"/>
            </w:r>
            <w:r w:rsidRPr="00F21C84">
              <w:rPr>
                <w:rFonts w:ascii="Times New Roman" w:hAnsi="Times New Roman"/>
                <w:b/>
                <w:sz w:val="26"/>
              </w:rPr>
              <w:br w:type="page"/>
            </w:r>
            <w:r w:rsidRPr="00F21C84">
              <w:rPr>
                <w:rFonts w:ascii="Times New Roman" w:hAnsi="Times New Roman"/>
                <w:b/>
                <w:sz w:val="26"/>
              </w:rPr>
              <w:br w:type="page"/>
            </w:r>
          </w:p>
        </w:tc>
        <w:tc>
          <w:tcPr>
            <w:tcW w:w="6379" w:type="dxa"/>
          </w:tcPr>
          <w:p w:rsidR="001F39F2" w:rsidRPr="00F21C84" w:rsidRDefault="001F39F2" w:rsidP="00585E2C">
            <w:pPr>
              <w:pStyle w:val="TableBodyText"/>
              <w:spacing w:before="60" w:after="60"/>
              <w:ind w:left="0"/>
              <w:jc w:val="left"/>
            </w:pPr>
            <w:r w:rsidRPr="00F21C84">
              <w:t>The numerator — government expenditure (accrual) on non</w:t>
            </w:r>
            <w:r w:rsidRPr="00F21C84">
              <w:noBreakHyphen/>
              <w:t xml:space="preserve">government provided accommodation support services in institutional/residential settings (as defined by </w:t>
            </w:r>
            <w:r>
              <w:t>DS</w:t>
            </w:r>
            <w:r w:rsidRPr="00F21C84">
              <w:t xml:space="preserve"> </w:t>
            </w:r>
            <w:proofErr w:type="spellStart"/>
            <w:r w:rsidRPr="00F21C84">
              <w:t>NMDS</w:t>
            </w:r>
            <w:proofErr w:type="spellEnd"/>
            <w:r w:rsidRPr="00F21C84">
              <w:t xml:space="preserve"> service types 1.01, 1.02 and 1.03) </w:t>
            </w:r>
            <w:r w:rsidRPr="00F21C84">
              <w:rPr>
                <w:rFonts w:cs="Arial"/>
              </w:rPr>
              <w:t>—</w:t>
            </w:r>
            <w:r w:rsidRPr="00F21C84">
              <w:t xml:space="preserve"> divided by the denominator — the number of users of non</w:t>
            </w:r>
            <w:r w:rsidRPr="00F21C84">
              <w:noBreakHyphen/>
              <w:t>government provided accommodation support services in institutional/residential settings.</w:t>
            </w:r>
          </w:p>
        </w:tc>
      </w:tr>
      <w:tr w:rsidR="001F39F2" w:rsidRPr="00F21C84" w:rsidTr="00D0796E">
        <w:tc>
          <w:tcPr>
            <w:tcW w:w="2410" w:type="dxa"/>
          </w:tcPr>
          <w:p w:rsidR="001F39F2" w:rsidRPr="00F21C84" w:rsidRDefault="001F39F2" w:rsidP="00585E2C">
            <w:pPr>
              <w:pStyle w:val="TableBodyText"/>
              <w:spacing w:before="60" w:after="60"/>
              <w:ind w:left="0"/>
              <w:jc w:val="left"/>
              <w:rPr>
                <w:b/>
              </w:rPr>
            </w:pPr>
            <w:r w:rsidRPr="00F21C84">
              <w:rPr>
                <w:b/>
              </w:rPr>
              <w:t>Government contribution per user of non</w:t>
            </w:r>
            <w:r w:rsidRPr="00F21C84">
              <w:rPr>
                <w:b/>
              </w:rPr>
              <w:noBreakHyphen/>
              <w:t>government provided services — accommodation support in other community settings</w:t>
            </w:r>
          </w:p>
        </w:tc>
        <w:tc>
          <w:tcPr>
            <w:tcW w:w="6379" w:type="dxa"/>
          </w:tcPr>
          <w:p w:rsidR="001F39F2" w:rsidRPr="00F21C84" w:rsidRDefault="001F39F2" w:rsidP="00585E2C">
            <w:pPr>
              <w:pStyle w:val="TableBodyText"/>
              <w:spacing w:before="60" w:after="60"/>
              <w:ind w:left="0"/>
              <w:jc w:val="left"/>
            </w:pPr>
            <w:r w:rsidRPr="00F21C84">
              <w:t>The numerator — government expenditure (accrual) on non</w:t>
            </w:r>
            <w:r w:rsidRPr="00F21C84">
              <w:noBreakHyphen/>
              <w:t xml:space="preserve">government provided accommodation support services in other community settings (as defined by </w:t>
            </w:r>
            <w:r>
              <w:t>DS</w:t>
            </w:r>
            <w:r w:rsidRPr="00F21C84">
              <w:t xml:space="preserve"> </w:t>
            </w:r>
            <w:proofErr w:type="spellStart"/>
            <w:r w:rsidRPr="00F21C84">
              <w:t>NMDS</w:t>
            </w:r>
            <w:proofErr w:type="spellEnd"/>
            <w:r w:rsidRPr="00F21C84">
              <w:t xml:space="preserve"> service types </w:t>
            </w:r>
            <w:r w:rsidRPr="00F21C84">
              <w:br/>
              <w:t>1.05–1.08) — divided by the denominator — the number of users of non</w:t>
            </w:r>
            <w:r w:rsidRPr="00F21C84">
              <w:noBreakHyphen/>
              <w:t>government provided accommodation support services in other community settings.</w:t>
            </w:r>
          </w:p>
        </w:tc>
      </w:tr>
      <w:tr w:rsidR="001F39F2" w:rsidRPr="00F21C84" w:rsidTr="00D0796E">
        <w:tc>
          <w:tcPr>
            <w:tcW w:w="2410" w:type="dxa"/>
          </w:tcPr>
          <w:p w:rsidR="001F39F2" w:rsidRPr="00F21C84" w:rsidRDefault="001F39F2" w:rsidP="00585E2C">
            <w:pPr>
              <w:pStyle w:val="TableBodyText"/>
              <w:spacing w:before="60" w:after="60"/>
              <w:ind w:left="0"/>
              <w:jc w:val="left"/>
              <w:rPr>
                <w:b/>
              </w:rPr>
            </w:pPr>
            <w:r w:rsidRPr="00F21C84">
              <w:rPr>
                <w:b/>
              </w:rPr>
              <w:lastRenderedPageBreak/>
              <w:t>Indigenous factor</w:t>
            </w:r>
          </w:p>
        </w:tc>
        <w:tc>
          <w:tcPr>
            <w:tcW w:w="6379" w:type="dxa"/>
          </w:tcPr>
          <w:p w:rsidR="001F39F2" w:rsidRPr="00F21C84" w:rsidRDefault="001F39F2" w:rsidP="00585E2C">
            <w:pPr>
              <w:pStyle w:val="TableBodyText"/>
              <w:spacing w:before="60" w:after="60"/>
              <w:ind w:left="0"/>
              <w:jc w:val="left"/>
            </w:pPr>
            <w:r w:rsidRPr="00F21C84">
              <w:t xml:space="preserve">The potential </w:t>
            </w:r>
            <w:r w:rsidRPr="00626A1F">
              <w:t xml:space="preserve">populations were estimated by applying the 2009 national age- and sex- specific </w:t>
            </w:r>
            <w:r w:rsidR="004C674F">
              <w:t xml:space="preserve">rates of the </w:t>
            </w:r>
            <w:r w:rsidR="00D0796E" w:rsidRPr="00626A1F">
              <w:t>potential population</w:t>
            </w:r>
            <w:r w:rsidRPr="00626A1F">
              <w:t xml:space="preserve"> to the age and sex structure of each jurisdiction in the current year. As </w:t>
            </w:r>
            <w:r w:rsidR="000F5B6E" w:rsidRPr="00626A1F">
              <w:t>Indigenous Australians</w:t>
            </w:r>
            <w:r w:rsidRPr="00626A1F">
              <w:t xml:space="preserve"> have significantly higher disability prevalence rates and greater representation in some NDA specialist disability services than non-</w:t>
            </w:r>
            <w:r w:rsidR="000F5B6E" w:rsidRPr="00626A1F">
              <w:t>Indigenous Australians</w:t>
            </w:r>
            <w:r w:rsidRPr="00626A1F">
              <w:t xml:space="preserve">, and there are differences in the share of different jurisdictions’ populations who are Indigenous, a further Indigenous factor adjustment was undertaken. The Indigenous factor was multiplied by the ‘expected current population estimate’ of people </w:t>
            </w:r>
            <w:r w:rsidR="00690472" w:rsidRPr="00626A1F">
              <w:t>in the potential population</w:t>
            </w:r>
            <w:r w:rsidRPr="00626A1F">
              <w:t xml:space="preserve"> in each jurisdiction to derive the ‘potential population’</w:t>
            </w:r>
            <w:r w:rsidRPr="00F21C84">
              <w:t xml:space="preserve">. </w:t>
            </w:r>
          </w:p>
          <w:p w:rsidR="001F39F2" w:rsidRPr="00F21C84" w:rsidRDefault="001F39F2" w:rsidP="00585E2C">
            <w:pPr>
              <w:pStyle w:val="TableBodyText"/>
              <w:spacing w:before="60" w:after="60"/>
              <w:ind w:left="0"/>
              <w:jc w:val="left"/>
            </w:pPr>
            <w:r w:rsidRPr="00F21C84">
              <w:t>The following steps were undertaken to estimate the Indigenous factors</w:t>
            </w:r>
            <w:r>
              <w:t>:</w:t>
            </w:r>
          </w:p>
          <w:p w:rsidR="001F39F2" w:rsidRPr="00F21C84" w:rsidRDefault="001F39F2" w:rsidP="00585E2C">
            <w:pPr>
              <w:pStyle w:val="TableBullet"/>
            </w:pPr>
            <w:r w:rsidRPr="00F21C84">
              <w:t>Data for all people (weighted) were calculated by multiplying the data for Indigenous Australians by 2.4 and adding the data for non</w:t>
            </w:r>
            <w:r w:rsidRPr="00F21C84">
              <w:noBreakHyphen/>
              <w:t>Indigenous Australians. Hence Indigenous Australians are weighted at 2.4 and non-Indigenous Australians at one</w:t>
            </w:r>
          </w:p>
          <w:p w:rsidR="001F39F2" w:rsidRPr="00F21C84" w:rsidRDefault="001F39F2" w:rsidP="00585E2C">
            <w:pPr>
              <w:pStyle w:val="TableBullet"/>
            </w:pPr>
            <w:r w:rsidRPr="00F21C84">
              <w:t>Data for all people (weighted per person) were calculated by dividing the all people (weighted) data by the sum of the Indigenous Australians data and the non-Indigenous Australians data</w:t>
            </w:r>
          </w:p>
          <w:p w:rsidR="001F39F2" w:rsidRPr="00F21C84" w:rsidRDefault="001F39F2" w:rsidP="00585E2C">
            <w:pPr>
              <w:pStyle w:val="TableBullet"/>
            </w:pPr>
            <w:r w:rsidRPr="00F21C84">
              <w:t>The Indigenous factors were then calculated by multiplying the all people (weighted per person) data by 100 and dividing by the all people (weighted per person) total for Australia (</w:t>
            </w:r>
            <w:proofErr w:type="spellStart"/>
            <w:r w:rsidRPr="00F21C84">
              <w:t>AIHW</w:t>
            </w:r>
            <w:proofErr w:type="spellEnd"/>
            <w:r w:rsidRPr="00F21C84">
              <w:t xml:space="preserve"> </w:t>
            </w:r>
            <w:proofErr w:type="spellStart"/>
            <w:r w:rsidRPr="00F21C84">
              <w:t>201</w:t>
            </w:r>
            <w:r>
              <w:t>1a</w:t>
            </w:r>
            <w:proofErr w:type="spellEnd"/>
            <w:r w:rsidRPr="00F21C84">
              <w:t>).</w:t>
            </w:r>
          </w:p>
        </w:tc>
      </w:tr>
      <w:tr w:rsidR="001F39F2" w:rsidRPr="00F21C84" w:rsidTr="00D91F3B">
        <w:tc>
          <w:tcPr>
            <w:tcW w:w="2410" w:type="dxa"/>
          </w:tcPr>
          <w:p w:rsidR="001F39F2" w:rsidRPr="00F21C84" w:rsidRDefault="001F39F2" w:rsidP="00585E2C">
            <w:pPr>
              <w:pStyle w:val="TableBodyText"/>
              <w:spacing w:before="60" w:after="60"/>
              <w:ind w:left="0"/>
              <w:jc w:val="left"/>
              <w:rPr>
                <w:b/>
              </w:rPr>
            </w:pPr>
            <w:r w:rsidRPr="00F21C84">
              <w:rPr>
                <w:b/>
              </w:rPr>
              <w:t>Informal carer</w:t>
            </w:r>
          </w:p>
        </w:tc>
        <w:tc>
          <w:tcPr>
            <w:tcW w:w="6379" w:type="dxa"/>
          </w:tcPr>
          <w:p w:rsidR="001F39F2" w:rsidRPr="00F21C84" w:rsidRDefault="001F39F2" w:rsidP="00585E2C">
            <w:pPr>
              <w:pStyle w:val="TableBodyText"/>
              <w:spacing w:before="60" w:after="60"/>
              <w:jc w:val="left"/>
            </w:pPr>
            <w:r w:rsidRPr="00F21C84">
              <w:rPr>
                <w:i/>
              </w:rPr>
              <w:t>ABS informal carer:</w:t>
            </w:r>
            <w:r>
              <w:rPr>
                <w:i/>
              </w:rPr>
              <w:t xml:space="preserve"> </w:t>
            </w:r>
            <w:r w:rsidRPr="00F21C84">
              <w:t xml:space="preserve">A person of any age who provides any informal assistance, in terms of help or supervision, to persons with disabilities or long-term conditions, or older persons (that is, aged 60 years and over). This assistance has to be ongoing, or likely to be ongoing, for at least 6 months. Assistance to a person in a different household relates to 'everyday types of activities', without specific information on the activities. Where the care recipient lives in the same household, the assistance is for one or more of the following activities: cognition or emotion, communication, health care, housework, meal preparation, mobility, paperwork, property maintenance, </w:t>
            </w:r>
            <w:proofErr w:type="spellStart"/>
            <w:r w:rsidRPr="00F21C84">
              <w:t>self care</w:t>
            </w:r>
            <w:proofErr w:type="spellEnd"/>
            <w:r w:rsidRPr="00F21C84">
              <w:t xml:space="preserve"> and transport (ABS </w:t>
            </w:r>
            <w:proofErr w:type="spellStart"/>
            <w:r w:rsidRPr="00F21C84">
              <w:t>20</w:t>
            </w:r>
            <w:r>
              <w:t>11a</w:t>
            </w:r>
            <w:proofErr w:type="spellEnd"/>
            <w:r w:rsidRPr="00F21C84">
              <w:t xml:space="preserve">). </w:t>
            </w:r>
          </w:p>
          <w:p w:rsidR="001F39F2" w:rsidRPr="00F21C84" w:rsidRDefault="00D91F3B" w:rsidP="00585E2C">
            <w:pPr>
              <w:pStyle w:val="TableBodyText"/>
              <w:spacing w:before="60" w:after="60"/>
              <w:jc w:val="left"/>
            </w:pPr>
            <w:r w:rsidRPr="00D91F3B">
              <w:rPr>
                <w:i/>
              </w:rPr>
              <w:t xml:space="preserve">DS </w:t>
            </w:r>
            <w:proofErr w:type="spellStart"/>
            <w:r w:rsidRPr="00D91F3B">
              <w:rPr>
                <w:i/>
              </w:rPr>
              <w:t>NMDS</w:t>
            </w:r>
            <w:proofErr w:type="spellEnd"/>
            <w:r w:rsidRPr="00D91F3B">
              <w:rPr>
                <w:i/>
              </w:rPr>
              <w:t xml:space="preserve"> informal carer:</w:t>
            </w:r>
            <w:r w:rsidRPr="00D91F3B">
              <w:t xml:space="preserve"> an informal carer is a person such as a family member, friend or neighbour who provides regular and sustained care and assistance to the person requiring support (</w:t>
            </w:r>
            <w:proofErr w:type="spellStart"/>
            <w:r w:rsidRPr="00D91F3B">
              <w:t>AIHW</w:t>
            </w:r>
            <w:proofErr w:type="spellEnd"/>
            <w:r w:rsidR="008B45F0">
              <w:t> </w:t>
            </w:r>
            <w:proofErr w:type="spellStart"/>
            <w:r w:rsidRPr="00D91F3B">
              <w:t>2012a</w:t>
            </w:r>
            <w:proofErr w:type="spellEnd"/>
            <w:r w:rsidRPr="00D91F3B">
              <w:t>). This includes people who may receive a pension or benefit associated with their caring role, but does not include people, either paid or voluntary, whose services are arranged by a formal service organisation. Informal carers can be defined as primary if they help with one or more of the activities of daily living: self-care, mobility or communication</w:t>
            </w:r>
            <w:r w:rsidR="001F39F2" w:rsidRPr="00F21C84">
              <w:t>.</w:t>
            </w:r>
          </w:p>
          <w:p w:rsidR="001F39F2" w:rsidRPr="00F21C84" w:rsidRDefault="001F39F2" w:rsidP="00585E2C">
            <w:pPr>
              <w:pStyle w:val="TableBodyText"/>
              <w:jc w:val="left"/>
            </w:pPr>
            <w:r w:rsidRPr="00F21C84">
              <w:t xml:space="preserve">See also primary carer. </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rFonts w:ascii="Times New Roman" w:hAnsi="Times New Roman"/>
                <w:sz w:val="26"/>
              </w:rPr>
              <w:br w:type="page"/>
            </w:r>
            <w:r w:rsidRPr="00F21C84">
              <w:rPr>
                <w:b/>
              </w:rPr>
              <w:t>Labour force participation rate for people with a profound or severe core activity limitation</w:t>
            </w:r>
          </w:p>
        </w:tc>
        <w:tc>
          <w:tcPr>
            <w:tcW w:w="6379" w:type="dxa"/>
          </w:tcPr>
          <w:p w:rsidR="001F39F2" w:rsidRPr="00F21C84" w:rsidRDefault="001F39F2" w:rsidP="00585E2C">
            <w:pPr>
              <w:pStyle w:val="TableBodyText"/>
              <w:spacing w:before="60" w:after="60"/>
              <w:ind w:left="0"/>
              <w:jc w:val="left"/>
            </w:pPr>
            <w:r w:rsidRPr="00F21C84">
              <w:t xml:space="preserve">The total number of people with a profound or severe core activity limitation in the labour force (where the labour force includes employed and unemployed people), divided by the total number of people with a profound or severe core activity limitation who are aged 15–64 years, multiplied by 100. </w:t>
            </w:r>
          </w:p>
          <w:p w:rsidR="001F39F2" w:rsidRPr="00F21C84" w:rsidRDefault="001F39F2" w:rsidP="00585E2C">
            <w:pPr>
              <w:pStyle w:val="TableBodyText"/>
              <w:spacing w:before="60" w:after="60"/>
              <w:ind w:left="0"/>
              <w:jc w:val="left"/>
            </w:pPr>
            <w:r w:rsidRPr="00F21C84">
              <w:t>An employed person is a person who, in his or her main job during the remuneration period (reference week):</w:t>
            </w:r>
          </w:p>
          <w:p w:rsidR="001F39F2" w:rsidRPr="00F21C84" w:rsidRDefault="001F39F2" w:rsidP="00585E2C">
            <w:pPr>
              <w:pStyle w:val="TableBullet"/>
            </w:pPr>
            <w:r w:rsidRPr="00F21C84">
              <w:t>worked one hour or more for pay, profit, commission or payment in kind in a job or business, or on a farm (including employees, employers and self</w:t>
            </w:r>
            <w:r w:rsidRPr="00F21C84">
              <w:noBreakHyphen/>
              <w:t>employed persons)</w:t>
            </w:r>
          </w:p>
          <w:p w:rsidR="001F39F2" w:rsidRPr="00F21C84" w:rsidRDefault="001F39F2" w:rsidP="00585E2C">
            <w:pPr>
              <w:pStyle w:val="TableBullet"/>
            </w:pPr>
            <w:r w:rsidRPr="00F21C84">
              <w:lastRenderedPageBreak/>
              <w:t>worked one hour or more without pay in a family business, or on a farm (excluding persons undertaking other unpaid voluntary work), or</w:t>
            </w:r>
          </w:p>
          <w:p w:rsidR="001F39F2" w:rsidRPr="00F21C84" w:rsidRDefault="001F39F2" w:rsidP="00585E2C">
            <w:pPr>
              <w:pStyle w:val="TableBullet"/>
            </w:pPr>
            <w:r w:rsidRPr="00F21C84">
              <w:t>was an employer, employee or self</w:t>
            </w:r>
            <w:r w:rsidRPr="00F21C84">
              <w:noBreakHyphen/>
              <w:t>employed person or unpaid family helper who had a job, business or farm, but was not at work.</w:t>
            </w:r>
          </w:p>
          <w:p w:rsidR="001F39F2" w:rsidRPr="00F21C84" w:rsidRDefault="001F39F2" w:rsidP="00585E2C">
            <w:pPr>
              <w:pStyle w:val="TableBodyText"/>
              <w:spacing w:before="60" w:after="60"/>
              <w:ind w:left="0"/>
              <w:jc w:val="left"/>
            </w:pPr>
            <w:r w:rsidRPr="00F21C84">
              <w:t>An unemployed person is a person aged 15–64 years who was not employed during the remuneration period, but was looking for work.</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lastRenderedPageBreak/>
              <w:t>Labour force participation rate for the total population</w:t>
            </w:r>
          </w:p>
        </w:tc>
        <w:tc>
          <w:tcPr>
            <w:tcW w:w="6379" w:type="dxa"/>
          </w:tcPr>
          <w:p w:rsidR="001F39F2" w:rsidRPr="00F21C84" w:rsidRDefault="001F39F2" w:rsidP="00585E2C">
            <w:pPr>
              <w:pStyle w:val="TableBodyText"/>
              <w:spacing w:before="60" w:after="60"/>
              <w:ind w:left="0"/>
              <w:jc w:val="left"/>
            </w:pPr>
            <w:r w:rsidRPr="00F21C84">
              <w:t>Total number of people aged 15–64 years in the labour force (where the labour force includes both employed and unemployed people) divided by the total number of people aged 15–64 years, multiplied by 100.</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 xml:space="preserve">Mild core activity limitation </w:t>
            </w:r>
          </w:p>
        </w:tc>
        <w:tc>
          <w:tcPr>
            <w:tcW w:w="6379" w:type="dxa"/>
          </w:tcPr>
          <w:p w:rsidR="001F39F2" w:rsidRPr="00F21C84" w:rsidRDefault="001F39F2" w:rsidP="00585E2C">
            <w:pPr>
              <w:pStyle w:val="TableBodyText"/>
              <w:spacing w:before="60" w:after="60"/>
              <w:ind w:left="0"/>
              <w:jc w:val="left"/>
            </w:pPr>
            <w:r w:rsidRPr="00F21C84">
              <w:t>Not needing assistance with, and has no difficulty performing, core activity tasks,</w:t>
            </w:r>
            <w:r w:rsidRPr="00F21C84">
              <w:rPr>
                <w:rFonts w:ascii="GaramondITCbyBT-Light" w:hAnsi="GaramondITCbyBT-Light" w:cs="GaramondITCbyBT-Light"/>
                <w:sz w:val="18"/>
                <w:szCs w:val="18"/>
              </w:rPr>
              <w:t xml:space="preserve"> </w:t>
            </w:r>
            <w:r w:rsidRPr="00F21C84">
              <w:t>but uses aids and equipment (as per the 200</w:t>
            </w:r>
            <w:r>
              <w:t>9</w:t>
            </w:r>
            <w:r w:rsidRPr="00F21C84">
              <w:t xml:space="preserve"> </w:t>
            </w:r>
            <w:proofErr w:type="spellStart"/>
            <w:r w:rsidRPr="00F21C84">
              <w:t>SDAC</w:t>
            </w:r>
            <w:proofErr w:type="spellEnd"/>
            <w:r w:rsidRPr="00F21C84">
              <w: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 xml:space="preserve">Moderate core activity limitation </w:t>
            </w:r>
          </w:p>
        </w:tc>
        <w:tc>
          <w:tcPr>
            <w:tcW w:w="6379" w:type="dxa"/>
          </w:tcPr>
          <w:p w:rsidR="001F39F2" w:rsidRPr="00F21C84" w:rsidRDefault="001F39F2" w:rsidP="00585E2C">
            <w:pPr>
              <w:pStyle w:val="TableBodyText"/>
              <w:spacing w:before="60" w:after="60"/>
              <w:ind w:left="0"/>
              <w:jc w:val="left"/>
            </w:pPr>
            <w:r w:rsidRPr="00F21C84">
              <w:t>Not needing assistance but having difficulty performing a core activity task (as per the 200</w:t>
            </w:r>
            <w:r>
              <w:t>9</w:t>
            </w:r>
            <w:r w:rsidRPr="00F21C84">
              <w:t xml:space="preserve"> </w:t>
            </w:r>
            <w:proofErr w:type="spellStart"/>
            <w:r w:rsidRPr="00F21C84">
              <w:t>SDAC</w:t>
            </w:r>
            <w:proofErr w:type="spellEnd"/>
            <w:r w:rsidRPr="00F21C84">
              <w: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Non</w:t>
            </w:r>
            <w:r w:rsidRPr="00F21C84">
              <w:rPr>
                <w:b/>
              </w:rPr>
              <w:noBreakHyphen/>
              <w:t xml:space="preserve">English speaking country of birth </w:t>
            </w:r>
          </w:p>
        </w:tc>
        <w:tc>
          <w:tcPr>
            <w:tcW w:w="6379" w:type="dxa"/>
          </w:tcPr>
          <w:p w:rsidR="001F39F2" w:rsidRPr="00F21C84" w:rsidRDefault="001F39F2" w:rsidP="00585E2C">
            <w:pPr>
              <w:pStyle w:val="TableBodyText"/>
              <w:spacing w:before="60" w:after="60"/>
              <w:ind w:left="0"/>
              <w:jc w:val="left"/>
            </w:pPr>
            <w:r w:rsidRPr="00F21C84">
              <w:t>People with a country of birth other than Australia and classified in English proficiency groups 2, 3 or 4 (</w:t>
            </w:r>
            <w:proofErr w:type="spellStart"/>
            <w:r w:rsidRPr="00F21C84">
              <w:t>DIMA</w:t>
            </w:r>
            <w:proofErr w:type="spellEnd"/>
            <w:r w:rsidRPr="00F21C84">
              <w:t xml:space="preserve"> 1999, 2003). For 2003-04 and 2004-05 data these countries include countries other than New Zealand, Canada, the United Kingdom, South Africa, Ireland and the United States. For 2005-06 onwards, data include Zimbabwe as an </w:t>
            </w:r>
            <w:r w:rsidRPr="00F21C84">
              <w:br/>
              <w:t>‘English-speaking country’.</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Payroll tax</w:t>
            </w:r>
          </w:p>
        </w:tc>
        <w:tc>
          <w:tcPr>
            <w:tcW w:w="6379" w:type="dxa"/>
          </w:tcPr>
          <w:p w:rsidR="001F39F2" w:rsidRPr="00F21C84" w:rsidRDefault="001F39F2" w:rsidP="00585E2C">
            <w:pPr>
              <w:pStyle w:val="TableBodyText"/>
              <w:spacing w:before="60" w:after="60"/>
              <w:ind w:left="0"/>
              <w:jc w:val="left"/>
            </w:pPr>
            <w:r w:rsidRPr="00F21C84">
              <w:t>A tax levied on employers based on the value of wages and certain supplements paid or payable to, or on behalf of, their employees (</w:t>
            </w:r>
            <w:proofErr w:type="spellStart"/>
            <w:r w:rsidRPr="00F21C84">
              <w:t>SCRCSSP</w:t>
            </w:r>
            <w:proofErr w:type="spellEnd"/>
            <w:r w:rsidRPr="00F21C84">
              <w:t xml:space="preserve"> 1999). Payroll tax arrangements for government funded and delivered services differ across jurisdictions. Differences in the treatment of payroll tax can affect the comparability of unit costs across jurisdictions and services. These differences include payroll tax exemptions, marginal tax rates, tax-free thresholds and clawback arrangements (see </w:t>
            </w:r>
            <w:proofErr w:type="spellStart"/>
            <w:r w:rsidRPr="00F21C84">
              <w:t>SCRCSSP</w:t>
            </w:r>
            <w:proofErr w:type="spellEnd"/>
            <w:r w:rsidRPr="00F21C84">
              <w:t xml:space="preserve"> 1999). </w:t>
            </w:r>
          </w:p>
          <w:p w:rsidR="001F39F2" w:rsidRPr="00F21C84" w:rsidRDefault="001F39F2" w:rsidP="00585E2C">
            <w:pPr>
              <w:pStyle w:val="TableBodyText"/>
              <w:spacing w:before="60" w:after="60"/>
              <w:ind w:left="0"/>
              <w:jc w:val="left"/>
            </w:pPr>
            <w:r w:rsidRPr="00F21C84">
              <w:t>There are two forms of payroll tax reported:</w:t>
            </w:r>
          </w:p>
          <w:p w:rsidR="001F39F2" w:rsidRPr="00F21C84" w:rsidRDefault="001F39F2" w:rsidP="00585E2C">
            <w:pPr>
              <w:pStyle w:val="TableBullet"/>
            </w:pPr>
            <w:r w:rsidRPr="00F21C84">
              <w:rPr>
                <w:i/>
              </w:rPr>
              <w:t>actual</w:t>
            </w:r>
            <w:r w:rsidRPr="00F21C84">
              <w:rPr>
                <w:i/>
                <w:sz w:val="24"/>
                <w:szCs w:val="24"/>
              </w:rPr>
              <w:t xml:space="preserve"> </w:t>
            </w:r>
            <w:r w:rsidRPr="00416612">
              <w:rPr>
                <w:rFonts w:cs="Arial"/>
                <w:sz w:val="24"/>
                <w:szCs w:val="24"/>
              </w:rPr>
              <w:t>—</w:t>
            </w:r>
            <w:r w:rsidRPr="00F21C84">
              <w:rPr>
                <w:rFonts w:cs="Arial"/>
                <w:sz w:val="24"/>
                <w:szCs w:val="24"/>
              </w:rPr>
              <w:t xml:space="preserve"> </w:t>
            </w:r>
            <w:r w:rsidRPr="00F21C84">
              <w:t>payroll tax actually paid by non-exempt services</w:t>
            </w:r>
          </w:p>
          <w:p w:rsidR="001F39F2" w:rsidRPr="00F21C84" w:rsidRDefault="001F39F2" w:rsidP="00585E2C">
            <w:pPr>
              <w:pStyle w:val="TableBullet"/>
            </w:pPr>
            <w:r w:rsidRPr="00F21C84">
              <w:rPr>
                <w:i/>
              </w:rPr>
              <w:t>imputed</w:t>
            </w:r>
            <w:r w:rsidRPr="00F21C84">
              <w:t xml:space="preserve"> </w:t>
            </w:r>
            <w:r w:rsidRPr="00F21C84">
              <w:rPr>
                <w:rFonts w:cs="Arial"/>
                <w:sz w:val="24"/>
                <w:szCs w:val="24"/>
              </w:rPr>
              <w:t>—</w:t>
            </w:r>
            <w:r w:rsidRPr="00F21C84">
              <w:t xml:space="preserve"> a hypothetical payroll tax amount </w:t>
            </w:r>
            <w:r w:rsidRPr="00F21C84">
              <w:rPr>
                <w:snapToGrid w:val="0"/>
                <w:lang w:val="en-US"/>
              </w:rPr>
              <w:t>estimated</w:t>
            </w:r>
            <w:r w:rsidRPr="00F21C84">
              <w:t xml:space="preserve"> for exempt services. A jurisdiction’s estimate is based on the cost of salaries and salary related expenses, the payroll tax threshold and the tax rate.</w:t>
            </w:r>
          </w:p>
        </w:tc>
      </w:tr>
      <w:tr w:rsidR="001F39F2" w:rsidRPr="00F21C84" w:rsidTr="00D478AD">
        <w:tc>
          <w:tcPr>
            <w:tcW w:w="2410" w:type="dxa"/>
          </w:tcPr>
          <w:p w:rsidR="001F39F2" w:rsidRPr="00F21C84" w:rsidRDefault="00562E63" w:rsidP="00585E2C">
            <w:pPr>
              <w:pStyle w:val="TableBodyText"/>
              <w:spacing w:before="60" w:after="60"/>
              <w:ind w:left="0"/>
              <w:jc w:val="left"/>
              <w:rPr>
                <w:b/>
              </w:rPr>
            </w:pPr>
            <w:r>
              <w:rPr>
                <w:b/>
              </w:rPr>
              <w:t xml:space="preserve">Potential population </w:t>
            </w:r>
          </w:p>
        </w:tc>
        <w:tc>
          <w:tcPr>
            <w:tcW w:w="6379" w:type="dxa"/>
            <w:shd w:val="clear" w:color="auto" w:fill="auto"/>
          </w:tcPr>
          <w:p w:rsidR="00562E63" w:rsidRPr="00D478AD" w:rsidRDefault="00562E63" w:rsidP="00585E2C">
            <w:pPr>
              <w:pStyle w:val="TableBodyText"/>
              <w:spacing w:before="60" w:after="60"/>
              <w:ind w:left="0"/>
              <w:jc w:val="left"/>
            </w:pPr>
            <w:r w:rsidRPr="00D478AD">
              <w:t xml:space="preserve">Potential population estimates are used as the denominators for the performance measures reported under the indicator ‘access to NDA specialist disability services’. </w:t>
            </w:r>
          </w:p>
          <w:p w:rsidR="00562E63" w:rsidRPr="00D478AD" w:rsidRDefault="00562E63" w:rsidP="00585E2C">
            <w:pPr>
              <w:pStyle w:val="TableBodyText"/>
              <w:spacing w:before="60" w:after="60"/>
              <w:ind w:left="0"/>
              <w:jc w:val="left"/>
            </w:pPr>
            <w:r w:rsidRPr="00D478AD">
              <w:t xml:space="preserve">The ‘potential population’ is the number of people with the potential to require disability support services, including individuals who meet the service eligibility criteria but who do not demand the services. </w:t>
            </w:r>
          </w:p>
          <w:p w:rsidR="00562E63" w:rsidRPr="00626A1F" w:rsidRDefault="00562E63" w:rsidP="00585E2C">
            <w:pPr>
              <w:pStyle w:val="TableBodyText"/>
              <w:spacing w:before="60" w:after="60"/>
              <w:ind w:left="0"/>
              <w:jc w:val="left"/>
            </w:pPr>
            <w:r w:rsidRPr="00D478AD">
              <w:t>The potential population is the number of people aged 0</w:t>
            </w:r>
            <w:r w:rsidR="008B45F0" w:rsidRPr="00D478AD">
              <w:t>–</w:t>
            </w:r>
            <w:r w:rsidRPr="00D478AD">
              <w:t xml:space="preserve">64 </w:t>
            </w:r>
            <w:r w:rsidR="008B45F0" w:rsidRPr="00D478AD">
              <w:t xml:space="preserve">years </w:t>
            </w:r>
            <w:r w:rsidRPr="00D478AD">
              <w:t>who are most appropriately supported by disability services, require ongoing and/or long-term episodic support, have a permanent or chronic impairment and with a substantially reduced capacity in one or more core activities. For respite services, only those people with a primary carer were included. For supported employment services, only the potential population aged 15</w:t>
            </w:r>
            <w:r w:rsidR="008B45F0" w:rsidRPr="00D478AD">
              <w:t>–</w:t>
            </w:r>
            <w:r w:rsidRPr="00D478AD">
              <w:t xml:space="preserve">64 </w:t>
            </w:r>
            <w:r w:rsidR="008B45F0" w:rsidRPr="00D478AD">
              <w:t xml:space="preserve">years </w:t>
            </w:r>
            <w:r w:rsidRPr="00D478AD">
              <w:t xml:space="preserve">participating in the labour force are included. For open </w:t>
            </w:r>
            <w:r w:rsidRPr="00626A1F">
              <w:t xml:space="preserve">employment services, the potential population is not used; instead, an estimate of all </w:t>
            </w:r>
            <w:r w:rsidR="008B45F0" w:rsidRPr="00626A1F">
              <w:t xml:space="preserve">people </w:t>
            </w:r>
            <w:r w:rsidRPr="00626A1F">
              <w:t>with a disability and an employment restriction aged 15</w:t>
            </w:r>
            <w:r w:rsidR="008B45F0" w:rsidRPr="00626A1F">
              <w:t>–</w:t>
            </w:r>
            <w:r w:rsidRPr="00626A1F">
              <w:t>64 is used.</w:t>
            </w:r>
            <w:r w:rsidR="00690472" w:rsidRPr="00626A1F">
              <w:t xml:space="preserve"> Where combined employment services denominators or rates are presented, </w:t>
            </w:r>
            <w:r w:rsidR="00690472" w:rsidRPr="00626A1F">
              <w:lastRenderedPageBreak/>
              <w:t>the supported employment potential population is used.</w:t>
            </w:r>
          </w:p>
          <w:p w:rsidR="00562E63" w:rsidRPr="00D478AD" w:rsidRDefault="00562E63" w:rsidP="00585E2C">
            <w:pPr>
              <w:pStyle w:val="TableBodyText"/>
              <w:spacing w:before="60" w:after="60"/>
              <w:ind w:left="0"/>
              <w:jc w:val="left"/>
            </w:pPr>
            <w:r w:rsidRPr="00626A1F">
              <w:t>The relatively high standard errors in the prevalence rates for smaller jurisdictions, as well as the need to adjust for the Indigenous</w:t>
            </w:r>
            <w:r w:rsidRPr="00D478AD">
              <w:t xml:space="preserve"> population necessitated the preparation of special estimates of the ‘potential population’ for specialist disability services. </w:t>
            </w:r>
          </w:p>
          <w:p w:rsidR="00562E63" w:rsidRDefault="00562E63" w:rsidP="00585E2C">
            <w:pPr>
              <w:pStyle w:val="TableBodyText"/>
              <w:spacing w:before="60" w:after="60"/>
              <w:ind w:left="0"/>
              <w:jc w:val="left"/>
            </w:pPr>
            <w:r w:rsidRPr="00D478AD">
              <w:t>Briefly, the potential population was estimated by applying the national</w:t>
            </w:r>
            <w:r>
              <w:t xml:space="preserve"> age- and sex-specific distribution of the potential population identified in the 2009 </w:t>
            </w:r>
            <w:proofErr w:type="spellStart"/>
            <w:r>
              <w:t>SDAC</w:t>
            </w:r>
            <w:proofErr w:type="spellEnd"/>
            <w:r>
              <w:t xml:space="preserve"> to the age and sex structure of each jurisdiction in the current year, to give an ‘expected current estimate’ of the potential population in that jurisdiction. These estimates were adjusted by the Indigenous factor to account for differences in the proportion of jurisdictions’ populations who are Indigenous. Indigenous Australians have been given a weighting of 2.4 in these estimates, in recognition of their greater prevalence rates of disability and their relatively greater representation in NDA specialist disability services (AIHW 2006). </w:t>
            </w:r>
          </w:p>
          <w:p w:rsidR="0054638E" w:rsidRPr="00626A1F" w:rsidRDefault="00562E63" w:rsidP="00470BF6">
            <w:pPr>
              <w:pStyle w:val="TableBodyText"/>
              <w:spacing w:before="60" w:after="60"/>
              <w:ind w:left="0"/>
              <w:jc w:val="left"/>
            </w:pPr>
            <w:r>
              <w:t>The potential populations for 2004-05 to 2006-07 were calculated using national age- and sex-specific rates of severe or profound core activity limitation from the ABS Survey of Disability, Ageing and Carers (</w:t>
            </w:r>
            <w:proofErr w:type="spellStart"/>
            <w:r>
              <w:t>SDAC</w:t>
            </w:r>
            <w:proofErr w:type="spellEnd"/>
            <w:r>
              <w:t xml:space="preserve">) conducted in 2003. In 2011, the 2009 </w:t>
            </w:r>
            <w:proofErr w:type="spellStart"/>
            <w:r>
              <w:t>SDAC</w:t>
            </w:r>
            <w:proofErr w:type="spellEnd"/>
            <w:r>
              <w:t xml:space="preserve"> was released, </w:t>
            </w:r>
            <w:r w:rsidR="00470BF6">
              <w:t xml:space="preserve">recalculation of the potential population has </w:t>
            </w:r>
            <w:r w:rsidRPr="00626A1F">
              <w:t>result</w:t>
            </w:r>
            <w:r w:rsidR="00470BF6" w:rsidRPr="00626A1F">
              <w:t>ed</w:t>
            </w:r>
            <w:r w:rsidRPr="00626A1F">
              <w:t xml:space="preserve"> in a break in series between the 2003 and 2009 surveys</w:t>
            </w:r>
            <w:r w:rsidR="00690472" w:rsidRPr="00626A1F">
              <w:t>.</w:t>
            </w:r>
          </w:p>
          <w:p w:rsidR="0054638E" w:rsidRPr="00626A1F" w:rsidRDefault="0054638E" w:rsidP="0054638E">
            <w:pPr>
              <w:pStyle w:val="TableBodyText"/>
              <w:spacing w:before="60" w:after="60"/>
              <w:ind w:left="0"/>
              <w:jc w:val="left"/>
            </w:pPr>
            <w:r w:rsidRPr="00626A1F">
              <w:t xml:space="preserve">Data measuring the potential population is not available for </w:t>
            </w:r>
            <w:r w:rsidR="00690472" w:rsidRPr="00626A1F">
              <w:t>each reported year</w:t>
            </w:r>
            <w:r w:rsidRPr="00626A1F">
              <w:t xml:space="preserve"> and so has been estimated from several sources based on the following assumptions:</w:t>
            </w:r>
          </w:p>
          <w:p w:rsidR="0054638E" w:rsidRPr="0054638E" w:rsidRDefault="0054638E" w:rsidP="0054638E">
            <w:pPr>
              <w:pStyle w:val="TableBodyText"/>
              <w:spacing w:before="60" w:after="60"/>
              <w:ind w:left="0"/>
              <w:jc w:val="left"/>
            </w:pPr>
            <w:r w:rsidRPr="00626A1F">
              <w:t>(a) for the purposes of calculation, it is assumed that age-sex specific proportions of the potential population remain constant</w:t>
            </w:r>
            <w:r w:rsidRPr="0054638E">
              <w:t xml:space="preserve"> over time. This is contradicted by comparison of age-sex specific rates of severe/profound core activity limitation from the Survey of Disability, Ageing and Carers (</w:t>
            </w:r>
            <w:proofErr w:type="spellStart"/>
            <w:r w:rsidRPr="0054638E">
              <w:t>SDAC</w:t>
            </w:r>
            <w:proofErr w:type="spellEnd"/>
            <w:r w:rsidRPr="0054638E">
              <w:t xml:space="preserve">) 2003 and </w:t>
            </w:r>
            <w:proofErr w:type="spellStart"/>
            <w:r w:rsidRPr="0054638E">
              <w:t>SDAC</w:t>
            </w:r>
            <w:proofErr w:type="spellEnd"/>
            <w:r w:rsidRPr="0054638E">
              <w:t xml:space="preserve"> 2009, which indicate an overall slight decline in rates between these two time periods (note that the potential population on the current definition has not been derived for </w:t>
            </w:r>
            <w:proofErr w:type="spellStart"/>
            <w:r w:rsidRPr="0054638E">
              <w:t>SDAC</w:t>
            </w:r>
            <w:proofErr w:type="spellEnd"/>
            <w:r w:rsidRPr="0054638E">
              <w:t xml:space="preserve"> 2003). However, it is not currently possible to account for this slight decline in a way which would produce more appropriate year-on-year potential population estimates</w:t>
            </w:r>
          </w:p>
          <w:p w:rsidR="001F39F2" w:rsidRPr="00F07397" w:rsidRDefault="0054638E" w:rsidP="0054638E">
            <w:pPr>
              <w:pStyle w:val="TableBodyText"/>
              <w:spacing w:before="60" w:after="60"/>
              <w:ind w:left="0"/>
              <w:jc w:val="left"/>
              <w:rPr>
                <w:rStyle w:val="DraftingNote"/>
              </w:rPr>
            </w:pPr>
            <w:r>
              <w:t xml:space="preserve">(b) the assumption </w:t>
            </w:r>
            <w:r w:rsidRPr="00F32835">
              <w:t xml:space="preserve">that national age-sex specific </w:t>
            </w:r>
            <w:r>
              <w:t>proportions of the potential population</w:t>
            </w:r>
            <w:r w:rsidRPr="00F32835">
              <w:t xml:space="preserve"> from </w:t>
            </w:r>
            <w:proofErr w:type="spellStart"/>
            <w:r w:rsidRPr="00F32835">
              <w:t>SDAC</w:t>
            </w:r>
            <w:proofErr w:type="spellEnd"/>
            <w:r>
              <w:t xml:space="preserve"> 2009</w:t>
            </w:r>
            <w:r w:rsidRPr="00F32835">
              <w:t xml:space="preserve"> apply consistently across </w:t>
            </w:r>
            <w:r>
              <w:t>state</w:t>
            </w:r>
            <w:r w:rsidRPr="00F32835">
              <w:t>s/</w:t>
            </w:r>
            <w:r>
              <w:t>territor</w:t>
            </w:r>
            <w:r w:rsidRPr="00F32835">
              <w:t>ies is untested.</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lastRenderedPageBreak/>
              <w:t>Primary carer</w:t>
            </w:r>
          </w:p>
        </w:tc>
        <w:tc>
          <w:tcPr>
            <w:tcW w:w="6379" w:type="dxa"/>
          </w:tcPr>
          <w:p w:rsidR="001F39F2" w:rsidRPr="00F21C84" w:rsidRDefault="001F39F2" w:rsidP="00585E2C">
            <w:pPr>
              <w:pStyle w:val="TableBodyText"/>
              <w:spacing w:before="60" w:after="60"/>
              <w:jc w:val="left"/>
            </w:pPr>
            <w:r w:rsidRPr="00F21C84">
              <w:rPr>
                <w:i/>
              </w:rPr>
              <w:t xml:space="preserve">ABS </w:t>
            </w:r>
            <w:proofErr w:type="spellStart"/>
            <w:r w:rsidRPr="00F21C84">
              <w:rPr>
                <w:i/>
              </w:rPr>
              <w:t>SDAC</w:t>
            </w:r>
            <w:proofErr w:type="spellEnd"/>
            <w:r w:rsidRPr="00F21C84">
              <w:rPr>
                <w:i/>
              </w:rPr>
              <w:t xml:space="preserve"> primary carer</w:t>
            </w:r>
            <w:r w:rsidRPr="00F21C84">
              <w:t xml:space="preserve">: A primary carer is a person who provides the most informal assistance, in terms of help or supervision, to a person with one or more disabilities. The assistance has to be ongoing, or likely to be ongoing, for at least 6 months and be provided for one or more of the core activities (communication, mobility and </w:t>
            </w:r>
            <w:proofErr w:type="spellStart"/>
            <w:r w:rsidRPr="00F21C84">
              <w:t>self care</w:t>
            </w:r>
            <w:proofErr w:type="spellEnd"/>
            <w:r w:rsidRPr="00F21C84">
              <w:t xml:space="preserve">). In the </w:t>
            </w:r>
            <w:proofErr w:type="spellStart"/>
            <w:r w:rsidRPr="00F21C84">
              <w:t>SDAC</w:t>
            </w:r>
            <w:proofErr w:type="spellEnd"/>
            <w:r w:rsidRPr="00F21C84">
              <w:t xml:space="preserve">, primary carers only include persons aged 15 years and over for whom a personal interview was conducted. Persons aged 15 to 17 years were only interviewed personally if parental permission was granted (ABS </w:t>
            </w:r>
            <w:proofErr w:type="spellStart"/>
            <w:r w:rsidRPr="00F21C84">
              <w:t>20</w:t>
            </w:r>
            <w:r>
              <w:t>11a</w:t>
            </w:r>
            <w:proofErr w:type="spellEnd"/>
            <w:r w:rsidRPr="00F21C84">
              <w:t xml:space="preserve">). </w:t>
            </w:r>
          </w:p>
          <w:p w:rsidR="001F39F2" w:rsidRPr="00F21C84" w:rsidRDefault="001F39F2" w:rsidP="00585E2C">
            <w:pPr>
              <w:pStyle w:val="TableBodyText"/>
              <w:spacing w:before="60" w:after="60"/>
              <w:ind w:left="0"/>
              <w:jc w:val="left"/>
            </w:pPr>
            <w:r>
              <w:rPr>
                <w:i/>
              </w:rPr>
              <w:t>DS</w:t>
            </w:r>
            <w:r w:rsidRPr="00F21C84">
              <w:rPr>
                <w:i/>
              </w:rPr>
              <w:t xml:space="preserve"> </w:t>
            </w:r>
            <w:proofErr w:type="spellStart"/>
            <w:r w:rsidRPr="00F21C84">
              <w:rPr>
                <w:i/>
              </w:rPr>
              <w:t>NMDS</w:t>
            </w:r>
            <w:proofErr w:type="spellEnd"/>
            <w:r w:rsidRPr="00F21C84">
              <w:rPr>
                <w:i/>
              </w:rPr>
              <w:t xml:space="preserve"> primary carer</w:t>
            </w:r>
            <w:r w:rsidRPr="00F21C84">
              <w:t xml:space="preserve">: an informal carer who assists the person requiring support, in one or more of the following </w:t>
            </w:r>
            <w:proofErr w:type="spellStart"/>
            <w:r w:rsidRPr="00F21C84">
              <w:t>ADL</w:t>
            </w:r>
            <w:proofErr w:type="spellEnd"/>
            <w:r w:rsidRPr="00F21C84">
              <w:t xml:space="preserve">: </w:t>
            </w:r>
            <w:proofErr w:type="spellStart"/>
            <w:r w:rsidRPr="00F21C84">
              <w:t>self care</w:t>
            </w:r>
            <w:proofErr w:type="spellEnd"/>
            <w:r w:rsidRPr="00F21C84">
              <w:t>, mobility or communication.</w:t>
            </w:r>
          </w:p>
          <w:p w:rsidR="001F39F2" w:rsidRPr="00F21C84" w:rsidRDefault="001F39F2" w:rsidP="00585E2C">
            <w:pPr>
              <w:pStyle w:val="TableBodyText"/>
              <w:spacing w:before="60" w:after="60"/>
              <w:ind w:left="0"/>
              <w:jc w:val="left"/>
            </w:pPr>
            <w:r w:rsidRPr="00F21C84">
              <w:t xml:space="preserve">See also informal carer. </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Primary disability group</w:t>
            </w:r>
          </w:p>
        </w:tc>
        <w:tc>
          <w:tcPr>
            <w:tcW w:w="6379" w:type="dxa"/>
          </w:tcPr>
          <w:p w:rsidR="001F39F2" w:rsidRPr="00F21C84" w:rsidRDefault="001F39F2" w:rsidP="00585E2C">
            <w:pPr>
              <w:pStyle w:val="TableBodyText"/>
              <w:spacing w:before="60" w:after="60"/>
              <w:ind w:left="0"/>
              <w:jc w:val="left"/>
            </w:pPr>
            <w:r w:rsidRPr="00F21C84">
              <w:t xml:space="preserve">Disability group that most clearly expresses the experience of disability by a person. The primary disability group can also be considered as the disability group causing the most difficulty to the person (overall difficulty in daily life, not just within the context of the support offered </w:t>
            </w:r>
            <w:r w:rsidRPr="00F21C84">
              <w:lastRenderedPageBreak/>
              <w:t>by a particular service).</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lastRenderedPageBreak/>
              <w:t xml:space="preserve">Profound core activity limitation </w:t>
            </w:r>
          </w:p>
        </w:tc>
        <w:tc>
          <w:tcPr>
            <w:tcW w:w="6379" w:type="dxa"/>
          </w:tcPr>
          <w:p w:rsidR="001F39F2" w:rsidRPr="00F21C84" w:rsidRDefault="001F39F2" w:rsidP="00585E2C">
            <w:pPr>
              <w:pStyle w:val="TableBodyText"/>
              <w:spacing w:before="60" w:after="60"/>
              <w:ind w:left="0"/>
              <w:jc w:val="left"/>
            </w:pPr>
            <w:r w:rsidRPr="00F21C84">
              <w:t>Unable to, or always needing assistance to, perform a core activity task (as per the 200</w:t>
            </w:r>
            <w:r>
              <w:t>9</w:t>
            </w:r>
            <w:r w:rsidRPr="00F21C84">
              <w:t xml:space="preserve"> </w:t>
            </w:r>
            <w:proofErr w:type="spellStart"/>
            <w:r w:rsidRPr="00F21C84">
              <w:t>SDAC</w:t>
            </w:r>
            <w:proofErr w:type="spellEnd"/>
            <w:r w:rsidRPr="00F21C84">
              <w: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Real expenditure</w:t>
            </w:r>
          </w:p>
        </w:tc>
        <w:tc>
          <w:tcPr>
            <w:tcW w:w="6379" w:type="dxa"/>
          </w:tcPr>
          <w:p w:rsidR="001F39F2" w:rsidRPr="00F21C84" w:rsidRDefault="001F39F2" w:rsidP="00585E2C">
            <w:pPr>
              <w:pStyle w:val="TableBodyText"/>
              <w:spacing w:before="60" w:after="60"/>
              <w:ind w:left="0"/>
              <w:jc w:val="left"/>
            </w:pPr>
            <w:r w:rsidRPr="00F21C84">
              <w:t>Actual expenditure (accrual) adjusted for changes in prices, using the Gross Domestic P(E) price deflator, and expressed in terms of current year dollars.</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Schooling or employment restriction</w:t>
            </w:r>
          </w:p>
        </w:tc>
        <w:tc>
          <w:tcPr>
            <w:tcW w:w="6379" w:type="dxa"/>
          </w:tcPr>
          <w:p w:rsidR="001F39F2" w:rsidRPr="00F21C84" w:rsidRDefault="001F39F2" w:rsidP="00585E2C">
            <w:pPr>
              <w:pStyle w:val="TableBodyText"/>
              <w:spacing w:before="60" w:after="60"/>
              <w:ind w:left="0"/>
              <w:jc w:val="left"/>
            </w:pPr>
            <w:r w:rsidRPr="00F21C84">
              <w:rPr>
                <w:i/>
              </w:rPr>
              <w:t>Schooling restriction</w:t>
            </w:r>
            <w:r w:rsidRPr="00F21C84">
              <w:t>: as a result of disability, being unable to attend school; having to attend a special school; having to attend special classes at an ordinary school; needing at least one day a week off school on average; and/or having difficulty at school.</w:t>
            </w:r>
          </w:p>
          <w:p w:rsidR="001F39F2" w:rsidRPr="00F21C84" w:rsidRDefault="001F39F2" w:rsidP="00585E2C">
            <w:pPr>
              <w:pStyle w:val="TableBodyText"/>
              <w:spacing w:before="60" w:after="60"/>
              <w:ind w:left="0"/>
              <w:jc w:val="left"/>
            </w:pPr>
            <w:r w:rsidRPr="00F21C84">
              <w:rPr>
                <w:i/>
              </w:rPr>
              <w:t>Employment restriction</w:t>
            </w:r>
            <w:r w:rsidRPr="00F21C84">
              <w:t>: as a result of disability, being permanently unable to work; being restricted in the type of work they can do; needing at least one day a week off work on average; being restricted in the number of hours they can work; requiring an employer to provide special equipment, modify the work environment or make special arrangements; needing to be given ongoing assistance or supervision; and/or finding it difficult to change jobs or to get a preferred job.</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Service</w:t>
            </w:r>
          </w:p>
        </w:tc>
        <w:tc>
          <w:tcPr>
            <w:tcW w:w="6379" w:type="dxa"/>
          </w:tcPr>
          <w:p w:rsidR="001F39F2" w:rsidRPr="00F21C84" w:rsidRDefault="001F39F2" w:rsidP="00585E2C">
            <w:pPr>
              <w:pStyle w:val="TableBodyText"/>
              <w:tabs>
                <w:tab w:val="left" w:pos="1745"/>
              </w:tabs>
              <w:spacing w:before="60" w:after="60"/>
              <w:ind w:left="0"/>
              <w:jc w:val="left"/>
            </w:pPr>
            <w:r w:rsidRPr="00F21C84">
              <w:t>A service is a support activity provided to a service user, in accord with the NDA. Services within the scope of the collection are those for which funding has been provided during the specified period by a government organisation operating under the NDA.</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Service type</w:t>
            </w:r>
          </w:p>
        </w:tc>
        <w:tc>
          <w:tcPr>
            <w:tcW w:w="6379" w:type="dxa"/>
          </w:tcPr>
          <w:p w:rsidR="001F39F2" w:rsidRPr="00F21C84" w:rsidRDefault="001F39F2" w:rsidP="00585E2C">
            <w:pPr>
              <w:pStyle w:val="TableBodyText"/>
              <w:spacing w:before="60" w:after="60"/>
              <w:ind w:left="0"/>
              <w:jc w:val="left"/>
            </w:pPr>
            <w:r w:rsidRPr="00F21C84">
              <w:t xml:space="preserve">The support activity that the service type outlet has been funded to provide under the </w:t>
            </w:r>
            <w:r>
              <w:t>NDA</w:t>
            </w:r>
            <w:r w:rsidRPr="00F21C84">
              <w:t>. The</w:t>
            </w:r>
            <w:r>
              <w:t xml:space="preserve"> DS</w:t>
            </w:r>
            <w:r w:rsidRPr="00F21C84">
              <w:t xml:space="preserve"> </w:t>
            </w:r>
            <w:proofErr w:type="spellStart"/>
            <w:r w:rsidRPr="00F21C84">
              <w:t>NMDS</w:t>
            </w:r>
            <w:proofErr w:type="spellEnd"/>
            <w:r w:rsidRPr="00F21C84">
              <w:t xml:space="preserve"> classifies services according to ‘service type’. The service type classification groups services into seven categories: accommodation support; community support; community access; respite; employment; advocacy, information and print disability; and other support services. Each of these categories has subcategories. </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Service type outlet</w:t>
            </w:r>
          </w:p>
        </w:tc>
        <w:tc>
          <w:tcPr>
            <w:tcW w:w="6379" w:type="dxa"/>
          </w:tcPr>
          <w:p w:rsidR="001F39F2" w:rsidRPr="00F21C84" w:rsidRDefault="001F39F2" w:rsidP="00585E2C">
            <w:pPr>
              <w:pStyle w:val="TableBodyText"/>
              <w:spacing w:before="60" w:after="60"/>
              <w:ind w:left="0"/>
              <w:jc w:val="left"/>
            </w:pPr>
            <w:r w:rsidRPr="00F21C84">
              <w:t>A service type outlet is the unit of the funded agency that delivers a particular NDA service type at or from a discrete location. If a funded agency provides, for example, both accommodation support and respite services, it is counted as two service type outlets. Similarly, if an agency is funded to provide more than one accommodation support service type (for example, group homes and attendant care), then it is providing (and is usually separately funded for) two different service types — that is, there are two service type outlets for the funded agency.</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Service user</w:t>
            </w:r>
          </w:p>
        </w:tc>
        <w:tc>
          <w:tcPr>
            <w:tcW w:w="6379" w:type="dxa"/>
          </w:tcPr>
          <w:p w:rsidR="001F39F2" w:rsidRPr="00F21C84" w:rsidRDefault="001F39F2" w:rsidP="00585E2C">
            <w:pPr>
              <w:pStyle w:val="TableBodyText"/>
              <w:spacing w:before="60" w:after="60"/>
              <w:ind w:left="0"/>
              <w:jc w:val="left"/>
            </w:pPr>
            <w:r w:rsidRPr="00F21C84">
              <w:t xml:space="preserve">A service user is a person with disability who receives a </w:t>
            </w:r>
            <w:r>
              <w:t>N</w:t>
            </w:r>
            <w:r w:rsidRPr="00F21C84">
              <w:t xml:space="preserve">DA </w:t>
            </w:r>
            <w:r>
              <w:t>specialist disability</w:t>
            </w:r>
            <w:r w:rsidRPr="00F21C84">
              <w:t xml:space="preserve"> service. A service user may receive more than one service over a period of time or on a single day.</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 xml:space="preserve">Service users with different levels of need for assistance with </w:t>
            </w:r>
            <w:proofErr w:type="spellStart"/>
            <w:r w:rsidRPr="00F21C84">
              <w:rPr>
                <w:b/>
              </w:rPr>
              <w:t>ADL</w:t>
            </w:r>
            <w:proofErr w:type="spellEnd"/>
          </w:p>
        </w:tc>
        <w:tc>
          <w:tcPr>
            <w:tcW w:w="6379" w:type="dxa"/>
          </w:tcPr>
          <w:p w:rsidR="001F39F2" w:rsidRPr="00F21C84" w:rsidRDefault="001F39F2" w:rsidP="00585E2C">
            <w:pPr>
              <w:pStyle w:val="TableBodyText"/>
              <w:spacing w:before="60" w:after="60"/>
              <w:ind w:left="0"/>
              <w:jc w:val="left"/>
            </w:pPr>
            <w:r w:rsidRPr="00F21C84">
              <w:t xml:space="preserve">Data on service users with different levels of need for assistance with </w:t>
            </w:r>
            <w:proofErr w:type="spellStart"/>
            <w:r w:rsidRPr="00F21C84">
              <w:t>ADL</w:t>
            </w:r>
            <w:proofErr w:type="spellEnd"/>
            <w:r w:rsidRPr="00F21C84">
              <w:t xml:space="preserve"> are derived using information on the level of support needed in one or more of the core support areas: </w:t>
            </w:r>
            <w:proofErr w:type="spellStart"/>
            <w:r w:rsidRPr="00F21C84">
              <w:t>self care</w:t>
            </w:r>
            <w:proofErr w:type="spellEnd"/>
            <w:r w:rsidRPr="00F21C84">
              <w:t xml:space="preserve">, mobility, and communication. Service users who need help with </w:t>
            </w:r>
            <w:proofErr w:type="spellStart"/>
            <w:r w:rsidRPr="00F21C84">
              <w:t>ADL</w:t>
            </w:r>
            <w:proofErr w:type="spellEnd"/>
            <w:r w:rsidRPr="00F21C84">
              <w:t xml:space="preserve"> reported always/sometimes needing help in one or more of these areas (people who need help with </w:t>
            </w:r>
            <w:proofErr w:type="spellStart"/>
            <w:r w:rsidRPr="00F21C84">
              <w:t>ADL</w:t>
            </w:r>
            <w:proofErr w:type="spellEnd"/>
            <w:r w:rsidRPr="00F21C84">
              <w:t xml:space="preserve"> are ‘conceptually comparable’ with people who have a profound or severe core activity limitation). Service users who did not need with </w:t>
            </w:r>
            <w:proofErr w:type="spellStart"/>
            <w:r w:rsidRPr="00F21C84">
              <w:t>ADL</w:t>
            </w:r>
            <w:proofErr w:type="spellEnd"/>
            <w:r w:rsidRPr="00F21C84">
              <w:t xml:space="preserve"> reported needing no support in all the core activity support areas. </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 xml:space="preserve">Severe core activity limitation </w:t>
            </w:r>
          </w:p>
        </w:tc>
        <w:tc>
          <w:tcPr>
            <w:tcW w:w="6379" w:type="dxa"/>
          </w:tcPr>
          <w:p w:rsidR="001F39F2" w:rsidRPr="00F21C84" w:rsidRDefault="001F39F2" w:rsidP="00585E2C">
            <w:pPr>
              <w:pStyle w:val="TableBodyText"/>
              <w:spacing w:before="60" w:after="60"/>
              <w:ind w:left="0"/>
              <w:jc w:val="left"/>
            </w:pPr>
            <w:r w:rsidRPr="00F21C84">
              <w:t xml:space="preserve">Sometimes needing assistance to perform a core activity task (as per the </w:t>
            </w:r>
            <w:proofErr w:type="spellStart"/>
            <w:r w:rsidRPr="00F21C84">
              <w:t>SDAC</w:t>
            </w:r>
            <w:proofErr w:type="spellEnd"/>
            <w:r w:rsidRPr="00F21C84">
              <w:t xml:space="preserve"> 200</w:t>
            </w:r>
            <w:r>
              <w:t>9</w:t>
            </w:r>
            <w:r w:rsidRPr="00F21C84">
              <w: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lastRenderedPageBreak/>
              <w:t>Users of NDA accommodation support services</w:t>
            </w:r>
          </w:p>
        </w:tc>
        <w:tc>
          <w:tcPr>
            <w:tcW w:w="6379" w:type="dxa"/>
          </w:tcPr>
          <w:p w:rsidR="001F39F2" w:rsidRPr="00F21C84" w:rsidRDefault="001F39F2" w:rsidP="00585E2C">
            <w:pPr>
              <w:pStyle w:val="TableBodyText"/>
              <w:spacing w:before="60" w:after="60"/>
              <w:ind w:left="0"/>
              <w:jc w:val="left"/>
            </w:pPr>
            <w:r w:rsidRPr="00F21C84">
              <w:t xml:space="preserve">People using one or more accommodation support services that correspond to the following </w:t>
            </w:r>
            <w:r>
              <w:t>DS</w:t>
            </w:r>
            <w:r w:rsidRPr="00F21C84">
              <w:t xml:space="preserve"> </w:t>
            </w:r>
            <w:proofErr w:type="spellStart"/>
            <w:r w:rsidRPr="00F21C84">
              <w:t>NMDS</w:t>
            </w:r>
            <w:proofErr w:type="spellEnd"/>
            <w:r w:rsidRPr="00F21C84">
              <w:t xml:space="preserve"> service types: 1.01 large </w:t>
            </w:r>
            <w:proofErr w:type="spellStart"/>
            <w:r w:rsidRPr="00F21C84">
              <w:t>residentials</w:t>
            </w:r>
            <w:proofErr w:type="spellEnd"/>
            <w:r w:rsidRPr="00F21C84">
              <w:t xml:space="preserve">/institutions (more than 20 places); 1.02 small </w:t>
            </w:r>
            <w:proofErr w:type="spellStart"/>
            <w:r w:rsidRPr="00F21C84">
              <w:t>residentials</w:t>
            </w:r>
            <w:proofErr w:type="spellEnd"/>
            <w:r w:rsidRPr="00F21C84">
              <w:t>/institutions (7–20 places); 1.03 hostels; 1.04 group homes (less than seven places); 1.05 attendant care/personal care; 1.06 in</w:t>
            </w:r>
            <w:r w:rsidRPr="00F21C84">
              <w:noBreakHyphen/>
              <w:t>home accommodation support; 1.07 alternative family placement; and 1.08 other accommodation support.</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Users of NDA community access services</w:t>
            </w:r>
          </w:p>
        </w:tc>
        <w:tc>
          <w:tcPr>
            <w:tcW w:w="6379" w:type="dxa"/>
          </w:tcPr>
          <w:p w:rsidR="001F39F2" w:rsidRPr="00F21C84" w:rsidRDefault="001F39F2" w:rsidP="00585E2C">
            <w:pPr>
              <w:pStyle w:val="TableBodyText"/>
              <w:spacing w:before="60" w:after="60"/>
              <w:ind w:left="0"/>
              <w:jc w:val="left"/>
            </w:pPr>
            <w:r w:rsidRPr="00F21C84">
              <w:t xml:space="preserve">People using one or more services that correspond to the following </w:t>
            </w:r>
            <w:r>
              <w:t>DS </w:t>
            </w:r>
            <w:proofErr w:type="spellStart"/>
            <w:r w:rsidRPr="00F21C84">
              <w:t>NMDS</w:t>
            </w:r>
            <w:proofErr w:type="spellEnd"/>
            <w:r w:rsidRPr="00F21C84">
              <w:t xml:space="preserve"> service types: 3.01 learning and life skills development; 3.02 recreation/holiday programs; and 3.03 other community access. See AIHW (2009) for more information on service types 3.01–3.03.</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Users of NDA community support services</w:t>
            </w:r>
          </w:p>
        </w:tc>
        <w:tc>
          <w:tcPr>
            <w:tcW w:w="6379" w:type="dxa"/>
          </w:tcPr>
          <w:p w:rsidR="001F39F2" w:rsidRPr="00F21C84" w:rsidRDefault="001F39F2" w:rsidP="00585E2C">
            <w:pPr>
              <w:pStyle w:val="TableBodyText"/>
              <w:spacing w:before="60" w:after="60"/>
              <w:ind w:left="0"/>
              <w:jc w:val="left"/>
            </w:pPr>
            <w:r w:rsidRPr="00F21C84">
              <w:t xml:space="preserve">People using one or more services that correspond to the following </w:t>
            </w:r>
            <w:r>
              <w:t>DS </w:t>
            </w:r>
            <w:proofErr w:type="spellStart"/>
            <w:r w:rsidRPr="00F21C84">
              <w:t>NMDS</w:t>
            </w:r>
            <w:proofErr w:type="spellEnd"/>
            <w:r w:rsidRPr="00F21C84">
              <w:t xml:space="preserve"> service types: 2.01 therapy support for individuals; 2.02 early childhood intervention; 2.03 behaviour/specialist intervention; 2.04 counselling; 2.05 regional resource and support teams; 2.06 case management, local coordination and development; and 2.07 other community support. See AIHW (2009) for more information on service types 2.01–2.07.</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Users of NDA employment services</w:t>
            </w:r>
          </w:p>
        </w:tc>
        <w:tc>
          <w:tcPr>
            <w:tcW w:w="6379" w:type="dxa"/>
          </w:tcPr>
          <w:p w:rsidR="001F39F2" w:rsidRPr="00F21C84" w:rsidRDefault="001F39F2" w:rsidP="00585E2C">
            <w:pPr>
              <w:pStyle w:val="TableBodyText"/>
              <w:spacing w:before="60" w:after="60"/>
              <w:ind w:left="0"/>
              <w:jc w:val="left"/>
            </w:pPr>
            <w:r w:rsidRPr="00F21C84">
              <w:t xml:space="preserve">People using one or more services that correspond to the following </w:t>
            </w:r>
            <w:r>
              <w:t>DS </w:t>
            </w:r>
            <w:proofErr w:type="spellStart"/>
            <w:r w:rsidRPr="00F21C84">
              <w:t>NMDS</w:t>
            </w:r>
            <w:proofErr w:type="spellEnd"/>
            <w:r w:rsidRPr="00F21C84">
              <w:t xml:space="preserve"> service types: 5.01 open employment and 5.02 supported employment. (For data prior to 2005-06, people using service type 5.03 [combined open and supported] are also included.)</w:t>
            </w:r>
          </w:p>
        </w:tc>
      </w:tr>
      <w:tr w:rsidR="001F39F2" w:rsidRPr="00F21C84" w:rsidTr="00CE6379">
        <w:tc>
          <w:tcPr>
            <w:tcW w:w="2410" w:type="dxa"/>
          </w:tcPr>
          <w:p w:rsidR="001F39F2" w:rsidRPr="00F21C84" w:rsidRDefault="001F39F2" w:rsidP="00585E2C">
            <w:pPr>
              <w:pStyle w:val="TableBodyText"/>
              <w:spacing w:before="60" w:after="60"/>
              <w:ind w:left="0"/>
              <w:jc w:val="left"/>
              <w:rPr>
                <w:b/>
              </w:rPr>
            </w:pPr>
            <w:r w:rsidRPr="00F21C84">
              <w:rPr>
                <w:b/>
              </w:rPr>
              <w:t>Users of NDA respite services</w:t>
            </w:r>
          </w:p>
        </w:tc>
        <w:tc>
          <w:tcPr>
            <w:tcW w:w="6379" w:type="dxa"/>
          </w:tcPr>
          <w:p w:rsidR="001F39F2" w:rsidRPr="00F21C84" w:rsidRDefault="001F39F2" w:rsidP="00585E2C">
            <w:pPr>
              <w:pStyle w:val="TableBodyText"/>
              <w:spacing w:before="60" w:after="60"/>
              <w:ind w:left="0"/>
              <w:jc w:val="left"/>
            </w:pPr>
            <w:r w:rsidRPr="00F21C84">
              <w:t xml:space="preserve">People using one or more services that correspond to the following </w:t>
            </w:r>
            <w:r>
              <w:t>DS </w:t>
            </w:r>
            <w:proofErr w:type="spellStart"/>
            <w:r w:rsidRPr="00F21C84">
              <w:t>NMDS</w:t>
            </w:r>
            <w:proofErr w:type="spellEnd"/>
            <w:r w:rsidRPr="00F21C84">
              <w:t xml:space="preserve"> service types: 4.01 own home respite; 4.02 centre</w:t>
            </w:r>
            <w:r w:rsidRPr="00F21C84">
              <w:noBreakHyphen/>
              <w:t xml:space="preserve">based respite/respite homes; 4.03 host family respite/peer support respite; 4.04 flexible/combination respite; and 4.05 other respite. See AIHW (2009) for more information on service types </w:t>
            </w:r>
            <w:r w:rsidRPr="00F21C84">
              <w:br/>
              <w:t>4.01–4.05.</w:t>
            </w:r>
          </w:p>
        </w:tc>
      </w:tr>
    </w:tbl>
    <w:p w:rsidR="001F39F2" w:rsidRDefault="001F39F2" w:rsidP="00585E2C">
      <w:pPr>
        <w:pStyle w:val="Heading2"/>
      </w:pPr>
      <w:r w:rsidRPr="00F21C84">
        <w:rPr>
          <w:bCs/>
        </w:rPr>
        <w:br w:type="page"/>
      </w:r>
      <w:bookmarkStart w:id="47" w:name="_Toc248563909"/>
      <w:r w:rsidR="004271D8">
        <w:rPr>
          <w:bCs/>
        </w:rPr>
        <w:lastRenderedPageBreak/>
        <w:t>14.</w:t>
      </w:r>
      <w:r w:rsidR="00100632">
        <w:rPr>
          <w:bCs/>
          <w:noProof/>
        </w:rPr>
        <w:t>8</w:t>
      </w:r>
      <w:r w:rsidRPr="00F21C84">
        <w:rPr>
          <w:bCs/>
        </w:rPr>
        <w:tab/>
        <w:t>List of a</w:t>
      </w:r>
      <w:r w:rsidRPr="00F21C84">
        <w:t>ttachment tables</w:t>
      </w:r>
      <w:bookmarkEnd w:id="47"/>
    </w:p>
    <w:p w:rsidR="001F39F2" w:rsidRPr="00F21C84" w:rsidRDefault="001F39F2" w:rsidP="00585E2C">
      <w:pPr>
        <w:pStyle w:val="BodyText"/>
        <w:rPr>
          <w:snapToGrid w:val="0"/>
        </w:rPr>
      </w:pPr>
      <w:r w:rsidRPr="00E6298B">
        <w:t xml:space="preserve">Attachment tables are identified in references throughout this </w:t>
      </w:r>
      <w:r>
        <w:t>chapter</w:t>
      </w:r>
      <w:r w:rsidRPr="00E6298B">
        <w:t xml:space="preserve"> by a ‘</w:t>
      </w:r>
      <w:proofErr w:type="spellStart"/>
      <w:r>
        <w:t>14</w:t>
      </w:r>
      <w:r w:rsidRPr="00E6298B">
        <w:t>A</w:t>
      </w:r>
      <w:proofErr w:type="spellEnd"/>
      <w:r w:rsidRPr="00E6298B">
        <w:t xml:space="preserve">’ </w:t>
      </w:r>
      <w:r>
        <w:t>pre</w:t>
      </w:r>
      <w:r w:rsidRPr="00E6298B">
        <w:t xml:space="preserve">fix (for example, table </w:t>
      </w:r>
      <w:r>
        <w:t>14</w:t>
      </w:r>
      <w:r w:rsidRPr="00E6298B">
        <w:t>.</w:t>
      </w:r>
      <w:r>
        <w:t>1</w:t>
      </w:r>
      <w:r w:rsidRPr="00E6298B">
        <w:t>). Attachment tables are available on the Review website (</w:t>
      </w:r>
      <w:proofErr w:type="spellStart"/>
      <w:r w:rsidRPr="001052DC">
        <w:t>www.pc.gov.au</w:t>
      </w:r>
      <w:proofErr w:type="spellEnd"/>
      <w:r w:rsidRPr="001052DC">
        <w:t>/</w:t>
      </w:r>
      <w:proofErr w:type="spellStart"/>
      <w:r w:rsidRPr="001052DC">
        <w:t>gsp</w:t>
      </w:r>
      <w:proofErr w:type="spellEnd"/>
      <w:r w:rsidRPr="00E6298B">
        <w:t>).</w:t>
      </w:r>
    </w:p>
    <w:p w:rsidR="001F39F2" w:rsidRPr="00F21C84" w:rsidRDefault="001F39F2" w:rsidP="00585E2C">
      <w:pPr>
        <w:pStyle w:val="BodyText"/>
        <w:rPr>
          <w:snapToGrid w:val="0"/>
        </w:rPr>
      </w:pPr>
    </w:p>
    <w:tbl>
      <w:tblPr>
        <w:tblW w:w="8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7192"/>
      </w:tblGrid>
      <w:tr w:rsidR="009257D7" w:rsidRPr="00E23849" w:rsidTr="00B62F73">
        <w:trPr>
          <w:trHeight w:val="678"/>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Recipients of Disability Support Pension, Mobility Allowance, Carer Payment, Carer Allowance, Sickness Allowance, Child Disability Assistance Payment and Carer Supplement ('000) </w:t>
            </w:r>
          </w:p>
        </w:tc>
      </w:tr>
      <w:tr w:rsidR="009257D7" w:rsidRPr="00E23849" w:rsidTr="00CE6379">
        <w:trPr>
          <w:trHeight w:val="496"/>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National Disability Agreement (NDA) specialist disability services, existence of an informal/primary carer, by geographic location   </w:t>
            </w:r>
          </w:p>
        </w:tc>
      </w:tr>
      <w:tr w:rsidR="009257D7" w:rsidRPr="00E23849" w:rsidTr="00CE6379">
        <w:trPr>
          <w:trHeight w:val="404"/>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specialist disability services, age of primary carers, by geographic location   </w:t>
            </w:r>
          </w:p>
        </w:tc>
      </w:tr>
      <w:tr w:rsidR="009257D7" w:rsidRPr="00E23849" w:rsidTr="00B62F73">
        <w:trPr>
          <w:trHeight w:val="319"/>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Government expenditure, by type ($'000) </w:t>
            </w:r>
          </w:p>
        </w:tc>
      </w:tr>
      <w:tr w:rsidR="009257D7" w:rsidRPr="00E23849" w:rsidTr="0087466F">
        <w:trPr>
          <w:trHeight w:val="56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Total real government expenditure, by source of funding (2012-13 dollars)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Government expenditure, by source of funding (per cent) </w:t>
            </w:r>
          </w:p>
        </w:tc>
      </w:tr>
      <w:tr w:rsidR="009257D7" w:rsidRPr="00E23849" w:rsidTr="00CE6379">
        <w:trPr>
          <w:trHeight w:val="612"/>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Real government direct service delivery and total expenditure adjusted for payroll tax (2012-13 dollars) ($'000) </w:t>
            </w:r>
          </w:p>
        </w:tc>
      </w:tr>
      <w:tr w:rsidR="009257D7" w:rsidRPr="00E23849" w:rsidTr="00CE6379">
        <w:trPr>
          <w:trHeight w:val="581"/>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Real government direct service delivery expenditure, by service type (2012-13 dollars)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Government expenditure, by service type (per cent)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5–64 years with disability   </w:t>
            </w:r>
          </w:p>
        </w:tc>
      </w:tr>
      <w:tr w:rsidR="009257D7" w:rsidRPr="00E23849" w:rsidTr="00CE6379">
        <w:trPr>
          <w:trHeight w:val="385"/>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0–4 years with disability, 2009 </w:t>
            </w:r>
          </w:p>
        </w:tc>
      </w:tr>
      <w:tr w:rsidR="009257D7" w:rsidRPr="00E23849" w:rsidTr="00E8670C">
        <w:trPr>
          <w:trHeight w:val="752"/>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Estimated number of people aged 0–64 years with a profound or severe core activity limitation who received help as a proportion of those who needed help (per cent) </w:t>
            </w:r>
          </w:p>
        </w:tc>
      </w:tr>
      <w:tr w:rsidR="009257D7" w:rsidRPr="00E23849" w:rsidTr="00CE6379">
        <w:trPr>
          <w:trHeight w:val="535"/>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government and non-government provided services, by service type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services, by primary disability group    </w:t>
            </w:r>
          </w:p>
        </w:tc>
      </w:tr>
      <w:tr w:rsidR="009257D7" w:rsidRPr="00E23849" w:rsidTr="00CE6379">
        <w:trPr>
          <w:trHeight w:val="550"/>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services, by disability group (all disability groups reported) as a proportion of total users     </w:t>
            </w:r>
          </w:p>
        </w:tc>
      </w:tr>
      <w:tr w:rsidR="009257D7" w:rsidRPr="00E23849" w:rsidTr="00E8670C">
        <w:trPr>
          <w:trHeight w:val="572"/>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(all ages), as a proportion of the total estimated potential population for accommodation support services     </w:t>
            </w:r>
          </w:p>
        </w:tc>
      </w:tr>
      <w:tr w:rsidR="009257D7" w:rsidRPr="00E23849" w:rsidTr="00CE6379">
        <w:trPr>
          <w:trHeight w:val="611"/>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(all ages), as a proportion of the total potential population for community support services     </w:t>
            </w:r>
          </w:p>
        </w:tc>
      </w:tr>
      <w:tr w:rsidR="009257D7" w:rsidRPr="00E23849" w:rsidTr="00CE6379">
        <w:trPr>
          <w:trHeight w:val="612"/>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(all ages), as a proportion of the total potential population for community access services     </w:t>
            </w:r>
          </w:p>
        </w:tc>
      </w:tr>
      <w:tr w:rsidR="009257D7" w:rsidRPr="00E23849" w:rsidTr="00CE6379">
        <w:trPr>
          <w:trHeight w:val="612"/>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(all ages), as a proportion of the total potential population for respite services     </w:t>
            </w:r>
          </w:p>
        </w:tc>
      </w:tr>
      <w:tr w:rsidR="009257D7" w:rsidRPr="00E23849" w:rsidTr="00CE6379">
        <w:trPr>
          <w:trHeight w:val="851"/>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14A.20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with an employment restriction) accessing Disability Employment Services/Open Employment Services (Employment Support Services), by sex and age group   </w:t>
            </w:r>
          </w:p>
        </w:tc>
      </w:tr>
      <w:tr w:rsidR="009257D7" w:rsidRPr="00E23849" w:rsidTr="00CE6379">
        <w:trPr>
          <w:trHeight w:val="577"/>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with an employment restriction) accessing Disability Employment Services/Open Employment Services (Disability Management Services), by sex and age group  </w:t>
            </w:r>
          </w:p>
        </w:tc>
      </w:tr>
      <w:tr w:rsidR="009257D7" w:rsidRPr="00E23849" w:rsidTr="00CE6379">
        <w:trPr>
          <w:trHeight w:val="846"/>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supported employment services/Australian Disability Enterprises (aged 15–64 years), as a proportion of the total estimated potential population for supported employment services, by sex    </w:t>
            </w:r>
          </w:p>
        </w:tc>
      </w:tr>
      <w:tr w:rsidR="009257D7" w:rsidRPr="00E23849" w:rsidTr="00CE6379">
        <w:trPr>
          <w:trHeight w:val="573"/>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total NDA disability support services (aged 0-64 years), by severity of disability       </w:t>
            </w:r>
          </w:p>
        </w:tc>
      </w:tr>
      <w:tr w:rsidR="009257D7" w:rsidRPr="00E23849" w:rsidTr="00B62F73">
        <w:trPr>
          <w:trHeight w:val="608"/>
        </w:trPr>
        <w:tc>
          <w:tcPr>
            <w:tcW w:w="1668" w:type="dxa"/>
            <w:tcBorders>
              <w:top w:val="nil"/>
              <w:left w:val="nil"/>
              <w:bottom w:val="nil"/>
              <w:right w:val="nil"/>
            </w:tcBorders>
            <w:shd w:val="clear" w:color="auto" w:fill="auto"/>
            <w:noWrap/>
          </w:tcPr>
          <w:p w:rsidR="009257D7" w:rsidRPr="0087466F" w:rsidRDefault="009257D7" w:rsidP="00585E2C">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(all ages), by severity of disability       </w:t>
            </w:r>
          </w:p>
        </w:tc>
      </w:tr>
      <w:tr w:rsidR="009257D7" w:rsidRPr="00E23849" w:rsidTr="00E8670C">
        <w:trPr>
          <w:trHeight w:val="57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(aged 0-64 years), by severity of disability      </w:t>
            </w:r>
          </w:p>
        </w:tc>
      </w:tr>
      <w:tr w:rsidR="009257D7" w:rsidRPr="00E23849" w:rsidTr="00E8670C">
        <w:trPr>
          <w:trHeight w:val="46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(all ages), by severity of disability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(aged 0-64 years), by severity of disability      </w:t>
            </w:r>
          </w:p>
        </w:tc>
      </w:tr>
      <w:tr w:rsidR="009257D7" w:rsidRPr="00E23849" w:rsidTr="00E8670C">
        <w:trPr>
          <w:trHeight w:val="42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(all ages), by severity of disability       </w:t>
            </w:r>
          </w:p>
        </w:tc>
      </w:tr>
      <w:tr w:rsidR="009257D7" w:rsidRPr="00E23849" w:rsidTr="00CE6379">
        <w:trPr>
          <w:trHeight w:val="56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14A.29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(aged 0-64 years), by severity of disability      </w:t>
            </w:r>
          </w:p>
        </w:tc>
      </w:tr>
      <w:tr w:rsidR="009257D7" w:rsidRPr="00E23849" w:rsidTr="00CE6379">
        <w:trPr>
          <w:trHeight w:val="33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(all ages), by severity of disability       </w:t>
            </w:r>
          </w:p>
        </w:tc>
      </w:tr>
      <w:tr w:rsidR="009257D7" w:rsidRPr="00E23849" w:rsidTr="00B62F73">
        <w:trPr>
          <w:trHeight w:val="35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(aged 0-64 years), by severity of disability      </w:t>
            </w:r>
          </w:p>
        </w:tc>
      </w:tr>
      <w:tr w:rsidR="009257D7" w:rsidRPr="00E23849" w:rsidTr="00CE6379">
        <w:trPr>
          <w:trHeight w:val="43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employment services (aged 15-64 years), by severity of disability       </w:t>
            </w:r>
          </w:p>
        </w:tc>
      </w:tr>
      <w:tr w:rsidR="009257D7" w:rsidRPr="00E23849" w:rsidTr="00B62F73">
        <w:trPr>
          <w:trHeight w:val="39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open employment services (aged 15-64 years), by severity of disability      </w:t>
            </w:r>
          </w:p>
        </w:tc>
      </w:tr>
      <w:tr w:rsidR="009257D7" w:rsidRPr="00E23849" w:rsidTr="00CE6379">
        <w:trPr>
          <w:trHeight w:val="55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supported employment services/Australian Disability Enterprises (aged 15-64 years), by severity of disability      </w:t>
            </w:r>
          </w:p>
        </w:tc>
      </w:tr>
      <w:tr w:rsidR="009257D7" w:rsidRPr="00E23849" w:rsidTr="00B62F73">
        <w:trPr>
          <w:trHeight w:val="28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by geographic location          </w:t>
            </w:r>
          </w:p>
        </w:tc>
      </w:tr>
      <w:tr w:rsidR="009257D7" w:rsidRPr="00E23849" w:rsidTr="00B62F73">
        <w:trPr>
          <w:trHeight w:val="27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by geographic location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by geographic location          </w:t>
            </w:r>
          </w:p>
        </w:tc>
      </w:tr>
      <w:tr w:rsidR="009257D7" w:rsidRPr="00E23849" w:rsidTr="00E8670C">
        <w:trPr>
          <w:trHeight w:val="39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by geographic location         </w:t>
            </w:r>
          </w:p>
        </w:tc>
      </w:tr>
      <w:tr w:rsidR="009257D7" w:rsidRPr="00E23849" w:rsidTr="00CE6379">
        <w:trPr>
          <w:trHeight w:val="31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14A.39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employment services, by geographic location       </w:t>
            </w:r>
          </w:p>
        </w:tc>
      </w:tr>
      <w:tr w:rsidR="009257D7" w:rsidRPr="00E23849" w:rsidTr="00CE6379">
        <w:trPr>
          <w:trHeight w:val="41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Indigenous users of total NDA disability support services (aged 0-64 years) as a proportion of the Indigenous estimated potential population, by age group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by Indigenous status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by Indigenous status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by Indigenous status        </w:t>
            </w:r>
          </w:p>
        </w:tc>
      </w:tr>
      <w:tr w:rsidR="009257D7" w:rsidRPr="00E23849" w:rsidTr="00B62F73">
        <w:trPr>
          <w:trHeight w:val="404"/>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by Indigenous status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employment services (aged 15 years and over), by Indigenous status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Indigenous users of NDA open employment services (Employment Support Services) aged 15-64 years, by age group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Indigenous users of NDA open employment services (Disability Management Services) aged 15-64 years, by age group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14A.48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Indigenous people (aged 15–64 years and adjusted for labour force status) accessing Australian Disability Enterprises/Supported Employment Services, by age group     </w:t>
            </w:r>
          </w:p>
        </w:tc>
      </w:tr>
      <w:tr w:rsidR="009257D7" w:rsidRPr="00E23849" w:rsidTr="00B62F73">
        <w:trPr>
          <w:trHeight w:val="31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14A.49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accommodation support services, by country of birth         </w:t>
            </w:r>
          </w:p>
        </w:tc>
      </w:tr>
      <w:tr w:rsidR="009257D7" w:rsidRPr="00E23849" w:rsidTr="00B62F73">
        <w:trPr>
          <w:trHeight w:val="26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support services, by country of birth         </w:t>
            </w:r>
          </w:p>
        </w:tc>
      </w:tr>
      <w:tr w:rsidR="009257D7" w:rsidRPr="00E23849" w:rsidTr="00CE6379">
        <w:trPr>
          <w:trHeight w:val="55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access services, by country of birth         </w:t>
            </w:r>
          </w:p>
        </w:tc>
      </w:tr>
      <w:tr w:rsidR="009257D7" w:rsidRPr="00E23849" w:rsidTr="00E8670C">
        <w:trPr>
          <w:trHeight w:val="31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respite services, by country of birth        </w:t>
            </w:r>
          </w:p>
        </w:tc>
      </w:tr>
      <w:tr w:rsidR="009257D7" w:rsidRPr="00E23849" w:rsidTr="00E8670C">
        <w:trPr>
          <w:trHeight w:val="29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employment services, by country of birth        </w:t>
            </w:r>
          </w:p>
        </w:tc>
      </w:tr>
      <w:tr w:rsidR="009257D7" w:rsidRPr="00E23849" w:rsidTr="00CE6379">
        <w:trPr>
          <w:trHeight w:val="56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Disability Employment Services/Employment Support  Services (Open Employment Services) aged 15-64 years, by country of birth and remoteness, Australia   </w:t>
            </w:r>
          </w:p>
        </w:tc>
      </w:tr>
      <w:tr w:rsidR="009257D7" w:rsidRPr="00E23849" w:rsidTr="0087466F">
        <w:trPr>
          <w:trHeight w:val="42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open employment services Disability Employment Services/ Disability Management Services (Open Employment Services) aged 15-64 years, by country of birth, Australia  </w:t>
            </w:r>
          </w:p>
        </w:tc>
      </w:tr>
      <w:tr w:rsidR="009257D7" w:rsidRPr="00E23849" w:rsidTr="0087466F">
        <w:trPr>
          <w:trHeight w:val="42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Australian Disability Enterprises (Supported Employment Services) aged 15-64 years and adjusted for labour force status, by country of birth and remoteness, Australia   </w:t>
            </w:r>
          </w:p>
        </w:tc>
      </w:tr>
      <w:tr w:rsidR="009257D7" w:rsidRPr="00E23849" w:rsidTr="00B62F73">
        <w:trPr>
          <w:trHeight w:val="34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Users of NDA community accommodation and care services as a proportion of all accommodation support service users (per cent)     </w:t>
            </w:r>
          </w:p>
        </w:tc>
      </w:tr>
      <w:tr w:rsidR="009257D7" w:rsidRPr="00E23849" w:rsidTr="00B62F73">
        <w:trPr>
          <w:trHeight w:val="29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Permanent aged care residents aged under 65, 30 June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14A.59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admitted to permanent residential aged care aged under 65     </w:t>
            </w:r>
          </w:p>
        </w:tc>
      </w:tr>
      <w:tr w:rsidR="009257D7" w:rsidRPr="00E23849" w:rsidTr="0087466F">
        <w:trPr>
          <w:trHeight w:val="38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Younger people who separated from permanent residential aged care to return to home/family  </w:t>
            </w:r>
          </w:p>
        </w:tc>
      </w:tr>
      <w:tr w:rsidR="009257D7" w:rsidRPr="00E23849" w:rsidTr="00CE6379">
        <w:trPr>
          <w:trHeight w:val="42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proofErr w:type="spellStart"/>
            <w:r>
              <w:rPr>
                <w:rFonts w:ascii="Arial" w:hAnsi="Arial" w:cs="Arial"/>
                <w:sz w:val="20"/>
                <w:szCs w:val="20"/>
              </w:rPr>
              <w:t>YPIRAC</w:t>
            </w:r>
            <w:proofErr w:type="spellEnd"/>
            <w:r>
              <w:rPr>
                <w:rFonts w:ascii="Arial" w:hAnsi="Arial" w:cs="Arial"/>
                <w:sz w:val="20"/>
                <w:szCs w:val="20"/>
              </w:rPr>
              <w:t xml:space="preserve"> service users  </w:t>
            </w:r>
          </w:p>
        </w:tc>
      </w:tr>
      <w:tr w:rsidR="009257D7" w:rsidRPr="00E23849" w:rsidTr="0087466F">
        <w:trPr>
          <w:trHeight w:val="42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Estimated number of </w:t>
            </w:r>
            <w:proofErr w:type="spellStart"/>
            <w:r>
              <w:rPr>
                <w:rFonts w:ascii="Arial" w:hAnsi="Arial" w:cs="Arial"/>
                <w:sz w:val="20"/>
                <w:szCs w:val="20"/>
              </w:rPr>
              <w:t>YPIRAC</w:t>
            </w:r>
            <w:proofErr w:type="spellEnd"/>
            <w:r>
              <w:rPr>
                <w:rFonts w:ascii="Arial" w:hAnsi="Arial" w:cs="Arial"/>
                <w:sz w:val="20"/>
                <w:szCs w:val="20"/>
              </w:rPr>
              <w:t xml:space="preserve"> service users who have achieved program objectives since entry to the program, 30 June 2011      </w:t>
            </w:r>
          </w:p>
        </w:tc>
      </w:tr>
      <w:tr w:rsidR="009257D7" w:rsidRPr="00E23849" w:rsidTr="00B62F73">
        <w:trPr>
          <w:trHeight w:val="27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Estimated number of </w:t>
            </w:r>
            <w:proofErr w:type="spellStart"/>
            <w:r>
              <w:rPr>
                <w:rFonts w:ascii="Arial" w:hAnsi="Arial" w:cs="Arial"/>
                <w:sz w:val="20"/>
                <w:szCs w:val="20"/>
              </w:rPr>
              <w:t>YPIRAC</w:t>
            </w:r>
            <w:proofErr w:type="spellEnd"/>
            <w:r>
              <w:rPr>
                <w:rFonts w:ascii="Arial" w:hAnsi="Arial" w:cs="Arial"/>
                <w:sz w:val="20"/>
                <w:szCs w:val="20"/>
              </w:rPr>
              <w:t xml:space="preserve"> service users who have achieved program objectives since entry to the program, by state and territory, 30 June      </w:t>
            </w:r>
          </w:p>
        </w:tc>
      </w:tr>
      <w:tr w:rsidR="009257D7" w:rsidRPr="00E23849" w:rsidTr="00B62F73">
        <w:trPr>
          <w:trHeight w:val="29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Rate of younger people admitted to permanent residential aged care per 10 000 potential population   </w:t>
            </w:r>
          </w:p>
        </w:tc>
      </w:tr>
      <w:tr w:rsidR="009257D7" w:rsidRPr="00E23849" w:rsidTr="00B62F73">
        <w:trPr>
          <w:trHeight w:val="27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Younger people who separated from permanent residential aged care to return to home/family  </w:t>
            </w:r>
          </w:p>
        </w:tc>
      </w:tr>
      <w:tr w:rsidR="009257D7" w:rsidRPr="00E23849" w:rsidTr="00E8670C">
        <w:trPr>
          <w:trHeight w:val="34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Number of younger people receiving permanent residential aged care   </w:t>
            </w:r>
          </w:p>
        </w:tc>
      </w:tr>
      <w:tr w:rsidR="009257D7" w:rsidRPr="00E23849" w:rsidTr="0087466F">
        <w:trPr>
          <w:trHeight w:val="33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NSW quality assurance processes</w:t>
            </w:r>
          </w:p>
        </w:tc>
      </w:tr>
      <w:tr w:rsidR="009257D7" w:rsidRPr="00E23849" w:rsidTr="0087466F">
        <w:trPr>
          <w:trHeight w:val="344"/>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Victorian quality assurance processes</w:t>
            </w:r>
          </w:p>
        </w:tc>
      </w:tr>
      <w:tr w:rsidR="009257D7" w:rsidRPr="00E23849" w:rsidTr="0087466F">
        <w:trPr>
          <w:trHeight w:val="35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14A.69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Queensland quality assurance processes</w:t>
            </w:r>
          </w:p>
        </w:tc>
      </w:tr>
      <w:tr w:rsidR="009257D7" w:rsidRPr="00E23849" w:rsidTr="00CE6379">
        <w:trPr>
          <w:trHeight w:val="34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WA quality assurance processes</w:t>
            </w:r>
          </w:p>
        </w:tc>
      </w:tr>
      <w:tr w:rsidR="009257D7" w:rsidRPr="00E23849" w:rsidTr="00CE6379">
        <w:trPr>
          <w:trHeight w:val="36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SA quality assurance processes</w:t>
            </w:r>
          </w:p>
        </w:tc>
      </w:tr>
      <w:tr w:rsidR="009257D7" w:rsidRPr="00E23849" w:rsidTr="00CE6379">
        <w:trPr>
          <w:trHeight w:val="32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Tasmanian quality assurance processes</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ACT quality assurance processes</w:t>
            </w:r>
          </w:p>
        </w:tc>
      </w:tr>
      <w:tr w:rsidR="009257D7" w:rsidRPr="00E23849" w:rsidTr="00CE6379">
        <w:trPr>
          <w:trHeight w:val="34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NT quality assurance processes</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Australian Government quality assurance processes</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Comparability of expenditure estimates for government provided specialist disability services, by items included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Real government expenditure per user of NDA accommodation support services (2011-12 dollars)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14A.78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Australian Government funding per user of non-government provided employment services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14A.79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Real Australian Government funding per user of non-government provided employment services (2011-12 dollars)    </w:t>
            </w:r>
          </w:p>
        </w:tc>
      </w:tr>
      <w:tr w:rsidR="009257D7" w:rsidRPr="00E23849" w:rsidTr="00CE6379">
        <w:trPr>
          <w:trHeight w:val="52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Total estimated expenditure per service user, State and Territory government administered programs, 2011-12   </w:t>
            </w:r>
          </w:p>
        </w:tc>
      </w:tr>
      <w:tr w:rsidR="009257D7" w:rsidRPr="00E23849" w:rsidTr="00CE6379">
        <w:trPr>
          <w:trHeight w:val="55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Government administrative expenditure as a proportion of total recurrent expenditure on services (per cent) </w:t>
            </w:r>
          </w:p>
        </w:tc>
      </w:tr>
      <w:tr w:rsidR="009257D7" w:rsidRPr="00E23849" w:rsidTr="00E8670C">
        <w:trPr>
          <w:trHeight w:val="39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2009 (per cent)   </w:t>
            </w:r>
          </w:p>
        </w:tc>
      </w:tr>
      <w:tr w:rsidR="009257D7" w:rsidRPr="00E23849" w:rsidTr="0087466F">
        <w:trPr>
          <w:trHeight w:val="34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people with disability aged 15–64 years, by disability status, by State/Territory ('000)    </w:t>
            </w:r>
          </w:p>
        </w:tc>
      </w:tr>
      <w:tr w:rsidR="009257D7" w:rsidRPr="00E23849" w:rsidTr="00CE6379">
        <w:trPr>
          <w:trHeight w:val="58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to population rate for people with disability aged 15–64 years, by disability status, by State/Territory ('000)   </w:t>
            </w:r>
          </w:p>
        </w:tc>
      </w:tr>
      <w:tr w:rsidR="009257D7" w:rsidRPr="00E23849" w:rsidTr="00CE6379">
        <w:trPr>
          <w:trHeight w:val="56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Unemployment rate for people with disability aged 15–64 years, all with reported disability, by disability status, by State/Territory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of people aged 15-64 years, 2009 (per cent)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2007-08 (per cent)    </w:t>
            </w:r>
          </w:p>
        </w:tc>
      </w:tr>
      <w:tr w:rsidR="009257D7" w:rsidRPr="00E23849" w:rsidTr="0087466F">
        <w:trPr>
          <w:trHeight w:val="33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2010 (per cent)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14A.89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of all people with disability, by special needs groups, 2009 (per cent)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of people with a profound or severe core activity limitation, by special needs groups, 2009 (per cent)    </w:t>
            </w:r>
          </w:p>
        </w:tc>
      </w:tr>
      <w:tr w:rsidR="009257D7" w:rsidRPr="00E23849" w:rsidTr="00B62F73">
        <w:trPr>
          <w:trHeight w:val="33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of people with a profound or severe core activity limitation, by special needs groups, 2006 (per cent)   </w:t>
            </w:r>
          </w:p>
        </w:tc>
      </w:tr>
      <w:tr w:rsidR="009257D7" w:rsidRPr="00E23849" w:rsidTr="00B62F73">
        <w:trPr>
          <w:trHeight w:val="36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and employment of people with a profound or severe core activity limitation, by special needs groups, 2003 (per cent)    </w:t>
            </w:r>
          </w:p>
        </w:tc>
      </w:tr>
      <w:tr w:rsidR="009257D7" w:rsidRPr="00E23849" w:rsidTr="00CE6379">
        <w:trPr>
          <w:trHeight w:val="55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people with disability aged 15–64 years, all with reported disability, by remoteness area, by State/Territory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people with disability aged 15–64 years, all with reported disability, by country of birth, by State/Territory, 2009 ('000) </w:t>
            </w:r>
          </w:p>
        </w:tc>
      </w:tr>
      <w:tr w:rsidR="009257D7" w:rsidRPr="00E23849" w:rsidTr="00CE6379">
        <w:trPr>
          <w:trHeight w:val="59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people with disability aged 15–64 years, all with reported disability, by sex by age group, by State/Territory, 2009 ('000) </w:t>
            </w:r>
          </w:p>
        </w:tc>
      </w:tr>
      <w:tr w:rsidR="009257D7" w:rsidRPr="00E23849" w:rsidTr="00CE6379">
        <w:trPr>
          <w:trHeight w:val="56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to population rate for people with disability aged 15–64 years, all with reported disability, by remoteness area, by State/Territory ('000) </w:t>
            </w:r>
          </w:p>
        </w:tc>
      </w:tr>
      <w:tr w:rsidR="009257D7" w:rsidRPr="00E23849" w:rsidTr="00CE6379">
        <w:trPr>
          <w:trHeight w:val="564"/>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to population rate for people with disability aged 15–64 years, all with reported disability, by country of birth, by State/Territory, 2009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to population rate for people with disability aged 15–64 years, all with reported disability, by sex, by State/Territory ('000) </w:t>
            </w:r>
          </w:p>
        </w:tc>
      </w:tr>
      <w:tr w:rsidR="009257D7" w:rsidRPr="00E23849" w:rsidTr="00CE6379">
        <w:trPr>
          <w:trHeight w:val="54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14A.99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to population rate for people with disability aged 15–64 years, all with reported disability, by age group, by State/Territory, 2009 ('000) </w:t>
            </w:r>
          </w:p>
        </w:tc>
      </w:tr>
      <w:tr w:rsidR="009257D7" w:rsidRPr="00E23849" w:rsidTr="0087466F">
        <w:trPr>
          <w:trHeight w:val="45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Labour force participation rate for primary carers (carers of people with disability aged 0–64 years) aged 15–64 years, by carer sex, by State/Territory (</w:t>
            </w:r>
            <w:proofErr w:type="spellStart"/>
            <w:r>
              <w:rPr>
                <w:rFonts w:ascii="Arial" w:hAnsi="Arial" w:cs="Arial"/>
                <w:sz w:val="20"/>
                <w:szCs w:val="20"/>
              </w:rPr>
              <w:t>000's</w:t>
            </w:r>
            <w:proofErr w:type="spellEnd"/>
            <w:r>
              <w:rPr>
                <w:rFonts w:ascii="Arial" w:hAnsi="Arial" w:cs="Arial"/>
                <w:sz w:val="20"/>
                <w:szCs w:val="20"/>
              </w:rPr>
              <w:t xml:space="preserve">)  </w:t>
            </w:r>
          </w:p>
        </w:tc>
      </w:tr>
      <w:tr w:rsidR="009257D7" w:rsidRPr="00E23849" w:rsidTr="00CE6379">
        <w:trPr>
          <w:trHeight w:val="61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primary carers (carers of people with disability) aged 15–64 years, by carer age group, by State/Territory, 2009 ('000)  </w:t>
            </w:r>
          </w:p>
        </w:tc>
      </w:tr>
      <w:tr w:rsidR="009257D7" w:rsidRPr="00E23849" w:rsidTr="00CE6379">
        <w:trPr>
          <w:trHeight w:val="58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all carers and non-carers aged 15–64 years, by carer sex, by carer age group, by State/Territory  </w:t>
            </w:r>
          </w:p>
        </w:tc>
      </w:tr>
      <w:tr w:rsidR="009257D7" w:rsidRPr="00E23849" w:rsidTr="00CE6379">
        <w:trPr>
          <w:trHeight w:val="36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Labour force profile for primary carers (carers of people aged 0–64 with disability) aged 15–64 years (</w:t>
            </w:r>
            <w:proofErr w:type="spellStart"/>
            <w:r>
              <w:rPr>
                <w:rFonts w:ascii="Arial" w:hAnsi="Arial" w:cs="Arial"/>
                <w:sz w:val="20"/>
                <w:szCs w:val="20"/>
              </w:rPr>
              <w:t>000's</w:t>
            </w:r>
            <w:proofErr w:type="spellEnd"/>
            <w:r>
              <w:rPr>
                <w:rFonts w:ascii="Arial" w:hAnsi="Arial" w:cs="Arial"/>
                <w:sz w:val="20"/>
                <w:szCs w:val="20"/>
              </w:rPr>
              <w:t xml:space="preserve">)  </w:t>
            </w:r>
          </w:p>
        </w:tc>
      </w:tr>
      <w:tr w:rsidR="009257D7" w:rsidRPr="00E23849" w:rsidTr="00CE6379">
        <w:trPr>
          <w:trHeight w:val="58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rate for primary carers (carers of people with disability aged 0–64 years) aged 15–64 years, by carer sex, by State/Territory  </w:t>
            </w:r>
          </w:p>
        </w:tc>
      </w:tr>
      <w:tr w:rsidR="009257D7" w:rsidRPr="00E23849" w:rsidTr="00CE6379">
        <w:trPr>
          <w:trHeight w:val="41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14A.105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primary carers (carers of people with disability aged 0–64 years) aged 15–64 years, by carer remoteness area, by State/Territory ('000)   </w:t>
            </w:r>
          </w:p>
        </w:tc>
      </w:tr>
      <w:tr w:rsidR="009257D7" w:rsidRPr="00E23849" w:rsidTr="00B62F73">
        <w:trPr>
          <w:trHeight w:val="57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Employment rate for primary carers (carers of people with disability) aged 15–64 years, by carer remoteness area, by State/Territory  </w:t>
            </w:r>
          </w:p>
        </w:tc>
      </w:tr>
      <w:tr w:rsidR="009257D7" w:rsidRPr="00E23849" w:rsidTr="0087466F">
        <w:trPr>
          <w:trHeight w:val="49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Labour force participation rate for primary carers (carers of people with disability) aged 15–64 years, by carer country of birth, by State/Territory, 2009 ('000)  </w:t>
            </w:r>
          </w:p>
        </w:tc>
      </w:tr>
      <w:tr w:rsidR="009257D7" w:rsidRPr="00E23849" w:rsidTr="00CE6379">
        <w:trPr>
          <w:trHeight w:val="56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Proportion of primary carers (carers of people with disability aged 0–64 years) who do not experience negative impacts on their wellbeing due to caring role, by carer sex, by carer age group, by State/Territory, 2009 ('</w:t>
            </w:r>
            <w:proofErr w:type="spellStart"/>
            <w:r>
              <w:rPr>
                <w:rFonts w:ascii="Arial" w:hAnsi="Arial" w:cs="Arial"/>
                <w:sz w:val="20"/>
                <w:szCs w:val="20"/>
              </w:rPr>
              <w:t>000's</w:t>
            </w:r>
            <w:proofErr w:type="spellEnd"/>
            <w:r>
              <w:rPr>
                <w:rFonts w:ascii="Arial" w:hAnsi="Arial" w:cs="Arial"/>
                <w:sz w:val="20"/>
                <w:szCs w:val="20"/>
              </w:rPr>
              <w:t xml:space="preserve">)   </w:t>
            </w:r>
          </w:p>
        </w:tc>
      </w:tr>
      <w:tr w:rsidR="009257D7" w:rsidRPr="00E23849" w:rsidTr="00E8670C">
        <w:trPr>
          <w:trHeight w:val="74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14A.109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primary carers (carers of people with disability aged 0–64 years) who do not experience negative impacts on their wellbeing due to their caring role, by carer remoteness area, by State/Territory, 2009 ('000)   </w:t>
            </w:r>
          </w:p>
        </w:tc>
      </w:tr>
      <w:tr w:rsidR="009257D7" w:rsidRPr="00E23849" w:rsidTr="00B62F73">
        <w:trPr>
          <w:trHeight w:val="50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primary carers (carers of people with disability aged 0–64 years) who do not experience negative impacts on their wellbeing due to their caring role, by main recipient of care age group, by State/Territory, 2009 ('000)   </w:t>
            </w:r>
          </w:p>
        </w:tc>
      </w:tr>
      <w:tr w:rsidR="009257D7" w:rsidRPr="00E23849" w:rsidTr="00E8670C">
        <w:trPr>
          <w:trHeight w:val="764"/>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Proportion of primary carers (carers of people with disability aged 0–64 years) who report a need for further assistance in their caring roles, by carer sex, by State/Territory ('</w:t>
            </w:r>
            <w:proofErr w:type="spellStart"/>
            <w:r>
              <w:rPr>
                <w:rFonts w:ascii="Arial" w:hAnsi="Arial" w:cs="Arial"/>
                <w:sz w:val="20"/>
                <w:szCs w:val="20"/>
              </w:rPr>
              <w:t>000's</w:t>
            </w:r>
            <w:proofErr w:type="spellEnd"/>
            <w:r>
              <w:rPr>
                <w:rFonts w:ascii="Arial" w:hAnsi="Arial" w:cs="Arial"/>
                <w:sz w:val="20"/>
                <w:szCs w:val="20"/>
              </w:rPr>
              <w:t xml:space="preserve">)  </w:t>
            </w:r>
          </w:p>
        </w:tc>
      </w:tr>
      <w:tr w:rsidR="009257D7" w:rsidRPr="00E23849" w:rsidTr="00E8670C">
        <w:trPr>
          <w:trHeight w:val="74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Proportion of primary carers (carers of people with disability aged 0–64 years) who report a need for further assistance in their caring roles, by carer remoteness area, by State/Territory ('</w:t>
            </w:r>
            <w:proofErr w:type="spellStart"/>
            <w:r>
              <w:rPr>
                <w:rFonts w:ascii="Arial" w:hAnsi="Arial" w:cs="Arial"/>
                <w:sz w:val="20"/>
                <w:szCs w:val="20"/>
              </w:rPr>
              <w:t>000's</w:t>
            </w:r>
            <w:proofErr w:type="spellEnd"/>
            <w:r>
              <w:rPr>
                <w:rFonts w:ascii="Arial" w:hAnsi="Arial" w:cs="Arial"/>
                <w:sz w:val="20"/>
                <w:szCs w:val="20"/>
              </w:rPr>
              <w:t xml:space="preserve">)   </w:t>
            </w:r>
          </w:p>
        </w:tc>
      </w:tr>
      <w:tr w:rsidR="009257D7" w:rsidRPr="00E23849" w:rsidTr="00CE6379">
        <w:trPr>
          <w:trHeight w:val="61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Proportion of primary carers (carers of people with disability aged 0–64 years) who report a need for further assistance in their caring roles, by main recipient of care age group, by State/Territory, 2009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Social activities participated in by people with a profound or severe core activity limitation 2009 (per cent)     </w:t>
            </w:r>
          </w:p>
        </w:tc>
      </w:tr>
      <w:tr w:rsidR="009257D7" w:rsidRPr="00E23849" w:rsidTr="00E8670C">
        <w:trPr>
          <w:trHeight w:val="748"/>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have had face-to-face contact with ex-household family or friends in the previous week, by disability status, by State/Territory ('000)   </w:t>
            </w:r>
          </w:p>
        </w:tc>
      </w:tr>
      <w:tr w:rsidR="009257D7" w:rsidRPr="00E23849" w:rsidTr="00E8670C">
        <w:trPr>
          <w:trHeight w:val="774"/>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have had face-to-face contact with ex-household family or friends in the previous week, all with reported disability, by remoteness area, by State/Territory ('000) </w:t>
            </w:r>
          </w:p>
        </w:tc>
      </w:tr>
      <w:tr w:rsidR="009257D7" w:rsidRPr="00E23849" w:rsidTr="00BC485F">
        <w:trPr>
          <w:trHeight w:val="75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have had face-to-face contact with ex-household family or friends in the previous week, all with reported disability, by country of birth, by State/Territory, 2009 ('000) </w:t>
            </w:r>
          </w:p>
        </w:tc>
      </w:tr>
      <w:tr w:rsidR="009257D7" w:rsidRPr="00E23849" w:rsidTr="00B62F73">
        <w:trPr>
          <w:trHeight w:val="58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have had face-to-face contact with ex-household family or friends in the previous week, all with reported disability, by sex, by State/Territory ('000) </w:t>
            </w:r>
          </w:p>
        </w:tc>
      </w:tr>
      <w:tr w:rsidR="009257D7" w:rsidRPr="00E23849" w:rsidTr="00E8670C">
        <w:trPr>
          <w:trHeight w:val="46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14A.119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travelled to a social activity in the last two weeks, by disability status, by State/Territory, 2009 ('000)   </w:t>
            </w:r>
          </w:p>
        </w:tc>
      </w:tr>
      <w:tr w:rsidR="009257D7" w:rsidRPr="00E23849" w:rsidTr="00CE6379">
        <w:trPr>
          <w:trHeight w:val="861"/>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travelled to a social activity in the last two weeks, all with reported disability, by remoteness area, by State/Territory, 2012 ('000) </w:t>
            </w:r>
          </w:p>
        </w:tc>
      </w:tr>
      <w:tr w:rsidR="009257D7" w:rsidRPr="00E23849" w:rsidTr="00CE6379">
        <w:trPr>
          <w:trHeight w:val="57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travelled to a social activity in the last two weeks, all with reported disability, by country of birth, by State/Territory, 2009 ('000) </w:t>
            </w:r>
          </w:p>
        </w:tc>
      </w:tr>
      <w:tr w:rsidR="009257D7" w:rsidRPr="00E23849"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15–64 years who travelled to a social activity in the last two weeks, all with reported disability, by sex, by State/Territory, 2012 ('000) </w:t>
            </w:r>
          </w:p>
        </w:tc>
      </w:tr>
      <w:tr w:rsidR="009257D7" w:rsidRPr="00E23849" w:rsidTr="00B62F73">
        <w:trPr>
          <w:trHeight w:val="49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report the main reason for not leaving home as often as they would like is their disability or condition, all with reported disability, by country of birth, by State/Territory, 2009 ('000)  </w:t>
            </w:r>
          </w:p>
        </w:tc>
      </w:tr>
      <w:tr w:rsidR="009257D7" w:rsidRPr="00E23849" w:rsidTr="00CE6379">
        <w:trPr>
          <w:trHeight w:val="566"/>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14A.124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report the main reason for not leaving home as often as they would like is their disability or condition, all with reported disability, by disability status, by State/Territory ('000)   </w:t>
            </w:r>
          </w:p>
        </w:tc>
      </w:tr>
      <w:tr w:rsidR="009257D7" w:rsidRPr="00F07397" w:rsidTr="00CE6379">
        <w:trPr>
          <w:trHeight w:val="56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report the main reason for not leaving home as often as they would like is their disability or condition, all with reported disability, by remoteness area, by State/Territory ('000) </w:t>
            </w:r>
          </w:p>
        </w:tc>
      </w:tr>
      <w:tr w:rsidR="009257D7" w:rsidRPr="00F07397" w:rsidTr="00CE6379">
        <w:trPr>
          <w:trHeight w:val="84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with disability aged 5–64 years who report the main reason for not leaving home as often as they would like is their disability or condition, all with reported disability, by sex by age group, by State/Territory, 2009 ('000) </w:t>
            </w:r>
          </w:p>
        </w:tc>
      </w:tr>
      <w:tr w:rsidR="009257D7" w:rsidRPr="00F07397" w:rsidTr="00E8670C">
        <w:trPr>
          <w:trHeight w:val="570"/>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who have contact with friends and family in whom they can confide or on whom they can rely, by disability status, 2007 (per cent)    </w:t>
            </w:r>
          </w:p>
        </w:tc>
      </w:tr>
      <w:tr w:rsidR="009257D7" w:rsidRPr="00F07397" w:rsidTr="00E8670C">
        <w:trPr>
          <w:trHeight w:val="42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Social participation, by disability status, 2010 (per cent)    </w:t>
            </w:r>
          </w:p>
        </w:tc>
      </w:tr>
      <w:tr w:rsidR="009257D7" w:rsidRPr="00F07397" w:rsidTr="00E8670C">
        <w:trPr>
          <w:trHeight w:val="41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14A.129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Social participation, by limitation or restriction status, 2006 (per cent)    </w:t>
            </w:r>
          </w:p>
        </w:tc>
      </w:tr>
      <w:tr w:rsidR="009257D7" w:rsidRPr="00F07397" w:rsidTr="00BC485F">
        <w:trPr>
          <w:trHeight w:val="42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Participation in voluntary work for an organisation or group, by disability status, 2010 (per cent)  </w:t>
            </w:r>
          </w:p>
        </w:tc>
      </w:tr>
      <w:tr w:rsidR="009257D7" w:rsidRPr="00F07397" w:rsidTr="00BC485F">
        <w:trPr>
          <w:trHeight w:val="419"/>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Person living in dwellings, by tenure type, core activity need for assistance status and age, 2006   </w:t>
            </w:r>
          </w:p>
        </w:tc>
      </w:tr>
      <w:tr w:rsidR="009257D7" w:rsidRPr="00F07397" w:rsidTr="00B62F73">
        <w:trPr>
          <w:trHeight w:val="313"/>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have taken action in the last twelve months to get more formal assistance but who still need more formal assistance, by sex, by State/Territory, 2009 ('000)   </w:t>
            </w:r>
          </w:p>
        </w:tc>
      </w:tr>
      <w:tr w:rsidR="009257D7" w:rsidRPr="00F07397" w:rsidTr="00B62F73">
        <w:trPr>
          <w:trHeight w:val="275"/>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have taken action in the last twelve months to get more formal assistance but who still need more formal assistance, by age group, by State/Territory, 2009 ('000)   </w:t>
            </w:r>
          </w:p>
        </w:tc>
      </w:tr>
      <w:tr w:rsidR="009257D7" w:rsidRPr="00F07397" w:rsidTr="00CE6379">
        <w:trPr>
          <w:trHeight w:val="62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have taken action in the last twelve months to get more formal assistance but who still need more formal assistance, by remoteness area, by State/Territory, 2009 ('000)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have taken action in the last twelve months to get more formal assistance but who still need more formal assistance, by country of birth, by State/Territory, 2009 ('000)   </w:t>
            </w:r>
          </w:p>
        </w:tc>
      </w:tr>
      <w:tr w:rsidR="009257D7" w:rsidRPr="00F07397" w:rsidTr="00CE6379">
        <w:trPr>
          <w:trHeight w:val="622"/>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need more formal assistance than they are currently receiving, by sex, by State/Territory ('000)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need more formal assistance than they are currently receiving, by age group, by State/Territory, 2009 ('000)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14A.138</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need more formal assistance than they are currently receiving, by remoteness area, by State/Territory ('000)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14A.139</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People aged 0–64 years in potential population who need more formal assistance than they are currently receiving, by country of birth, by State/Territory, 2009 ('000)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14A.140</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Participation in education and training, by need for assistance status (per cent)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14A.141</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Participation in education and training, by disability status, 2009 (per cent)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14A.142</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Educational and training attainment, by need for assistance status, 2011 (per cent)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14A.143</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Educational and training attainment, by disability status, 2009 (per cent)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14A.144</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Basic community care services received by people aged under 65 years and Indigenous Australians aged under 50 years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14A.145</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Basic community care services received within major cities by people aged under 65 years and Indigenous Australians aged under 50 years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14A.146</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Basic community care services received within inner regional areas by people aged under 65 years and Indigenous Australians aged under 50 years   </w:t>
            </w:r>
          </w:p>
        </w:tc>
      </w:tr>
      <w:tr w:rsidR="009257D7" w:rsidRPr="00F07397" w:rsidTr="00CE6379">
        <w:trPr>
          <w:trHeight w:val="357"/>
        </w:trPr>
        <w:tc>
          <w:tcPr>
            <w:tcW w:w="1668" w:type="dxa"/>
            <w:tcBorders>
              <w:top w:val="nil"/>
              <w:left w:val="nil"/>
              <w:bottom w:val="nil"/>
              <w:right w:val="nil"/>
            </w:tcBorders>
            <w:shd w:val="clear" w:color="auto" w:fill="auto"/>
            <w:noWrap/>
          </w:tcPr>
          <w:p w:rsidR="009257D7" w:rsidRPr="0087466F" w:rsidRDefault="009257D7"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14A.147</w:t>
            </w:r>
            <w:proofErr w:type="spellEnd"/>
          </w:p>
        </w:tc>
        <w:tc>
          <w:tcPr>
            <w:tcW w:w="7192" w:type="dxa"/>
            <w:tcBorders>
              <w:top w:val="nil"/>
              <w:left w:val="nil"/>
              <w:bottom w:val="nil"/>
              <w:right w:val="nil"/>
            </w:tcBorders>
            <w:shd w:val="clear" w:color="auto" w:fill="auto"/>
          </w:tcPr>
          <w:p w:rsidR="009257D7" w:rsidRDefault="009257D7">
            <w:pPr>
              <w:jc w:val="both"/>
              <w:rPr>
                <w:rFonts w:ascii="Arial" w:hAnsi="Arial" w:cs="Arial"/>
                <w:sz w:val="20"/>
                <w:szCs w:val="20"/>
              </w:rPr>
            </w:pPr>
            <w:r>
              <w:rPr>
                <w:rFonts w:ascii="Arial" w:hAnsi="Arial" w:cs="Arial"/>
                <w:sz w:val="20"/>
                <w:szCs w:val="20"/>
              </w:rPr>
              <w:t xml:space="preserve">Basic community care services received within outer regional areas by people </w:t>
            </w:r>
            <w:r>
              <w:rPr>
                <w:rFonts w:ascii="Arial" w:hAnsi="Arial" w:cs="Arial"/>
                <w:sz w:val="20"/>
                <w:szCs w:val="20"/>
              </w:rPr>
              <w:lastRenderedPageBreak/>
              <w:t xml:space="preserve">aged under 65 years and Indigenous Australians aged under 50 years   </w:t>
            </w:r>
          </w:p>
        </w:tc>
      </w:tr>
      <w:tr w:rsidR="00944213" w:rsidRPr="00F07397" w:rsidTr="00CE6379">
        <w:trPr>
          <w:trHeight w:val="357"/>
        </w:trPr>
        <w:tc>
          <w:tcPr>
            <w:tcW w:w="1668" w:type="dxa"/>
            <w:tcBorders>
              <w:top w:val="nil"/>
              <w:left w:val="nil"/>
              <w:bottom w:val="nil"/>
              <w:right w:val="nil"/>
            </w:tcBorders>
            <w:shd w:val="clear" w:color="auto" w:fill="auto"/>
            <w:noWrap/>
          </w:tcPr>
          <w:p w:rsidR="00944213" w:rsidRPr="0087466F" w:rsidRDefault="00944213" w:rsidP="0034600B">
            <w:pPr>
              <w:rPr>
                <w:rFonts w:ascii="Arial" w:hAnsi="Arial" w:cs="Arial"/>
                <w:b/>
                <w:bCs/>
                <w:sz w:val="20"/>
                <w:szCs w:val="20"/>
              </w:rPr>
            </w:pPr>
            <w:r w:rsidRPr="0087466F">
              <w:rPr>
                <w:rFonts w:ascii="Arial" w:hAnsi="Arial" w:cs="Arial"/>
                <w:b/>
                <w:bCs/>
                <w:sz w:val="20"/>
                <w:szCs w:val="20"/>
              </w:rPr>
              <w:lastRenderedPageBreak/>
              <w:t xml:space="preserve">Table </w:t>
            </w:r>
            <w:proofErr w:type="spellStart"/>
            <w:r w:rsidRPr="0087466F">
              <w:rPr>
                <w:rFonts w:ascii="Arial" w:hAnsi="Arial" w:cs="Arial"/>
                <w:b/>
                <w:bCs/>
                <w:sz w:val="20"/>
                <w:szCs w:val="20"/>
              </w:rPr>
              <w:t>14A.148</w:t>
            </w:r>
            <w:proofErr w:type="spellEnd"/>
          </w:p>
        </w:tc>
        <w:tc>
          <w:tcPr>
            <w:tcW w:w="7192" w:type="dxa"/>
            <w:tcBorders>
              <w:top w:val="nil"/>
              <w:left w:val="nil"/>
              <w:bottom w:val="nil"/>
              <w:right w:val="nil"/>
            </w:tcBorders>
            <w:shd w:val="clear" w:color="auto" w:fill="auto"/>
          </w:tcPr>
          <w:p w:rsidR="00944213" w:rsidRDefault="00944213">
            <w:pPr>
              <w:jc w:val="both"/>
              <w:rPr>
                <w:rFonts w:ascii="Arial" w:hAnsi="Arial" w:cs="Arial"/>
                <w:sz w:val="20"/>
                <w:szCs w:val="20"/>
              </w:rPr>
            </w:pPr>
            <w:r>
              <w:rPr>
                <w:rFonts w:ascii="Arial" w:hAnsi="Arial" w:cs="Arial"/>
                <w:sz w:val="20"/>
                <w:szCs w:val="20"/>
              </w:rPr>
              <w:t xml:space="preserve">Basic community care services received within remote areas by people aged under 65 years and Indigenous Australians aged under 50 years   </w:t>
            </w:r>
          </w:p>
        </w:tc>
      </w:tr>
      <w:tr w:rsidR="00944213" w:rsidRPr="00F07397" w:rsidTr="00CE6379">
        <w:trPr>
          <w:trHeight w:val="357"/>
        </w:trPr>
        <w:tc>
          <w:tcPr>
            <w:tcW w:w="1668" w:type="dxa"/>
            <w:tcBorders>
              <w:top w:val="nil"/>
              <w:left w:val="nil"/>
              <w:bottom w:val="nil"/>
              <w:right w:val="nil"/>
            </w:tcBorders>
            <w:shd w:val="clear" w:color="auto" w:fill="auto"/>
            <w:noWrap/>
          </w:tcPr>
          <w:p w:rsidR="00944213" w:rsidRPr="0087466F" w:rsidRDefault="00944213"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14A.149</w:t>
            </w:r>
            <w:proofErr w:type="spellEnd"/>
          </w:p>
        </w:tc>
        <w:tc>
          <w:tcPr>
            <w:tcW w:w="7192" w:type="dxa"/>
            <w:tcBorders>
              <w:top w:val="nil"/>
              <w:left w:val="nil"/>
              <w:bottom w:val="nil"/>
              <w:right w:val="nil"/>
            </w:tcBorders>
            <w:shd w:val="clear" w:color="auto" w:fill="auto"/>
          </w:tcPr>
          <w:p w:rsidR="00944213" w:rsidRDefault="00944213">
            <w:pPr>
              <w:jc w:val="both"/>
              <w:rPr>
                <w:rFonts w:ascii="Arial" w:hAnsi="Arial" w:cs="Arial"/>
                <w:sz w:val="20"/>
                <w:szCs w:val="20"/>
              </w:rPr>
            </w:pPr>
            <w:r>
              <w:rPr>
                <w:rFonts w:ascii="Arial" w:hAnsi="Arial" w:cs="Arial"/>
                <w:sz w:val="20"/>
                <w:szCs w:val="20"/>
              </w:rPr>
              <w:t xml:space="preserve">Basic community care services received within very remote areas by people aged under 65 years and Indigenous Australians aged under 50 years   </w:t>
            </w:r>
          </w:p>
        </w:tc>
      </w:tr>
      <w:tr w:rsidR="00944213" w:rsidRPr="00F07397" w:rsidTr="00CE6379">
        <w:trPr>
          <w:trHeight w:val="357"/>
        </w:trPr>
        <w:tc>
          <w:tcPr>
            <w:tcW w:w="1668" w:type="dxa"/>
            <w:tcBorders>
              <w:top w:val="nil"/>
              <w:left w:val="nil"/>
              <w:bottom w:val="nil"/>
              <w:right w:val="nil"/>
            </w:tcBorders>
            <w:shd w:val="clear" w:color="auto" w:fill="auto"/>
            <w:noWrap/>
          </w:tcPr>
          <w:p w:rsidR="00944213" w:rsidRPr="0087466F" w:rsidRDefault="00944213" w:rsidP="0034600B">
            <w:pPr>
              <w:rPr>
                <w:rFonts w:ascii="Arial" w:hAnsi="Arial" w:cs="Arial"/>
                <w:b/>
                <w:bCs/>
                <w:sz w:val="20"/>
                <w:szCs w:val="20"/>
              </w:rPr>
            </w:pPr>
            <w:r w:rsidRPr="0087466F">
              <w:rPr>
                <w:rFonts w:ascii="Arial" w:hAnsi="Arial" w:cs="Arial"/>
                <w:b/>
                <w:bCs/>
                <w:sz w:val="20"/>
                <w:szCs w:val="20"/>
              </w:rPr>
              <w:t xml:space="preserve">Table </w:t>
            </w:r>
            <w:proofErr w:type="spellStart"/>
            <w:r w:rsidRPr="0087466F">
              <w:rPr>
                <w:rFonts w:ascii="Arial" w:hAnsi="Arial" w:cs="Arial"/>
                <w:b/>
                <w:bCs/>
                <w:sz w:val="20"/>
                <w:szCs w:val="20"/>
              </w:rPr>
              <w:t>14A.150</w:t>
            </w:r>
            <w:proofErr w:type="spellEnd"/>
          </w:p>
        </w:tc>
        <w:tc>
          <w:tcPr>
            <w:tcW w:w="7192" w:type="dxa"/>
            <w:tcBorders>
              <w:top w:val="nil"/>
              <w:left w:val="nil"/>
              <w:bottom w:val="nil"/>
              <w:right w:val="nil"/>
            </w:tcBorders>
            <w:shd w:val="clear" w:color="auto" w:fill="auto"/>
          </w:tcPr>
          <w:p w:rsidR="00944213" w:rsidRDefault="00944213">
            <w:pPr>
              <w:jc w:val="both"/>
              <w:rPr>
                <w:rFonts w:ascii="Arial" w:hAnsi="Arial" w:cs="Arial"/>
                <w:sz w:val="20"/>
                <w:szCs w:val="20"/>
              </w:rPr>
            </w:pPr>
            <w:r>
              <w:rPr>
                <w:rFonts w:ascii="Arial" w:hAnsi="Arial" w:cs="Arial"/>
                <w:sz w:val="20"/>
                <w:szCs w:val="20"/>
              </w:rPr>
              <w:t xml:space="preserve">Basic community care services received by people aged under 65 years and Indigenous Australians aged under 50 years </w:t>
            </w:r>
          </w:p>
        </w:tc>
      </w:tr>
    </w:tbl>
    <w:p w:rsidR="001F39F2" w:rsidRPr="00F07397" w:rsidRDefault="001F39F2" w:rsidP="00585E2C">
      <w:pPr>
        <w:pStyle w:val="Heading2"/>
      </w:pPr>
      <w:r w:rsidRPr="00F07397">
        <w:rPr>
          <w:color w:val="0000FF"/>
        </w:rPr>
        <w:br w:type="page"/>
      </w:r>
      <w:bookmarkStart w:id="48" w:name="_Toc248563910"/>
      <w:r w:rsidR="004271D8">
        <w:lastRenderedPageBreak/>
        <w:t>14.</w:t>
      </w:r>
      <w:r w:rsidR="00100632">
        <w:rPr>
          <w:noProof/>
        </w:rPr>
        <w:t>9</w:t>
      </w:r>
      <w:r w:rsidRPr="00F07397">
        <w:tab/>
        <w:t>References</w:t>
      </w:r>
      <w:bookmarkEnd w:id="48"/>
      <w:r w:rsidRPr="00F07397">
        <w:t xml:space="preserve"> </w:t>
      </w:r>
    </w:p>
    <w:p w:rsidR="001F39F2" w:rsidRPr="00F07397" w:rsidRDefault="001F39F2" w:rsidP="00585E2C">
      <w:pPr>
        <w:pStyle w:val="Reference"/>
      </w:pPr>
      <w:r w:rsidRPr="00F07397">
        <w:t xml:space="preserve">ABS (Australian Bureau of Statistics) —— 2001, </w:t>
      </w:r>
      <w:r w:rsidRPr="00F07397">
        <w:rPr>
          <w:i/>
        </w:rPr>
        <w:t>Australian Standard Geographical Classification</w:t>
      </w:r>
      <w:r w:rsidRPr="00F07397">
        <w:t xml:space="preserve"> </w:t>
      </w:r>
      <w:r w:rsidRPr="00F07397">
        <w:rPr>
          <w:i/>
        </w:rPr>
        <w:t>(</w:t>
      </w:r>
      <w:proofErr w:type="spellStart"/>
      <w:r w:rsidRPr="00F07397">
        <w:rPr>
          <w:i/>
        </w:rPr>
        <w:t>ASGC</w:t>
      </w:r>
      <w:proofErr w:type="spellEnd"/>
      <w:r w:rsidRPr="00F07397">
        <w:rPr>
          <w:i/>
        </w:rPr>
        <w:t>)</w:t>
      </w:r>
      <w:r w:rsidRPr="00F07397">
        <w:t>, Cat. no. 1216.0, Canberra.</w:t>
      </w:r>
    </w:p>
    <w:p w:rsidR="00EE0AFB" w:rsidRPr="00F07397" w:rsidRDefault="00EE0AFB" w:rsidP="00585E2C">
      <w:pPr>
        <w:pStyle w:val="Reference"/>
      </w:pPr>
      <w:r w:rsidRPr="00F07397">
        <w:t>—— </w:t>
      </w:r>
      <w:proofErr w:type="spellStart"/>
      <w:r w:rsidRPr="00F07397">
        <w:t>200</w:t>
      </w:r>
      <w:r w:rsidR="006B0045">
        <w:t>9</w:t>
      </w:r>
      <w:r w:rsidR="005B409A">
        <w:t>a</w:t>
      </w:r>
      <w:proofErr w:type="spellEnd"/>
      <w:r w:rsidRPr="00F07397">
        <w:t xml:space="preserve">, </w:t>
      </w:r>
      <w:r>
        <w:rPr>
          <w:i/>
        </w:rPr>
        <w:t>National Health Survey</w:t>
      </w:r>
      <w:r w:rsidRPr="00F07397">
        <w:rPr>
          <w:i/>
        </w:rPr>
        <w:t>: Summary of Findings 200</w:t>
      </w:r>
      <w:r>
        <w:rPr>
          <w:i/>
        </w:rPr>
        <w:t>7-08</w:t>
      </w:r>
      <w:r w:rsidRPr="00F07397">
        <w:rPr>
          <w:i/>
        </w:rPr>
        <w:t>,</w:t>
      </w:r>
      <w:r w:rsidRPr="00F07397">
        <w:t xml:space="preserve"> Cat. no. 4</w:t>
      </w:r>
      <w:r>
        <w:t>364</w:t>
      </w:r>
      <w:r w:rsidRPr="00F07397">
        <w:t>.0, Canberra</w:t>
      </w:r>
    </w:p>
    <w:p w:rsidR="001F39F2" w:rsidRPr="00F21C84" w:rsidRDefault="001F39F2" w:rsidP="00585E2C">
      <w:pPr>
        <w:pStyle w:val="Reference"/>
      </w:pPr>
      <w:r w:rsidRPr="00F07397">
        <w:t xml:space="preserve">—— ABS </w:t>
      </w:r>
      <w:proofErr w:type="spellStart"/>
      <w:r w:rsidRPr="00F07397">
        <w:t>2009</w:t>
      </w:r>
      <w:r w:rsidR="005B409A">
        <w:t>b</w:t>
      </w:r>
      <w:proofErr w:type="spellEnd"/>
      <w:r w:rsidRPr="00F07397">
        <w:t xml:space="preserve">, </w:t>
      </w:r>
      <w:r w:rsidRPr="00F07397">
        <w:rPr>
          <w:i/>
        </w:rPr>
        <w:t>N</w:t>
      </w:r>
      <w:r w:rsidRPr="00A17C16">
        <w:rPr>
          <w:i/>
        </w:rPr>
        <w:t>ational Aboriginal and Torres Strait Islander Social Survey 2008: Explanatory Notes</w:t>
      </w:r>
      <w:r w:rsidRPr="00A17C16">
        <w:t>, Cat. No. 4714.0, Canberra</w:t>
      </w:r>
      <w:r>
        <w:t>.</w:t>
      </w:r>
    </w:p>
    <w:p w:rsidR="001F39F2" w:rsidRDefault="001F39F2" w:rsidP="00585E2C">
      <w:pPr>
        <w:pStyle w:val="Reference"/>
      </w:pPr>
      <w:r w:rsidRPr="00F21C84">
        <w:t>—— 20</w:t>
      </w:r>
      <w:r>
        <w:t>11</w:t>
      </w:r>
      <w:r w:rsidRPr="00F21C84">
        <w:t xml:space="preserve">, </w:t>
      </w:r>
      <w:r w:rsidRPr="00F21C84">
        <w:rPr>
          <w:i/>
        </w:rPr>
        <w:t>Disability, Ageing and Carers Australia: Summary of Findings 200</w:t>
      </w:r>
      <w:r>
        <w:rPr>
          <w:i/>
        </w:rPr>
        <w:t>9</w:t>
      </w:r>
      <w:r w:rsidRPr="00F21C84">
        <w:rPr>
          <w:i/>
        </w:rPr>
        <w:t>,</w:t>
      </w:r>
      <w:r w:rsidRPr="00F21C84">
        <w:t xml:space="preserve"> Cat. no. 4430.0, Canberra. </w:t>
      </w:r>
    </w:p>
    <w:p w:rsidR="00B3738B" w:rsidRPr="00F21C84" w:rsidRDefault="00B3738B" w:rsidP="00B3738B">
      <w:pPr>
        <w:pStyle w:val="Reference"/>
      </w:pPr>
      <w:r w:rsidRPr="00F21C84">
        <w:t>—— 20</w:t>
      </w:r>
      <w:r>
        <w:t>13</w:t>
      </w:r>
      <w:r w:rsidRPr="00F21C84">
        <w:t xml:space="preserve">, </w:t>
      </w:r>
      <w:r w:rsidRPr="00F21C84">
        <w:rPr>
          <w:i/>
        </w:rPr>
        <w:t>Disability, Ageing and Carers Australia: Summary of Findings 20</w:t>
      </w:r>
      <w:r>
        <w:rPr>
          <w:i/>
        </w:rPr>
        <w:t>12</w:t>
      </w:r>
      <w:r w:rsidRPr="00F21C84">
        <w:rPr>
          <w:i/>
        </w:rPr>
        <w:t>,</w:t>
      </w:r>
      <w:r w:rsidRPr="00F21C84">
        <w:t xml:space="preserve"> Cat. no. 4430.0, Canberra. </w:t>
      </w:r>
    </w:p>
    <w:p w:rsidR="001F39F2" w:rsidRDefault="001F39F2" w:rsidP="00585E2C">
      <w:pPr>
        <w:pStyle w:val="Reference"/>
      </w:pPr>
      <w:r w:rsidRPr="00F21C84">
        <w:t xml:space="preserve">AIHW (Australian Institute of Health and Welfare) 2006, </w:t>
      </w:r>
      <w:r w:rsidRPr="00F21C84">
        <w:rPr>
          <w:i/>
        </w:rPr>
        <w:t>‘Potential Population’ — Updating the Indigenous Factor in Disability Services Performance Indicator Denominators</w:t>
      </w:r>
      <w:r w:rsidRPr="00F21C84">
        <w:t>, Welfare Working Paper Series Number 50, Cat. no. DIS 45, Canberra.</w:t>
      </w:r>
    </w:p>
    <w:p w:rsidR="001F39F2" w:rsidRPr="00F21C84" w:rsidRDefault="001F39F2" w:rsidP="00585E2C">
      <w:pPr>
        <w:pStyle w:val="Reference"/>
      </w:pPr>
      <w:r w:rsidRPr="00F21C84">
        <w:t xml:space="preserve">—— 2007, </w:t>
      </w:r>
      <w:r w:rsidRPr="00F21C84">
        <w:rPr>
          <w:i/>
        </w:rPr>
        <w:t xml:space="preserve">Disability Support Services 2005-06: National Data on Services Provided under the </w:t>
      </w:r>
      <w:proofErr w:type="spellStart"/>
      <w:r w:rsidRPr="00F21C84">
        <w:rPr>
          <w:i/>
        </w:rPr>
        <w:t>CSTDA</w:t>
      </w:r>
      <w:proofErr w:type="spellEnd"/>
      <w:r w:rsidRPr="00F21C84">
        <w:rPr>
          <w:i/>
        </w:rPr>
        <w:t>/NDA</w:t>
      </w:r>
      <w:r w:rsidRPr="00F21C84">
        <w:t>, Cat. no. DIS 51, Canberra.</w:t>
      </w:r>
    </w:p>
    <w:p w:rsidR="001F39F2" w:rsidRPr="002D3B28" w:rsidRDefault="001F39F2" w:rsidP="00585E2C">
      <w:pPr>
        <w:pStyle w:val="Reference"/>
      </w:pPr>
      <w:r w:rsidRPr="00F21C84">
        <w:t>—— </w:t>
      </w:r>
      <w:proofErr w:type="spellStart"/>
      <w:r w:rsidRPr="00F21C84">
        <w:t>2011</w:t>
      </w:r>
      <w:r>
        <w:t>a</w:t>
      </w:r>
      <w:proofErr w:type="spellEnd"/>
      <w:r w:rsidRPr="00F21C84">
        <w:t>,</w:t>
      </w:r>
      <w:r w:rsidRPr="00F21C84">
        <w:rPr>
          <w:i/>
        </w:rPr>
        <w:t xml:space="preserve"> Disability Support Services 200</w:t>
      </w:r>
      <w:r>
        <w:rPr>
          <w:i/>
        </w:rPr>
        <w:t>9</w:t>
      </w:r>
      <w:r w:rsidRPr="00F21C84">
        <w:rPr>
          <w:i/>
        </w:rPr>
        <w:t>-</w:t>
      </w:r>
      <w:r>
        <w:rPr>
          <w:i/>
        </w:rPr>
        <w:t>10</w:t>
      </w:r>
      <w:r w:rsidRPr="00F21C84">
        <w:rPr>
          <w:i/>
        </w:rPr>
        <w:t xml:space="preserve">: Report on services provided under the </w:t>
      </w:r>
      <w:r>
        <w:rPr>
          <w:i/>
        </w:rPr>
        <w:t xml:space="preserve">Commonwealth State/Territory Disability Agreement and the </w:t>
      </w:r>
      <w:r w:rsidRPr="00F21C84">
        <w:rPr>
          <w:i/>
        </w:rPr>
        <w:t>National Disability Agreement</w:t>
      </w:r>
      <w:r>
        <w:rPr>
          <w:i/>
        </w:rPr>
        <w:t>.</w:t>
      </w:r>
      <w:r>
        <w:t xml:space="preserve"> </w:t>
      </w:r>
      <w:r w:rsidRPr="002D3B28">
        <w:t xml:space="preserve">Disability series. </w:t>
      </w:r>
      <w:proofErr w:type="spellStart"/>
      <w:r w:rsidRPr="002D3B28">
        <w:t>Cat.no.DIS</w:t>
      </w:r>
      <w:proofErr w:type="spellEnd"/>
      <w:r w:rsidRPr="002D3B28">
        <w:t xml:space="preserve"> 5</w:t>
      </w:r>
      <w:r>
        <w:t>9</w:t>
      </w:r>
      <w:r w:rsidRPr="002D3B28">
        <w:t>. Canberra.</w:t>
      </w:r>
    </w:p>
    <w:p w:rsidR="001F39F2" w:rsidRPr="00F21C84" w:rsidRDefault="001F39F2" w:rsidP="00585E2C">
      <w:pPr>
        <w:pStyle w:val="Reference"/>
      </w:pPr>
      <w:proofErr w:type="spellStart"/>
      <w:r w:rsidRPr="00F21C84">
        <w:t>CSTDA</w:t>
      </w:r>
      <w:proofErr w:type="spellEnd"/>
      <w:r w:rsidRPr="00F21C84">
        <w:t xml:space="preserve"> (Commonwealth State/Territory Disability Agreement) 2003, </w:t>
      </w:r>
      <w:r w:rsidRPr="00F21C84">
        <w:rPr>
          <w:i/>
        </w:rPr>
        <w:t>Agreement between the Commonwealth of Australia and the States and Territories of Australia in Relation to Disability Services,</w:t>
      </w:r>
      <w:r w:rsidRPr="00F21C84">
        <w:t xml:space="preserve"> Australian Government Department of Family and Community Services, Canberra.</w:t>
      </w:r>
    </w:p>
    <w:p w:rsidR="001F39F2" w:rsidRPr="00F21C84" w:rsidRDefault="001F39F2" w:rsidP="00585E2C">
      <w:pPr>
        <w:pStyle w:val="Reference"/>
      </w:pPr>
      <w:r w:rsidRPr="00F21C84">
        <w:t xml:space="preserve">COAG (Council of Australian Governments) </w:t>
      </w:r>
      <w:r w:rsidR="00914152" w:rsidRPr="00914152">
        <w:t xml:space="preserve">2012, </w:t>
      </w:r>
      <w:r w:rsidR="00914152" w:rsidRPr="00914152">
        <w:rPr>
          <w:i/>
        </w:rPr>
        <w:t>National Disability Agreement</w:t>
      </w:r>
      <w:r w:rsidR="00914152" w:rsidRPr="00914152">
        <w:t>, www.federalfinancialrelations.gov.au/content/npa/disability/national-agreement.rtf (accessed 15 November 2012).</w:t>
      </w:r>
    </w:p>
    <w:p w:rsidR="0046304B" w:rsidRPr="00C801A6" w:rsidRDefault="0046304B" w:rsidP="00E3374A">
      <w:pPr>
        <w:rPr>
          <w:iCs/>
        </w:rPr>
      </w:pPr>
      <w:proofErr w:type="spellStart"/>
      <w:r w:rsidRPr="00E3374A">
        <w:rPr>
          <w:iCs/>
        </w:rPr>
        <w:t>DoH</w:t>
      </w:r>
      <w:proofErr w:type="spellEnd"/>
      <w:r w:rsidR="00C801A6" w:rsidRPr="00E3374A">
        <w:rPr>
          <w:iCs/>
        </w:rPr>
        <w:t xml:space="preserve"> (Department of Health) 201</w:t>
      </w:r>
      <w:r w:rsidR="00C801A6">
        <w:rPr>
          <w:iCs/>
        </w:rPr>
        <w:t xml:space="preserve">3, </w:t>
      </w:r>
      <w:r w:rsidR="00C801A6" w:rsidRPr="00E3374A">
        <w:rPr>
          <w:i/>
          <w:iCs/>
          <w:szCs w:val="20"/>
        </w:rPr>
        <w:t>Report on the Operation of the Aged Care Act 1997,</w:t>
      </w:r>
      <w:r w:rsidR="00C801A6">
        <w:rPr>
          <w:iCs/>
          <w:szCs w:val="20"/>
        </w:rPr>
        <w:t xml:space="preserve"> </w:t>
      </w:r>
      <w:r w:rsidR="00C801A6" w:rsidRPr="00A410B0">
        <w:rPr>
          <w:iCs/>
        </w:rPr>
        <w:t>www.health.gov.au/internet/publications/publishing.nsf/Content/ageing-roaca-10-toc~ch4</w:t>
      </w:r>
      <w:r w:rsidR="00C801A6">
        <w:rPr>
          <w:iCs/>
        </w:rPr>
        <w:t xml:space="preserve"> (accessed 28 November 2013).</w:t>
      </w:r>
    </w:p>
    <w:p w:rsidR="001F39F2" w:rsidRPr="00F21C84" w:rsidRDefault="001F39F2" w:rsidP="00585E2C">
      <w:pPr>
        <w:pStyle w:val="Reference"/>
      </w:pPr>
      <w:proofErr w:type="spellStart"/>
      <w:r w:rsidRPr="00F21C84">
        <w:t>DIMA</w:t>
      </w:r>
      <w:proofErr w:type="spellEnd"/>
      <w:r w:rsidRPr="00F21C84">
        <w:t xml:space="preserve"> (Department of Immigration and Multicultural Affairs) 1999, </w:t>
      </w:r>
      <w:r w:rsidRPr="00F21C84">
        <w:rPr>
          <w:i/>
        </w:rPr>
        <w:t>1996 Classification of Countries into English Proficiency Group</w:t>
      </w:r>
      <w:r w:rsidRPr="00F21C84">
        <w:t xml:space="preserve">, Statistical focus </w:t>
      </w:r>
      <w:proofErr w:type="spellStart"/>
      <w:r w:rsidRPr="00F21C84">
        <w:t>C96.1A</w:t>
      </w:r>
      <w:proofErr w:type="spellEnd"/>
      <w:r w:rsidRPr="00F21C84">
        <w:t xml:space="preserve"> revised, Australian Government, Canberra.</w:t>
      </w:r>
    </w:p>
    <w:p w:rsidR="001F39F2" w:rsidRDefault="001F39F2" w:rsidP="00585E2C">
      <w:pPr>
        <w:pStyle w:val="Reference"/>
      </w:pPr>
      <w:r w:rsidRPr="00F21C84">
        <w:t xml:space="preserve">—— 2003, </w:t>
      </w:r>
      <w:r w:rsidRPr="00F21C84">
        <w:rPr>
          <w:i/>
        </w:rPr>
        <w:t>2001 classification of countries into English Proficiency Groups</w:t>
      </w:r>
      <w:r w:rsidRPr="00F21C84">
        <w:t xml:space="preserve">, Statistical focus </w:t>
      </w:r>
      <w:proofErr w:type="spellStart"/>
      <w:r w:rsidRPr="00F21C84">
        <w:t>C01.2.0</w:t>
      </w:r>
      <w:proofErr w:type="spellEnd"/>
      <w:r w:rsidRPr="00F21C84">
        <w:t>, Australian Government, Canberra.</w:t>
      </w:r>
    </w:p>
    <w:p w:rsidR="001F39F2" w:rsidRDefault="001F39F2" w:rsidP="00585E2C">
      <w:pPr>
        <w:pStyle w:val="Reference"/>
      </w:pPr>
      <w:proofErr w:type="spellStart"/>
      <w:r w:rsidRPr="00F21C84">
        <w:lastRenderedPageBreak/>
        <w:t>SCRCSSP</w:t>
      </w:r>
      <w:proofErr w:type="spellEnd"/>
      <w:r w:rsidRPr="00F21C84">
        <w:t xml:space="preserve"> (Steering Committee for the Review of Commonwealth/State Service Provision) 1999, </w:t>
      </w:r>
      <w:r w:rsidRPr="00F21C84">
        <w:rPr>
          <w:i/>
          <w:iCs/>
        </w:rPr>
        <w:t>Payroll Tax in the Costing of Government Services</w:t>
      </w:r>
      <w:r w:rsidRPr="00F21C84">
        <w:t xml:space="preserve">, </w:t>
      </w:r>
      <w:proofErr w:type="spellStart"/>
      <w:r w:rsidRPr="00F21C84">
        <w:t>AusInfo</w:t>
      </w:r>
      <w:proofErr w:type="spellEnd"/>
      <w:r w:rsidRPr="00F21C84">
        <w:t>, Canberra.</w:t>
      </w:r>
    </w:p>
    <w:p w:rsidR="001F39F2" w:rsidRDefault="001F39F2" w:rsidP="00585E2C">
      <w:pPr>
        <w:pStyle w:val="Reference"/>
      </w:pPr>
      <w:r w:rsidRPr="00F21C84">
        <w:t xml:space="preserve">WHO (World Health Organisation) 2009, </w:t>
      </w:r>
      <w:r w:rsidRPr="00F21C84">
        <w:rPr>
          <w:i/>
        </w:rPr>
        <w:t>Disabilities</w:t>
      </w:r>
      <w:r w:rsidRPr="00F21C84">
        <w:t xml:space="preserve">, Health topics, Geneva, </w:t>
      </w:r>
      <w:proofErr w:type="spellStart"/>
      <w:r w:rsidRPr="00F21C84">
        <w:t>www.who.int</w:t>
      </w:r>
      <w:proofErr w:type="spellEnd"/>
      <w:r w:rsidRPr="00F21C84">
        <w:t>/topics/disabilities/en/ (accessed 13 October 2009).</w:t>
      </w:r>
      <w:r w:rsidRPr="0063333C">
        <w:t xml:space="preserve"> </w:t>
      </w:r>
    </w:p>
    <w:p w:rsidR="00F056FC" w:rsidRDefault="00F056FC" w:rsidP="00A35115">
      <w:pPr>
        <w:pStyle w:val="BodyText"/>
      </w:pPr>
    </w:p>
    <w:sectPr w:rsidR="00F056FC" w:rsidSect="001663C1">
      <w:headerReference w:type="even" r:id="rId78"/>
      <w:headerReference w:type="default" r:id="rId79"/>
      <w:footerReference w:type="even" r:id="rId80"/>
      <w:footerReference w:type="default" r:id="rId81"/>
      <w:pgSz w:w="11907" w:h="16840" w:code="9"/>
      <w:pgMar w:top="1985" w:right="1304" w:bottom="1418" w:left="1814" w:header="1701" w:footer="567" w:gutter="0"/>
      <w:pgNumType w:start="1" w:chapSep="period"/>
      <w:cols w:space="720"/>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0D8" w:rsidRDefault="005470D8">
      <w:r>
        <w:separator/>
      </w:r>
    </w:p>
  </w:endnote>
  <w:endnote w:type="continuationSeparator" w:id="0">
    <w:p w:rsidR="005470D8" w:rsidRDefault="005470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ITCbyBT-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5470D8">
      <w:trPr>
        <w:trHeight w:hRule="exact" w:val="740"/>
      </w:trPr>
      <w:tc>
        <w:tcPr>
          <w:tcW w:w="510" w:type="dxa"/>
          <w:tcBorders>
            <w:top w:val="single" w:sz="6" w:space="0" w:color="auto"/>
          </w:tcBorders>
        </w:tcPr>
        <w:p w:rsidR="005470D8" w:rsidRDefault="005470D8" w:rsidP="0019293B">
          <w:pPr>
            <w:pStyle w:val="Footer"/>
            <w:tabs>
              <w:tab w:val="left" w:pos="0"/>
            </w:tabs>
            <w:ind w:right="0"/>
            <w:rPr>
              <w:rStyle w:val="PageNumber"/>
            </w:rPr>
          </w:pPr>
          <w:r>
            <w:rPr>
              <w:rStyle w:val="PageNumber"/>
            </w:rPr>
            <w:t>14.</w:t>
          </w:r>
          <w:r>
            <w:rPr>
              <w:rStyle w:val="PageNumber"/>
            </w:rPr>
            <w:fldChar w:fldCharType="begin"/>
          </w:r>
          <w:r>
            <w:rPr>
              <w:rStyle w:val="PageNumber"/>
            </w:rPr>
            <w:instrText xml:space="preserve">PAGE  </w:instrText>
          </w:r>
          <w:r>
            <w:rPr>
              <w:rStyle w:val="PageNumber"/>
            </w:rPr>
            <w:fldChar w:fldCharType="separate"/>
          </w:r>
          <w:r w:rsidR="006756C2">
            <w:rPr>
              <w:rStyle w:val="PageNumber"/>
              <w:noProof/>
            </w:rPr>
            <w:t>2</w:t>
          </w:r>
          <w:r>
            <w:rPr>
              <w:rStyle w:val="PageNumber"/>
            </w:rPr>
            <w:fldChar w:fldCharType="end"/>
          </w:r>
        </w:p>
      </w:tc>
      <w:tc>
        <w:tcPr>
          <w:tcW w:w="1644" w:type="dxa"/>
          <w:tcBorders>
            <w:top w:val="single" w:sz="6" w:space="0" w:color="auto"/>
          </w:tcBorders>
        </w:tcPr>
        <w:p w:rsidR="005470D8" w:rsidRDefault="006756C2" w:rsidP="00A82999">
          <w:pPr>
            <w:pStyle w:val="Footer"/>
          </w:pPr>
          <w:r>
            <w:fldChar w:fldCharType="begin"/>
          </w:r>
          <w:r>
            <w:instrText xml:space="preserve"> SUBJECT  \* MERGEFORMAT </w:instrText>
          </w:r>
          <w:r>
            <w:fldChar w:fldCharType="separate"/>
          </w:r>
          <w:r w:rsidR="005470D8">
            <w:t>REPORT ON GOVERNMENT SERVICES 2014</w:t>
          </w:r>
          <w:r>
            <w:fldChar w:fldCharType="end"/>
          </w:r>
        </w:p>
      </w:tc>
      <w:tc>
        <w:tcPr>
          <w:tcW w:w="6634" w:type="dxa"/>
        </w:tcPr>
        <w:p w:rsidR="005470D8" w:rsidRDefault="005470D8" w:rsidP="0019293B">
          <w:pPr>
            <w:pStyle w:val="Footer"/>
          </w:pPr>
        </w:p>
      </w:tc>
    </w:tr>
  </w:tbl>
  <w:p w:rsidR="005470D8" w:rsidRDefault="005470D8" w:rsidP="0019293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5470D8">
      <w:trPr>
        <w:trHeight w:hRule="exact" w:val="740"/>
      </w:trPr>
      <w:tc>
        <w:tcPr>
          <w:tcW w:w="6634" w:type="dxa"/>
        </w:tcPr>
        <w:p w:rsidR="005470D8" w:rsidRDefault="005470D8">
          <w:pPr>
            <w:pStyle w:val="Footer"/>
            <w:ind w:right="360" w:firstLine="360"/>
          </w:pPr>
        </w:p>
      </w:tc>
      <w:tc>
        <w:tcPr>
          <w:tcW w:w="1644" w:type="dxa"/>
          <w:tcBorders>
            <w:top w:val="single" w:sz="6" w:space="0" w:color="auto"/>
          </w:tcBorders>
        </w:tcPr>
        <w:p w:rsidR="005470D8" w:rsidRDefault="006756C2" w:rsidP="001F5A6D">
          <w:pPr>
            <w:pStyle w:val="Footer"/>
          </w:pPr>
          <w:r>
            <w:fldChar w:fldCharType="begin"/>
          </w:r>
          <w:r>
            <w:instrText xml:space="preserve"> TITLE  \* MERGEFORMAT </w:instrText>
          </w:r>
          <w:r>
            <w:fldChar w:fldCharType="separate"/>
          </w:r>
          <w:r w:rsidR="005470D8">
            <w:t>Services for people with disability</w:t>
          </w:r>
          <w:r>
            <w:fldChar w:fldCharType="end"/>
          </w:r>
          <w:r w:rsidR="005470D8">
            <w:t xml:space="preserve"> </w:t>
          </w:r>
        </w:p>
      </w:tc>
      <w:tc>
        <w:tcPr>
          <w:tcW w:w="510" w:type="dxa"/>
          <w:tcBorders>
            <w:top w:val="single" w:sz="6" w:space="0" w:color="auto"/>
          </w:tcBorders>
        </w:tcPr>
        <w:p w:rsidR="005470D8" w:rsidRDefault="005470D8">
          <w:pPr>
            <w:pStyle w:val="Footer"/>
            <w:jc w:val="right"/>
          </w:pPr>
          <w:r>
            <w:rPr>
              <w:rStyle w:val="PageNumber"/>
            </w:rPr>
            <w:t>14.</w:t>
          </w:r>
          <w:r>
            <w:rPr>
              <w:rStyle w:val="PageNumber"/>
            </w:rPr>
            <w:fldChar w:fldCharType="begin"/>
          </w:r>
          <w:r>
            <w:rPr>
              <w:rStyle w:val="PageNumber"/>
            </w:rPr>
            <w:instrText xml:space="preserve">PAGE  </w:instrText>
          </w:r>
          <w:r>
            <w:rPr>
              <w:rStyle w:val="PageNumber"/>
            </w:rPr>
            <w:fldChar w:fldCharType="separate"/>
          </w:r>
          <w:r w:rsidR="006756C2">
            <w:rPr>
              <w:rStyle w:val="PageNumber"/>
              <w:noProof/>
            </w:rPr>
            <w:t>1</w:t>
          </w:r>
          <w:r>
            <w:rPr>
              <w:rStyle w:val="PageNumber"/>
            </w:rPr>
            <w:fldChar w:fldCharType="end"/>
          </w:r>
        </w:p>
      </w:tc>
    </w:tr>
  </w:tbl>
  <w:p w:rsidR="005470D8" w:rsidRDefault="005470D8">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0D8" w:rsidRDefault="005470D8">
      <w:r>
        <w:separator/>
      </w:r>
    </w:p>
  </w:footnote>
  <w:footnote w:type="continuationSeparator" w:id="0">
    <w:p w:rsidR="005470D8" w:rsidRDefault="005470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470D8">
      <w:tc>
        <w:tcPr>
          <w:tcW w:w="2155" w:type="dxa"/>
          <w:tcBorders>
            <w:top w:val="single" w:sz="24" w:space="0" w:color="auto"/>
          </w:tcBorders>
        </w:tcPr>
        <w:p w:rsidR="005470D8" w:rsidRDefault="005470D8" w:rsidP="0019293B">
          <w:pPr>
            <w:pStyle w:val="HeaderEven"/>
          </w:pPr>
        </w:p>
      </w:tc>
      <w:tc>
        <w:tcPr>
          <w:tcW w:w="6634" w:type="dxa"/>
          <w:tcBorders>
            <w:top w:val="single" w:sz="6" w:space="0" w:color="auto"/>
          </w:tcBorders>
        </w:tcPr>
        <w:p w:rsidR="005470D8" w:rsidRDefault="005470D8" w:rsidP="00CD5347">
          <w:pPr>
            <w:pStyle w:val="HeaderEven"/>
            <w:jc w:val="right"/>
          </w:pPr>
        </w:p>
      </w:tc>
    </w:tr>
  </w:tbl>
  <w:p w:rsidR="005470D8" w:rsidRDefault="005470D8" w:rsidP="0019293B">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470D8">
      <w:tc>
        <w:tcPr>
          <w:tcW w:w="6634" w:type="dxa"/>
          <w:tcBorders>
            <w:top w:val="single" w:sz="6" w:space="0" w:color="auto"/>
          </w:tcBorders>
        </w:tcPr>
        <w:p w:rsidR="005470D8" w:rsidRDefault="005470D8" w:rsidP="006756C2">
          <w:pPr>
            <w:pStyle w:val="HeaderOdd"/>
          </w:pPr>
        </w:p>
      </w:tc>
      <w:tc>
        <w:tcPr>
          <w:tcW w:w="2155" w:type="dxa"/>
          <w:tcBorders>
            <w:top w:val="single" w:sz="24" w:space="0" w:color="auto"/>
          </w:tcBorders>
        </w:tcPr>
        <w:p w:rsidR="005470D8" w:rsidRDefault="005470D8" w:rsidP="00E669E2">
          <w:pPr>
            <w:pStyle w:val="HeaderOdd"/>
          </w:pPr>
        </w:p>
      </w:tc>
    </w:tr>
  </w:tbl>
  <w:p w:rsidR="005470D8" w:rsidRDefault="005470D8" w:rsidP="00E669E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ED98921A"/>
    <w:lvl w:ilvl="0">
      <w:start w:val="1"/>
      <w:numFmt w:val="decimal"/>
      <w:lvlText w:val="%1."/>
      <w:lvlJc w:val="left"/>
      <w:pPr>
        <w:tabs>
          <w:tab w:val="num" w:pos="926"/>
        </w:tabs>
        <w:ind w:left="926" w:hanging="360"/>
      </w:pPr>
    </w:lvl>
  </w:abstractNum>
  <w:abstractNum w:abstractNumId="1">
    <w:nsid w:val="FFFFFF7F"/>
    <w:multiLevelType w:val="singleLevel"/>
    <w:tmpl w:val="69042E6A"/>
    <w:lvl w:ilvl="0">
      <w:start w:val="1"/>
      <w:numFmt w:val="decimal"/>
      <w:lvlText w:val="%1."/>
      <w:lvlJc w:val="left"/>
      <w:pPr>
        <w:tabs>
          <w:tab w:val="num" w:pos="643"/>
        </w:tabs>
        <w:ind w:left="643" w:hanging="360"/>
      </w:pPr>
    </w:lvl>
  </w:abstractNum>
  <w:abstractNum w:abstractNumId="2">
    <w:nsid w:val="FFFFFF82"/>
    <w:multiLevelType w:val="singleLevel"/>
    <w:tmpl w:val="3A3A2F08"/>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4">
    <w:nsid w:val="FFFFFF88"/>
    <w:multiLevelType w:val="singleLevel"/>
    <w:tmpl w:val="93104AE2"/>
    <w:lvl w:ilvl="0">
      <w:start w:val="1"/>
      <w:numFmt w:val="decimal"/>
      <w:lvlText w:val="%1."/>
      <w:lvlJc w:val="left"/>
      <w:pPr>
        <w:tabs>
          <w:tab w:val="num" w:pos="360"/>
        </w:tabs>
        <w:ind w:left="360" w:hanging="360"/>
      </w:pPr>
    </w:lvl>
  </w:abstractNum>
  <w:abstractNum w:abstractNumId="5">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6">
    <w:nsid w:val="FFFFFFFE"/>
    <w:multiLevelType w:val="singleLevel"/>
    <w:tmpl w:val="FFFFFFFF"/>
    <w:lvl w:ilvl="0">
      <w:numFmt w:val="decimal"/>
      <w:lvlText w:val="*"/>
      <w:lvlJc w:val="left"/>
    </w:lvl>
  </w:abstractNum>
  <w:abstractNum w:abstractNumId="7">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
    <w:nsid w:val="033F2413"/>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10">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11">
    <w:nsid w:val="06791123"/>
    <w:multiLevelType w:val="hybridMultilevel"/>
    <w:tmpl w:val="5F14156E"/>
    <w:lvl w:ilvl="0" w:tplc="2BD04F64">
      <w:numFmt w:val="bullet"/>
      <w:lvlText w:val=""/>
      <w:lvlJc w:val="left"/>
      <w:pPr>
        <w:ind w:left="1004" w:hanging="360"/>
      </w:pPr>
      <w:rPr>
        <w:rFonts w:ascii="MT Extra" w:hAnsi="MT Extra" w:cs="Times New Roman"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07057F34"/>
    <w:multiLevelType w:val="singleLevel"/>
    <w:tmpl w:val="ED98921A"/>
    <w:lvl w:ilvl="0">
      <w:start w:val="1"/>
      <w:numFmt w:val="decimal"/>
      <w:lvlText w:val="%1."/>
      <w:legacy w:legacy="1" w:legacySpace="0" w:legacyIndent="340"/>
      <w:lvlJc w:val="left"/>
      <w:pPr>
        <w:ind w:left="340" w:hanging="340"/>
      </w:pPr>
    </w:lvl>
  </w:abstractNum>
  <w:abstractNum w:abstractNumId="13">
    <w:nsid w:val="07405C8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7">
    <w:nsid w:val="14B341AC"/>
    <w:multiLevelType w:val="hybridMultilevel"/>
    <w:tmpl w:val="57AE1FDC"/>
    <w:lvl w:ilvl="0" w:tplc="6400C8F6">
      <w:start w:val="1"/>
      <w:numFmt w:val="bullet"/>
      <w:pStyle w:val="Bullet1"/>
      <w:lvlText w:val="•"/>
      <w:lvlJc w:val="left"/>
      <w:pPr>
        <w:tabs>
          <w:tab w:val="num" w:pos="397"/>
        </w:tabs>
        <w:ind w:left="397" w:hanging="397"/>
      </w:pPr>
      <w:rPr>
        <w:rFonts w:ascii="Book Antiqua" w:hAnsi="Book Antiqua" w:hint="default"/>
        <w:b w:val="0"/>
        <w:i w:val="0"/>
        <w:color w:val="000000"/>
        <w:sz w:val="2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8">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9">
    <w:nsid w:val="27371796"/>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1">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2">
    <w:nsid w:val="39C335C1"/>
    <w:multiLevelType w:val="multilevel"/>
    <w:tmpl w:val="7DF6C670"/>
    <w:lvl w:ilvl="0">
      <w:start w:val="1"/>
      <w:numFmt w:val="decimal"/>
      <w:lvlText w:val="%1)"/>
      <w:lvlJc w:val="left"/>
      <w:pPr>
        <w:tabs>
          <w:tab w:val="num" w:pos="1134"/>
        </w:tabs>
        <w:ind w:left="1134" w:hanging="340"/>
      </w:pPr>
      <w:rPr>
        <w:rFonts w:hint="default"/>
      </w:rPr>
    </w:lvl>
    <w:lvl w:ilvl="1">
      <w:start w:val="1"/>
      <w:numFmt w:val="lowerLetter"/>
      <w:lvlText w:val="%2)"/>
      <w:lvlJc w:val="left"/>
      <w:pPr>
        <w:tabs>
          <w:tab w:val="num" w:pos="1588"/>
        </w:tabs>
        <w:ind w:left="1588" w:hanging="454"/>
      </w:pPr>
      <w:rPr>
        <w:rFonts w:hint="default"/>
      </w:rPr>
    </w:lvl>
    <w:lvl w:ilvl="2">
      <w:start w:val="1"/>
      <w:numFmt w:val="lowerRoman"/>
      <w:lvlText w:val="%3)"/>
      <w:lvlJc w:val="left"/>
      <w:pPr>
        <w:tabs>
          <w:tab w:val="num" w:pos="2098"/>
        </w:tabs>
        <w:ind w:left="2098" w:hanging="510"/>
      </w:pPr>
      <w:rPr>
        <w:rFonts w:hint="default"/>
      </w:rPr>
    </w:lvl>
    <w:lvl w:ilvl="3">
      <w:start w:val="1"/>
      <w:numFmt w:val="decimal"/>
      <w:lvlText w:val="(%4)"/>
      <w:lvlJc w:val="left"/>
      <w:pPr>
        <w:tabs>
          <w:tab w:val="num" w:pos="2234"/>
        </w:tabs>
        <w:ind w:left="2234" w:hanging="360"/>
      </w:pPr>
      <w:rPr>
        <w:rFonts w:hint="default"/>
      </w:rPr>
    </w:lvl>
    <w:lvl w:ilvl="4">
      <w:start w:val="1"/>
      <w:numFmt w:val="lowerLetter"/>
      <w:lvlText w:val="(%5)"/>
      <w:lvlJc w:val="left"/>
      <w:pPr>
        <w:tabs>
          <w:tab w:val="num" w:pos="2594"/>
        </w:tabs>
        <w:ind w:left="2594" w:hanging="360"/>
      </w:pPr>
      <w:rPr>
        <w:rFonts w:hint="default"/>
      </w:rPr>
    </w:lvl>
    <w:lvl w:ilvl="5">
      <w:start w:val="1"/>
      <w:numFmt w:val="lowerRoman"/>
      <w:lvlText w:val="(%6)"/>
      <w:lvlJc w:val="left"/>
      <w:pPr>
        <w:tabs>
          <w:tab w:val="num" w:pos="2954"/>
        </w:tabs>
        <w:ind w:left="2954" w:hanging="360"/>
      </w:pPr>
      <w:rPr>
        <w:rFonts w:hint="default"/>
      </w:rPr>
    </w:lvl>
    <w:lvl w:ilvl="6">
      <w:start w:val="1"/>
      <w:numFmt w:val="decimal"/>
      <w:lvlText w:val="%7."/>
      <w:lvlJc w:val="left"/>
      <w:pPr>
        <w:tabs>
          <w:tab w:val="num" w:pos="3314"/>
        </w:tabs>
        <w:ind w:left="3314" w:hanging="360"/>
      </w:pPr>
      <w:rPr>
        <w:rFonts w:hint="default"/>
      </w:rPr>
    </w:lvl>
    <w:lvl w:ilvl="7">
      <w:start w:val="1"/>
      <w:numFmt w:val="lowerLetter"/>
      <w:lvlText w:val="%8."/>
      <w:lvlJc w:val="left"/>
      <w:pPr>
        <w:tabs>
          <w:tab w:val="num" w:pos="3674"/>
        </w:tabs>
        <w:ind w:left="3674" w:hanging="360"/>
      </w:pPr>
      <w:rPr>
        <w:rFonts w:hint="default"/>
      </w:rPr>
    </w:lvl>
    <w:lvl w:ilvl="8">
      <w:start w:val="1"/>
      <w:numFmt w:val="lowerRoman"/>
      <w:lvlText w:val="%9."/>
      <w:lvlJc w:val="left"/>
      <w:pPr>
        <w:tabs>
          <w:tab w:val="num" w:pos="4034"/>
        </w:tabs>
        <w:ind w:left="4034" w:hanging="360"/>
      </w:pPr>
      <w:rPr>
        <w:rFonts w:hint="default"/>
      </w:rPr>
    </w:lvl>
  </w:abstractNum>
  <w:abstractNum w:abstractNumId="2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D212809"/>
    <w:multiLevelType w:val="hybridMultilevel"/>
    <w:tmpl w:val="01EE78F8"/>
    <w:lvl w:ilvl="0" w:tplc="FEF0DFD2">
      <w:start w:val="1"/>
      <w:numFmt w:val="bullet"/>
      <w:lvlText w:val="–"/>
      <w:lvlJc w:val="left"/>
      <w:pPr>
        <w:ind w:left="700" w:hanging="360"/>
      </w:pPr>
      <w:rPr>
        <w:rFonts w:ascii="Times New Roman" w:hAnsi="Times New Roman" w:cs="Times New Roman" w:hint="default"/>
        <w:b w:val="0"/>
        <w:i w:val="0"/>
        <w:sz w:val="18"/>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25">
    <w:nsid w:val="51F74561"/>
    <w:multiLevelType w:val="singleLevel"/>
    <w:tmpl w:val="ED98921A"/>
    <w:lvl w:ilvl="0">
      <w:start w:val="1"/>
      <w:numFmt w:val="decimal"/>
      <w:lvlText w:val="%1."/>
      <w:legacy w:legacy="1" w:legacySpace="0" w:legacyIndent="340"/>
      <w:lvlJc w:val="left"/>
      <w:pPr>
        <w:ind w:left="340" w:hanging="340"/>
      </w:pPr>
    </w:lvl>
  </w:abstractNum>
  <w:abstractNum w:abstractNumId="26">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7">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8">
    <w:nsid w:val="55532592"/>
    <w:multiLevelType w:val="singleLevel"/>
    <w:tmpl w:val="AD60D3B8"/>
    <w:lvl w:ilvl="0">
      <w:start w:val="1"/>
      <w:numFmt w:val="lowerLetter"/>
      <w:lvlText w:val="(%1)"/>
      <w:legacy w:legacy="1" w:legacySpace="0" w:legacyIndent="340"/>
      <w:lvlJc w:val="left"/>
      <w:pPr>
        <w:ind w:left="680" w:hanging="340"/>
      </w:pPr>
    </w:lvl>
  </w:abstractNum>
  <w:abstractNum w:abstractNumId="29">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30">
    <w:nsid w:val="58A04AF2"/>
    <w:multiLevelType w:val="singleLevel"/>
    <w:tmpl w:val="E9806908"/>
    <w:lvl w:ilvl="0">
      <w:start w:val="1"/>
      <w:numFmt w:val="lowerRoman"/>
      <w:lvlText w:val="(%1)"/>
      <w:legacy w:legacy="1" w:legacySpace="0" w:legacyIndent="340"/>
      <w:lvlJc w:val="left"/>
      <w:pPr>
        <w:ind w:left="1134" w:hanging="340"/>
      </w:pPr>
    </w:lvl>
  </w:abstractNum>
  <w:abstractNum w:abstractNumId="31">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2">
    <w:nsid w:val="5A096576"/>
    <w:multiLevelType w:val="singleLevel"/>
    <w:tmpl w:val="ED98921A"/>
    <w:lvl w:ilvl="0">
      <w:start w:val="1"/>
      <w:numFmt w:val="decimal"/>
      <w:lvlText w:val="%1."/>
      <w:legacy w:legacy="1" w:legacySpace="0" w:legacyIndent="340"/>
      <w:lvlJc w:val="left"/>
      <w:pPr>
        <w:ind w:left="340" w:hanging="340"/>
      </w:pPr>
    </w:lvl>
  </w:abstractNum>
  <w:abstractNum w:abstractNumId="33">
    <w:nsid w:val="5BB56A48"/>
    <w:multiLevelType w:val="multilevel"/>
    <w:tmpl w:val="6D248CEA"/>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nsid w:val="60055F7F"/>
    <w:multiLevelType w:val="singleLevel"/>
    <w:tmpl w:val="ED98921A"/>
    <w:lvl w:ilvl="0">
      <w:start w:val="1"/>
      <w:numFmt w:val="decimal"/>
      <w:lvlText w:val="%1."/>
      <w:legacy w:legacy="1" w:legacySpace="0" w:legacyIndent="340"/>
      <w:lvlJc w:val="left"/>
      <w:pPr>
        <w:ind w:left="340" w:hanging="340"/>
      </w:pPr>
    </w:lvl>
  </w:abstractNum>
  <w:abstractNum w:abstractNumId="35">
    <w:nsid w:val="608E741E"/>
    <w:multiLevelType w:val="singleLevel"/>
    <w:tmpl w:val="ED98921A"/>
    <w:lvl w:ilvl="0">
      <w:start w:val="1"/>
      <w:numFmt w:val="decimal"/>
      <w:lvlText w:val="%1."/>
      <w:legacy w:legacy="1" w:legacySpace="0" w:legacyIndent="340"/>
      <w:lvlJc w:val="left"/>
      <w:pPr>
        <w:ind w:left="340" w:hanging="340"/>
      </w:pPr>
    </w:lvl>
  </w:abstractNum>
  <w:abstractNum w:abstractNumId="36">
    <w:nsid w:val="61320C1E"/>
    <w:multiLevelType w:val="singleLevel"/>
    <w:tmpl w:val="C444122C"/>
    <w:lvl w:ilvl="0">
      <w:start w:val="1"/>
      <w:numFmt w:val="decimal"/>
      <w:lvlText w:val="%1."/>
      <w:legacy w:legacy="1" w:legacySpace="0" w:legacyIndent="284"/>
      <w:lvlJc w:val="left"/>
      <w:pPr>
        <w:ind w:left="284" w:hanging="284"/>
      </w:pPr>
    </w:lvl>
  </w:abstractNum>
  <w:abstractNum w:abstractNumId="37">
    <w:nsid w:val="627154D2"/>
    <w:multiLevelType w:val="singleLevel"/>
    <w:tmpl w:val="AD60D3B8"/>
    <w:lvl w:ilvl="0">
      <w:start w:val="1"/>
      <w:numFmt w:val="lowerLetter"/>
      <w:lvlText w:val="(%1)"/>
      <w:legacy w:legacy="1" w:legacySpace="0" w:legacyIndent="340"/>
      <w:lvlJc w:val="left"/>
      <w:pPr>
        <w:ind w:left="680" w:hanging="340"/>
      </w:pPr>
    </w:lvl>
  </w:abstractNum>
  <w:abstractNum w:abstractNumId="38">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9">
    <w:nsid w:val="67806EB5"/>
    <w:multiLevelType w:val="singleLevel"/>
    <w:tmpl w:val="AD60D3B8"/>
    <w:lvl w:ilvl="0">
      <w:start w:val="1"/>
      <w:numFmt w:val="lowerLetter"/>
      <w:lvlText w:val="(%1)"/>
      <w:legacy w:legacy="1" w:legacySpace="0" w:legacyIndent="340"/>
      <w:lvlJc w:val="left"/>
      <w:pPr>
        <w:ind w:left="680" w:hanging="340"/>
      </w:pPr>
    </w:lvl>
  </w:abstractNum>
  <w:abstractNum w:abstractNumId="40">
    <w:nsid w:val="707E6FEC"/>
    <w:multiLevelType w:val="singleLevel"/>
    <w:tmpl w:val="E9806908"/>
    <w:lvl w:ilvl="0">
      <w:start w:val="1"/>
      <w:numFmt w:val="lowerRoman"/>
      <w:lvlText w:val="(%1)"/>
      <w:legacy w:legacy="1" w:legacySpace="0" w:legacyIndent="340"/>
      <w:lvlJc w:val="left"/>
      <w:pPr>
        <w:ind w:left="1134" w:hanging="340"/>
      </w:pPr>
    </w:lvl>
  </w:abstractNum>
  <w:abstractNum w:abstractNumId="41">
    <w:nsid w:val="746E6DCF"/>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nsid w:val="74E25280"/>
    <w:multiLevelType w:val="singleLevel"/>
    <w:tmpl w:val="AD60D3B8"/>
    <w:lvl w:ilvl="0">
      <w:start w:val="1"/>
      <w:numFmt w:val="lowerLetter"/>
      <w:lvlText w:val="(%1)"/>
      <w:legacy w:legacy="1" w:legacySpace="0" w:legacyIndent="340"/>
      <w:lvlJc w:val="left"/>
      <w:pPr>
        <w:ind w:left="680" w:hanging="340"/>
      </w:pPr>
    </w:lvl>
  </w:abstractNum>
  <w:abstractNum w:abstractNumId="43">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44">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45">
    <w:nsid w:val="7F5B19CF"/>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nsid w:val="7F874190"/>
    <w:multiLevelType w:val="hybridMultilevel"/>
    <w:tmpl w:val="DD767326"/>
    <w:lvl w:ilvl="0" w:tplc="0C090001">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1"/>
  </w:num>
  <w:num w:numId="2">
    <w:abstractNumId w:val="10"/>
  </w:num>
  <w:num w:numId="3">
    <w:abstractNumId w:val="43"/>
  </w:num>
  <w:num w:numId="4">
    <w:abstractNumId w:val="7"/>
  </w:num>
  <w:num w:numId="5">
    <w:abstractNumId w:val="26"/>
  </w:num>
  <w:num w:numId="6">
    <w:abstractNumId w:val="9"/>
  </w:num>
  <w:num w:numId="7">
    <w:abstractNumId w:val="38"/>
  </w:num>
  <w:num w:numId="8">
    <w:abstractNumId w:val="29"/>
  </w:num>
  <w:num w:numId="9">
    <w:abstractNumId w:val="44"/>
  </w:num>
  <w:num w:numId="10">
    <w:abstractNumId w:val="18"/>
  </w:num>
  <w:num w:numId="11">
    <w:abstractNumId w:val="16"/>
  </w:num>
  <w:num w:numId="12">
    <w:abstractNumId w:val="27"/>
  </w:num>
  <w:num w:numId="13">
    <w:abstractNumId w:val="15"/>
  </w:num>
  <w:num w:numId="14">
    <w:abstractNumId w:val="14"/>
  </w:num>
  <w:num w:numId="15">
    <w:abstractNumId w:val="20"/>
  </w:num>
  <w:num w:numId="16">
    <w:abstractNumId w:val="23"/>
  </w:num>
  <w:num w:numId="17">
    <w:abstractNumId w:val="31"/>
  </w:num>
  <w:num w:numId="18">
    <w:abstractNumId w:val="17"/>
  </w:num>
  <w:num w:numId="19">
    <w:abstractNumId w:val="46"/>
  </w:num>
  <w:num w:numId="20">
    <w:abstractNumId w:val="5"/>
  </w:num>
  <w:num w:numId="21">
    <w:abstractNumId w:val="3"/>
  </w:num>
  <w:num w:numId="22">
    <w:abstractNumId w:val="2"/>
  </w:num>
  <w:num w:numId="23">
    <w:abstractNumId w:val="4"/>
  </w:num>
  <w:num w:numId="24">
    <w:abstractNumId w:val="1"/>
  </w:num>
  <w:num w:numId="25">
    <w:abstractNumId w:val="0"/>
  </w:num>
  <w:num w:numId="26">
    <w:abstractNumId w:val="12"/>
  </w:num>
  <w:num w:numId="27">
    <w:abstractNumId w:val="35"/>
  </w:num>
  <w:num w:numId="28">
    <w:abstractNumId w:val="37"/>
  </w:num>
  <w:num w:numId="29">
    <w:abstractNumId w:val="25"/>
  </w:num>
  <w:num w:numId="30">
    <w:abstractNumId w:val="28"/>
  </w:num>
  <w:num w:numId="31">
    <w:abstractNumId w:val="30"/>
  </w:num>
  <w:num w:numId="32">
    <w:abstractNumId w:val="42"/>
  </w:num>
  <w:num w:numId="33">
    <w:abstractNumId w:val="34"/>
  </w:num>
  <w:num w:numId="34">
    <w:abstractNumId w:val="39"/>
  </w:num>
  <w:num w:numId="35">
    <w:abstractNumId w:val="40"/>
  </w:num>
  <w:num w:numId="36">
    <w:abstractNumId w:val="32"/>
  </w:num>
  <w:num w:numId="37">
    <w:abstractNumId w:val="22"/>
  </w:num>
  <w:num w:numId="38">
    <w:abstractNumId w:val="45"/>
  </w:num>
  <w:num w:numId="39">
    <w:abstractNumId w:val="8"/>
  </w:num>
  <w:num w:numId="40">
    <w:abstractNumId w:val="19"/>
  </w:num>
  <w:num w:numId="41">
    <w:abstractNumId w:val="41"/>
  </w:num>
  <w:num w:numId="42">
    <w:abstractNumId w:val="33"/>
  </w:num>
  <w:num w:numId="43">
    <w:abstractNumId w:val="13"/>
  </w:num>
  <w:num w:numId="44">
    <w:abstractNumId w:val="36"/>
  </w:num>
  <w:num w:numId="45">
    <w:abstractNumId w:val="24"/>
  </w:num>
  <w:num w:numId="46">
    <w:abstractNumId w:val="6"/>
    <w:lvlOverride w:ilvl="0">
      <w:lvl w:ilvl="0">
        <w:start w:val="1"/>
        <w:numFmt w:val="bullet"/>
        <w:lvlText w:val=""/>
        <w:legacy w:legacy="1" w:legacySpace="0" w:legacyIndent="340"/>
        <w:lvlJc w:val="left"/>
        <w:pPr>
          <w:ind w:left="340" w:hanging="340"/>
        </w:pPr>
        <w:rPr>
          <w:rFonts w:ascii="Symbol" w:hAnsi="Symbol" w:hint="default"/>
          <w:sz w:val="18"/>
        </w:rPr>
      </w:lvl>
    </w:lvlOverride>
  </w:num>
  <w:num w:numId="47">
    <w:abstractNumId w:val="11"/>
  </w:num>
  <w:num w:numId="48">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2375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Services for people with disability"/>
    <w:docVar w:name="ShortReportTitle" w:val="REPORT ON GOVERNMENT SERVICES 2014"/>
  </w:docVars>
  <w:rsids>
    <w:rsidRoot w:val="001F39F2"/>
    <w:rsid w:val="00000665"/>
    <w:rsid w:val="000016A0"/>
    <w:rsid w:val="00002B03"/>
    <w:rsid w:val="00002BFD"/>
    <w:rsid w:val="00002E12"/>
    <w:rsid w:val="000038CE"/>
    <w:rsid w:val="00006E23"/>
    <w:rsid w:val="00007329"/>
    <w:rsid w:val="00013F71"/>
    <w:rsid w:val="00014029"/>
    <w:rsid w:val="00015031"/>
    <w:rsid w:val="000152FC"/>
    <w:rsid w:val="00024544"/>
    <w:rsid w:val="000245AA"/>
    <w:rsid w:val="00024CFE"/>
    <w:rsid w:val="00026C51"/>
    <w:rsid w:val="00034645"/>
    <w:rsid w:val="0003664B"/>
    <w:rsid w:val="00037301"/>
    <w:rsid w:val="0004111F"/>
    <w:rsid w:val="00044421"/>
    <w:rsid w:val="00044A51"/>
    <w:rsid w:val="00046005"/>
    <w:rsid w:val="0004689D"/>
    <w:rsid w:val="00046B69"/>
    <w:rsid w:val="00047D9D"/>
    <w:rsid w:val="0005257C"/>
    <w:rsid w:val="00054363"/>
    <w:rsid w:val="000565B3"/>
    <w:rsid w:val="00057D00"/>
    <w:rsid w:val="000650D6"/>
    <w:rsid w:val="0007150B"/>
    <w:rsid w:val="00071FBD"/>
    <w:rsid w:val="00074A53"/>
    <w:rsid w:val="000775F8"/>
    <w:rsid w:val="00082C62"/>
    <w:rsid w:val="000835CA"/>
    <w:rsid w:val="00084826"/>
    <w:rsid w:val="00085A45"/>
    <w:rsid w:val="0008743A"/>
    <w:rsid w:val="000938F5"/>
    <w:rsid w:val="00094524"/>
    <w:rsid w:val="0009555A"/>
    <w:rsid w:val="000A0469"/>
    <w:rsid w:val="000A15B6"/>
    <w:rsid w:val="000A1D43"/>
    <w:rsid w:val="000A1E0C"/>
    <w:rsid w:val="000A1FED"/>
    <w:rsid w:val="000A29DF"/>
    <w:rsid w:val="000A3996"/>
    <w:rsid w:val="000A3BDF"/>
    <w:rsid w:val="000A53A8"/>
    <w:rsid w:val="000A5C73"/>
    <w:rsid w:val="000A77A8"/>
    <w:rsid w:val="000B0D73"/>
    <w:rsid w:val="000B601B"/>
    <w:rsid w:val="000C207E"/>
    <w:rsid w:val="000C3E40"/>
    <w:rsid w:val="000C3E8A"/>
    <w:rsid w:val="000C5659"/>
    <w:rsid w:val="000C6A07"/>
    <w:rsid w:val="000C6A45"/>
    <w:rsid w:val="000D2E3A"/>
    <w:rsid w:val="000D57CA"/>
    <w:rsid w:val="000E0F9E"/>
    <w:rsid w:val="000E131A"/>
    <w:rsid w:val="000E231C"/>
    <w:rsid w:val="000E327B"/>
    <w:rsid w:val="000E3304"/>
    <w:rsid w:val="000E41C8"/>
    <w:rsid w:val="000F047B"/>
    <w:rsid w:val="000F1C96"/>
    <w:rsid w:val="000F215F"/>
    <w:rsid w:val="000F35F4"/>
    <w:rsid w:val="000F436E"/>
    <w:rsid w:val="000F5B6E"/>
    <w:rsid w:val="000F777A"/>
    <w:rsid w:val="00100632"/>
    <w:rsid w:val="00101D23"/>
    <w:rsid w:val="00106A49"/>
    <w:rsid w:val="00107DAF"/>
    <w:rsid w:val="00110116"/>
    <w:rsid w:val="00110F6E"/>
    <w:rsid w:val="001111F3"/>
    <w:rsid w:val="001119F9"/>
    <w:rsid w:val="00116C9C"/>
    <w:rsid w:val="00117A96"/>
    <w:rsid w:val="00117EFA"/>
    <w:rsid w:val="0012098D"/>
    <w:rsid w:val="0012355F"/>
    <w:rsid w:val="00125346"/>
    <w:rsid w:val="00126EB8"/>
    <w:rsid w:val="00131DBD"/>
    <w:rsid w:val="00135903"/>
    <w:rsid w:val="001361A3"/>
    <w:rsid w:val="001363AA"/>
    <w:rsid w:val="00137BED"/>
    <w:rsid w:val="00140388"/>
    <w:rsid w:val="00140DE7"/>
    <w:rsid w:val="001414E7"/>
    <w:rsid w:val="00142E76"/>
    <w:rsid w:val="001459E8"/>
    <w:rsid w:val="00146874"/>
    <w:rsid w:val="00146B50"/>
    <w:rsid w:val="00147D3B"/>
    <w:rsid w:val="001526EE"/>
    <w:rsid w:val="001614F5"/>
    <w:rsid w:val="00161640"/>
    <w:rsid w:val="001663C1"/>
    <w:rsid w:val="00170C82"/>
    <w:rsid w:val="00176B98"/>
    <w:rsid w:val="00177211"/>
    <w:rsid w:val="00180789"/>
    <w:rsid w:val="00182D5B"/>
    <w:rsid w:val="001838F1"/>
    <w:rsid w:val="00183E82"/>
    <w:rsid w:val="001842A7"/>
    <w:rsid w:val="001842DC"/>
    <w:rsid w:val="001847B8"/>
    <w:rsid w:val="0018500D"/>
    <w:rsid w:val="0019293B"/>
    <w:rsid w:val="00195449"/>
    <w:rsid w:val="00197F0A"/>
    <w:rsid w:val="001A0652"/>
    <w:rsid w:val="001A143E"/>
    <w:rsid w:val="001A2F72"/>
    <w:rsid w:val="001A3A75"/>
    <w:rsid w:val="001A4377"/>
    <w:rsid w:val="001A4BAB"/>
    <w:rsid w:val="001A6949"/>
    <w:rsid w:val="001A7646"/>
    <w:rsid w:val="001B0183"/>
    <w:rsid w:val="001B08FD"/>
    <w:rsid w:val="001B3D75"/>
    <w:rsid w:val="001B5580"/>
    <w:rsid w:val="001B5643"/>
    <w:rsid w:val="001B5ED6"/>
    <w:rsid w:val="001B7C37"/>
    <w:rsid w:val="001C0865"/>
    <w:rsid w:val="001C3ABA"/>
    <w:rsid w:val="001C512C"/>
    <w:rsid w:val="001C669E"/>
    <w:rsid w:val="001C7410"/>
    <w:rsid w:val="001C7EB9"/>
    <w:rsid w:val="001D12A3"/>
    <w:rsid w:val="001D4BEE"/>
    <w:rsid w:val="001D7212"/>
    <w:rsid w:val="001D78F3"/>
    <w:rsid w:val="001E250B"/>
    <w:rsid w:val="001E28AE"/>
    <w:rsid w:val="001E3437"/>
    <w:rsid w:val="001E643F"/>
    <w:rsid w:val="001E681F"/>
    <w:rsid w:val="001E7BE8"/>
    <w:rsid w:val="001F0248"/>
    <w:rsid w:val="001F39F2"/>
    <w:rsid w:val="001F3EB3"/>
    <w:rsid w:val="001F5749"/>
    <w:rsid w:val="001F5A6D"/>
    <w:rsid w:val="00200E75"/>
    <w:rsid w:val="00201419"/>
    <w:rsid w:val="00202C2C"/>
    <w:rsid w:val="0020654F"/>
    <w:rsid w:val="00207F01"/>
    <w:rsid w:val="00211C1B"/>
    <w:rsid w:val="002137AD"/>
    <w:rsid w:val="00215454"/>
    <w:rsid w:val="00216270"/>
    <w:rsid w:val="002208BA"/>
    <w:rsid w:val="002246E3"/>
    <w:rsid w:val="00225FCF"/>
    <w:rsid w:val="00226606"/>
    <w:rsid w:val="002407D1"/>
    <w:rsid w:val="00242279"/>
    <w:rsid w:val="002450EA"/>
    <w:rsid w:val="00245596"/>
    <w:rsid w:val="002459A3"/>
    <w:rsid w:val="00245C82"/>
    <w:rsid w:val="00251348"/>
    <w:rsid w:val="00254115"/>
    <w:rsid w:val="00255504"/>
    <w:rsid w:val="00256763"/>
    <w:rsid w:val="002617CF"/>
    <w:rsid w:val="002639E9"/>
    <w:rsid w:val="00263BEE"/>
    <w:rsid w:val="002675F7"/>
    <w:rsid w:val="0027011A"/>
    <w:rsid w:val="002708C5"/>
    <w:rsid w:val="00271E5D"/>
    <w:rsid w:val="002738EF"/>
    <w:rsid w:val="00274F1A"/>
    <w:rsid w:val="0027537F"/>
    <w:rsid w:val="00277CBF"/>
    <w:rsid w:val="00280A73"/>
    <w:rsid w:val="0028249F"/>
    <w:rsid w:val="00286A86"/>
    <w:rsid w:val="00290DAD"/>
    <w:rsid w:val="00291B40"/>
    <w:rsid w:val="002937E4"/>
    <w:rsid w:val="00293CDD"/>
    <w:rsid w:val="0029594D"/>
    <w:rsid w:val="00297262"/>
    <w:rsid w:val="002977EB"/>
    <w:rsid w:val="002A132B"/>
    <w:rsid w:val="002A2F18"/>
    <w:rsid w:val="002A3F57"/>
    <w:rsid w:val="002A3FE1"/>
    <w:rsid w:val="002B3B2F"/>
    <w:rsid w:val="002B4008"/>
    <w:rsid w:val="002B4AA4"/>
    <w:rsid w:val="002B5074"/>
    <w:rsid w:val="002C2225"/>
    <w:rsid w:val="002C39D3"/>
    <w:rsid w:val="002C5493"/>
    <w:rsid w:val="002C7101"/>
    <w:rsid w:val="002D0E8E"/>
    <w:rsid w:val="002D2523"/>
    <w:rsid w:val="002D2F95"/>
    <w:rsid w:val="002D3153"/>
    <w:rsid w:val="002D3FDA"/>
    <w:rsid w:val="002E0FC3"/>
    <w:rsid w:val="002E6026"/>
    <w:rsid w:val="002E6F95"/>
    <w:rsid w:val="00301189"/>
    <w:rsid w:val="00301DDD"/>
    <w:rsid w:val="00302015"/>
    <w:rsid w:val="00304D19"/>
    <w:rsid w:val="00304EE2"/>
    <w:rsid w:val="00305A0F"/>
    <w:rsid w:val="00306720"/>
    <w:rsid w:val="00310FA7"/>
    <w:rsid w:val="00311F7A"/>
    <w:rsid w:val="00312605"/>
    <w:rsid w:val="00313C80"/>
    <w:rsid w:val="00314052"/>
    <w:rsid w:val="00320394"/>
    <w:rsid w:val="0032052D"/>
    <w:rsid w:val="00323C68"/>
    <w:rsid w:val="00323E09"/>
    <w:rsid w:val="00324B1F"/>
    <w:rsid w:val="00324D25"/>
    <w:rsid w:val="00326ACD"/>
    <w:rsid w:val="00326F45"/>
    <w:rsid w:val="00330004"/>
    <w:rsid w:val="00330F61"/>
    <w:rsid w:val="00331E22"/>
    <w:rsid w:val="00333729"/>
    <w:rsid w:val="00333932"/>
    <w:rsid w:val="00334DB4"/>
    <w:rsid w:val="0033512D"/>
    <w:rsid w:val="00335296"/>
    <w:rsid w:val="003372AF"/>
    <w:rsid w:val="00341F3E"/>
    <w:rsid w:val="003441DE"/>
    <w:rsid w:val="003457C2"/>
    <w:rsid w:val="0034600B"/>
    <w:rsid w:val="00346417"/>
    <w:rsid w:val="003518AA"/>
    <w:rsid w:val="0035202D"/>
    <w:rsid w:val="00352165"/>
    <w:rsid w:val="00353182"/>
    <w:rsid w:val="003549E6"/>
    <w:rsid w:val="003565D9"/>
    <w:rsid w:val="003602E1"/>
    <w:rsid w:val="00361A05"/>
    <w:rsid w:val="00361EB7"/>
    <w:rsid w:val="003620F1"/>
    <w:rsid w:val="00362905"/>
    <w:rsid w:val="003644A8"/>
    <w:rsid w:val="0036455E"/>
    <w:rsid w:val="00364A2E"/>
    <w:rsid w:val="0037026F"/>
    <w:rsid w:val="0037027C"/>
    <w:rsid w:val="00371240"/>
    <w:rsid w:val="00373031"/>
    <w:rsid w:val="00373205"/>
    <w:rsid w:val="00373248"/>
    <w:rsid w:val="00374731"/>
    <w:rsid w:val="00376E50"/>
    <w:rsid w:val="0038082D"/>
    <w:rsid w:val="003818BA"/>
    <w:rsid w:val="00381FA8"/>
    <w:rsid w:val="00382CD2"/>
    <w:rsid w:val="003840B9"/>
    <w:rsid w:val="003855F6"/>
    <w:rsid w:val="003900E3"/>
    <w:rsid w:val="003910A1"/>
    <w:rsid w:val="003919F9"/>
    <w:rsid w:val="00392741"/>
    <w:rsid w:val="00392B14"/>
    <w:rsid w:val="00392C54"/>
    <w:rsid w:val="0039529D"/>
    <w:rsid w:val="003969A1"/>
    <w:rsid w:val="00396D87"/>
    <w:rsid w:val="00397AD4"/>
    <w:rsid w:val="003A085B"/>
    <w:rsid w:val="003A3D09"/>
    <w:rsid w:val="003A5C1F"/>
    <w:rsid w:val="003A5E99"/>
    <w:rsid w:val="003B06BA"/>
    <w:rsid w:val="003B0FB4"/>
    <w:rsid w:val="003B12F3"/>
    <w:rsid w:val="003B417E"/>
    <w:rsid w:val="003B6657"/>
    <w:rsid w:val="003B688E"/>
    <w:rsid w:val="003B6BD6"/>
    <w:rsid w:val="003C0F43"/>
    <w:rsid w:val="003C29AC"/>
    <w:rsid w:val="003C38B5"/>
    <w:rsid w:val="003C3BBB"/>
    <w:rsid w:val="003C40EA"/>
    <w:rsid w:val="003C5D99"/>
    <w:rsid w:val="003C623D"/>
    <w:rsid w:val="003C6D16"/>
    <w:rsid w:val="003C7BE0"/>
    <w:rsid w:val="003D1C07"/>
    <w:rsid w:val="003D619E"/>
    <w:rsid w:val="003D6EE6"/>
    <w:rsid w:val="003E1186"/>
    <w:rsid w:val="003E207F"/>
    <w:rsid w:val="003E4234"/>
    <w:rsid w:val="003E5CAC"/>
    <w:rsid w:val="003F0789"/>
    <w:rsid w:val="003F4214"/>
    <w:rsid w:val="003F51C4"/>
    <w:rsid w:val="00401882"/>
    <w:rsid w:val="00401CBC"/>
    <w:rsid w:val="004024A7"/>
    <w:rsid w:val="00402BE7"/>
    <w:rsid w:val="00405FF5"/>
    <w:rsid w:val="004071BF"/>
    <w:rsid w:val="004100C8"/>
    <w:rsid w:val="00412780"/>
    <w:rsid w:val="00412ACE"/>
    <w:rsid w:val="004234DB"/>
    <w:rsid w:val="00423DEC"/>
    <w:rsid w:val="004271D8"/>
    <w:rsid w:val="00427C2A"/>
    <w:rsid w:val="00427F0F"/>
    <w:rsid w:val="004305A6"/>
    <w:rsid w:val="00431249"/>
    <w:rsid w:val="00432A54"/>
    <w:rsid w:val="00434C19"/>
    <w:rsid w:val="00435137"/>
    <w:rsid w:val="0043605A"/>
    <w:rsid w:val="00436916"/>
    <w:rsid w:val="00437EA5"/>
    <w:rsid w:val="00442223"/>
    <w:rsid w:val="00442534"/>
    <w:rsid w:val="00444C2A"/>
    <w:rsid w:val="00445BA2"/>
    <w:rsid w:val="00445EE0"/>
    <w:rsid w:val="0045065A"/>
    <w:rsid w:val="00450810"/>
    <w:rsid w:val="004611A3"/>
    <w:rsid w:val="0046304B"/>
    <w:rsid w:val="00465494"/>
    <w:rsid w:val="004659D8"/>
    <w:rsid w:val="00465C26"/>
    <w:rsid w:val="00465C68"/>
    <w:rsid w:val="00467145"/>
    <w:rsid w:val="00470BF6"/>
    <w:rsid w:val="004714AE"/>
    <w:rsid w:val="00472F57"/>
    <w:rsid w:val="00477144"/>
    <w:rsid w:val="0047722A"/>
    <w:rsid w:val="00477D82"/>
    <w:rsid w:val="0048172D"/>
    <w:rsid w:val="00481ECA"/>
    <w:rsid w:val="00482102"/>
    <w:rsid w:val="00483F99"/>
    <w:rsid w:val="004843D8"/>
    <w:rsid w:val="0048643C"/>
    <w:rsid w:val="0048778F"/>
    <w:rsid w:val="004878A1"/>
    <w:rsid w:val="0049144E"/>
    <w:rsid w:val="0049459F"/>
    <w:rsid w:val="004A38DD"/>
    <w:rsid w:val="004A3F42"/>
    <w:rsid w:val="004A4486"/>
    <w:rsid w:val="004A4970"/>
    <w:rsid w:val="004A5086"/>
    <w:rsid w:val="004A7205"/>
    <w:rsid w:val="004B43AE"/>
    <w:rsid w:val="004B60C8"/>
    <w:rsid w:val="004B7037"/>
    <w:rsid w:val="004C30ED"/>
    <w:rsid w:val="004C674F"/>
    <w:rsid w:val="004D1147"/>
    <w:rsid w:val="004D1756"/>
    <w:rsid w:val="004D35B9"/>
    <w:rsid w:val="004D5675"/>
    <w:rsid w:val="004D5714"/>
    <w:rsid w:val="004D6CC0"/>
    <w:rsid w:val="004D7BF0"/>
    <w:rsid w:val="004E1123"/>
    <w:rsid w:val="004E251C"/>
    <w:rsid w:val="004E549D"/>
    <w:rsid w:val="004E5FD2"/>
    <w:rsid w:val="004F2097"/>
    <w:rsid w:val="004F5150"/>
    <w:rsid w:val="004F6492"/>
    <w:rsid w:val="004F7EB9"/>
    <w:rsid w:val="0050037C"/>
    <w:rsid w:val="00505B60"/>
    <w:rsid w:val="005109F7"/>
    <w:rsid w:val="00515779"/>
    <w:rsid w:val="0051614A"/>
    <w:rsid w:val="0051710D"/>
    <w:rsid w:val="00521306"/>
    <w:rsid w:val="00523639"/>
    <w:rsid w:val="005255E8"/>
    <w:rsid w:val="00525A0A"/>
    <w:rsid w:val="005266D2"/>
    <w:rsid w:val="00526F09"/>
    <w:rsid w:val="00530DEE"/>
    <w:rsid w:val="00533FE6"/>
    <w:rsid w:val="00536A19"/>
    <w:rsid w:val="00536AEC"/>
    <w:rsid w:val="005414A3"/>
    <w:rsid w:val="00544A81"/>
    <w:rsid w:val="0054638E"/>
    <w:rsid w:val="005470D8"/>
    <w:rsid w:val="00547561"/>
    <w:rsid w:val="00550C2A"/>
    <w:rsid w:val="00550DEF"/>
    <w:rsid w:val="005526AD"/>
    <w:rsid w:val="00553E9D"/>
    <w:rsid w:val="0055607D"/>
    <w:rsid w:val="005611F8"/>
    <w:rsid w:val="00561687"/>
    <w:rsid w:val="00562C24"/>
    <w:rsid w:val="00562E63"/>
    <w:rsid w:val="005633AE"/>
    <w:rsid w:val="00566D61"/>
    <w:rsid w:val="00572284"/>
    <w:rsid w:val="005763EC"/>
    <w:rsid w:val="005777E3"/>
    <w:rsid w:val="00577AC1"/>
    <w:rsid w:val="0058186F"/>
    <w:rsid w:val="00583C39"/>
    <w:rsid w:val="00585E2C"/>
    <w:rsid w:val="005868D1"/>
    <w:rsid w:val="005909CF"/>
    <w:rsid w:val="00591C09"/>
    <w:rsid w:val="00591E71"/>
    <w:rsid w:val="00595760"/>
    <w:rsid w:val="00595B55"/>
    <w:rsid w:val="0059718D"/>
    <w:rsid w:val="005A080A"/>
    <w:rsid w:val="005A0D41"/>
    <w:rsid w:val="005A2FB5"/>
    <w:rsid w:val="005A65D0"/>
    <w:rsid w:val="005A7EF5"/>
    <w:rsid w:val="005B01DD"/>
    <w:rsid w:val="005B065A"/>
    <w:rsid w:val="005B136F"/>
    <w:rsid w:val="005B4041"/>
    <w:rsid w:val="005B409A"/>
    <w:rsid w:val="005C02BD"/>
    <w:rsid w:val="005C042B"/>
    <w:rsid w:val="005C189D"/>
    <w:rsid w:val="005C1E7A"/>
    <w:rsid w:val="005C36A7"/>
    <w:rsid w:val="005C4150"/>
    <w:rsid w:val="005C5F30"/>
    <w:rsid w:val="005D0D69"/>
    <w:rsid w:val="005D189E"/>
    <w:rsid w:val="005D1CC2"/>
    <w:rsid w:val="005D1D90"/>
    <w:rsid w:val="005D45EF"/>
    <w:rsid w:val="005E02FD"/>
    <w:rsid w:val="005E1D0C"/>
    <w:rsid w:val="005E33A0"/>
    <w:rsid w:val="005F03FB"/>
    <w:rsid w:val="005F0C2C"/>
    <w:rsid w:val="005F5305"/>
    <w:rsid w:val="005F749D"/>
    <w:rsid w:val="005F7915"/>
    <w:rsid w:val="00606909"/>
    <w:rsid w:val="00607BF1"/>
    <w:rsid w:val="00610515"/>
    <w:rsid w:val="0061162B"/>
    <w:rsid w:val="00612159"/>
    <w:rsid w:val="00614FC2"/>
    <w:rsid w:val="00617999"/>
    <w:rsid w:val="0062112F"/>
    <w:rsid w:val="00626A1F"/>
    <w:rsid w:val="00627800"/>
    <w:rsid w:val="0063095F"/>
    <w:rsid w:val="00630D4D"/>
    <w:rsid w:val="00630FC8"/>
    <w:rsid w:val="00632A74"/>
    <w:rsid w:val="00634483"/>
    <w:rsid w:val="00634A44"/>
    <w:rsid w:val="00635820"/>
    <w:rsid w:val="00636681"/>
    <w:rsid w:val="006372D4"/>
    <w:rsid w:val="00637F91"/>
    <w:rsid w:val="00643BA6"/>
    <w:rsid w:val="00647033"/>
    <w:rsid w:val="006517C8"/>
    <w:rsid w:val="00652860"/>
    <w:rsid w:val="00653D93"/>
    <w:rsid w:val="00654B4D"/>
    <w:rsid w:val="006606E4"/>
    <w:rsid w:val="00662C73"/>
    <w:rsid w:val="00662FDC"/>
    <w:rsid w:val="00664256"/>
    <w:rsid w:val="00666154"/>
    <w:rsid w:val="00666392"/>
    <w:rsid w:val="00667A85"/>
    <w:rsid w:val="006703B1"/>
    <w:rsid w:val="00670FB9"/>
    <w:rsid w:val="006727D0"/>
    <w:rsid w:val="0067540D"/>
    <w:rsid w:val="006756C2"/>
    <w:rsid w:val="00676FC8"/>
    <w:rsid w:val="00677397"/>
    <w:rsid w:val="0067750F"/>
    <w:rsid w:val="00677AFA"/>
    <w:rsid w:val="00677E6C"/>
    <w:rsid w:val="006838A1"/>
    <w:rsid w:val="00685295"/>
    <w:rsid w:val="006852C5"/>
    <w:rsid w:val="00685AE1"/>
    <w:rsid w:val="00687C15"/>
    <w:rsid w:val="00690472"/>
    <w:rsid w:val="00690E46"/>
    <w:rsid w:val="00692E9C"/>
    <w:rsid w:val="00697867"/>
    <w:rsid w:val="006979F7"/>
    <w:rsid w:val="006A1F45"/>
    <w:rsid w:val="006A2C28"/>
    <w:rsid w:val="006A4655"/>
    <w:rsid w:val="006B0045"/>
    <w:rsid w:val="006B2B3C"/>
    <w:rsid w:val="006B33C9"/>
    <w:rsid w:val="006B3C61"/>
    <w:rsid w:val="006B3E8F"/>
    <w:rsid w:val="006B6E35"/>
    <w:rsid w:val="006C0C0A"/>
    <w:rsid w:val="006C15C4"/>
    <w:rsid w:val="006C1D9D"/>
    <w:rsid w:val="006C2651"/>
    <w:rsid w:val="006C3364"/>
    <w:rsid w:val="006C7038"/>
    <w:rsid w:val="006D25A6"/>
    <w:rsid w:val="006D402D"/>
    <w:rsid w:val="006D5230"/>
    <w:rsid w:val="006D5A49"/>
    <w:rsid w:val="006D752A"/>
    <w:rsid w:val="006D7BF2"/>
    <w:rsid w:val="006E200B"/>
    <w:rsid w:val="006E55ED"/>
    <w:rsid w:val="006E6B7F"/>
    <w:rsid w:val="006E73EF"/>
    <w:rsid w:val="006E7603"/>
    <w:rsid w:val="006F273A"/>
    <w:rsid w:val="006F2E4D"/>
    <w:rsid w:val="006F31FA"/>
    <w:rsid w:val="006F39A7"/>
    <w:rsid w:val="00700A48"/>
    <w:rsid w:val="00702AA6"/>
    <w:rsid w:val="00707B90"/>
    <w:rsid w:val="00710693"/>
    <w:rsid w:val="00710FE2"/>
    <w:rsid w:val="0071133E"/>
    <w:rsid w:val="007114C5"/>
    <w:rsid w:val="00711D27"/>
    <w:rsid w:val="007135E8"/>
    <w:rsid w:val="00714D4D"/>
    <w:rsid w:val="00715317"/>
    <w:rsid w:val="0071748B"/>
    <w:rsid w:val="00717CE1"/>
    <w:rsid w:val="0072106B"/>
    <w:rsid w:val="00721E38"/>
    <w:rsid w:val="00722AE0"/>
    <w:rsid w:val="00724162"/>
    <w:rsid w:val="0072610D"/>
    <w:rsid w:val="007265EE"/>
    <w:rsid w:val="0072722A"/>
    <w:rsid w:val="00730B6D"/>
    <w:rsid w:val="00731A54"/>
    <w:rsid w:val="007336AA"/>
    <w:rsid w:val="007343C6"/>
    <w:rsid w:val="0074180A"/>
    <w:rsid w:val="00741A9B"/>
    <w:rsid w:val="007455E2"/>
    <w:rsid w:val="00746B8D"/>
    <w:rsid w:val="00750AC4"/>
    <w:rsid w:val="00755832"/>
    <w:rsid w:val="007604BB"/>
    <w:rsid w:val="00761415"/>
    <w:rsid w:val="007623C2"/>
    <w:rsid w:val="00762EB0"/>
    <w:rsid w:val="00763503"/>
    <w:rsid w:val="0076443B"/>
    <w:rsid w:val="0076678A"/>
    <w:rsid w:val="00767CC1"/>
    <w:rsid w:val="0077044D"/>
    <w:rsid w:val="0077191E"/>
    <w:rsid w:val="007732D8"/>
    <w:rsid w:val="007733FA"/>
    <w:rsid w:val="00774264"/>
    <w:rsid w:val="00776797"/>
    <w:rsid w:val="00782DFB"/>
    <w:rsid w:val="00785232"/>
    <w:rsid w:val="00785CFA"/>
    <w:rsid w:val="00785D81"/>
    <w:rsid w:val="00790FC1"/>
    <w:rsid w:val="00792F9B"/>
    <w:rsid w:val="00795794"/>
    <w:rsid w:val="00796D39"/>
    <w:rsid w:val="007A21EB"/>
    <w:rsid w:val="007A3D67"/>
    <w:rsid w:val="007A5BEA"/>
    <w:rsid w:val="007A6964"/>
    <w:rsid w:val="007A7C20"/>
    <w:rsid w:val="007B047D"/>
    <w:rsid w:val="007C36C9"/>
    <w:rsid w:val="007C4B0F"/>
    <w:rsid w:val="007C4BB0"/>
    <w:rsid w:val="007D1FFF"/>
    <w:rsid w:val="007D403A"/>
    <w:rsid w:val="007E01E4"/>
    <w:rsid w:val="007E0FDC"/>
    <w:rsid w:val="007E3795"/>
    <w:rsid w:val="007E5BCD"/>
    <w:rsid w:val="007E6D81"/>
    <w:rsid w:val="007F13CB"/>
    <w:rsid w:val="007F1A2B"/>
    <w:rsid w:val="007F334A"/>
    <w:rsid w:val="007F5716"/>
    <w:rsid w:val="007F6032"/>
    <w:rsid w:val="007F7107"/>
    <w:rsid w:val="0080042E"/>
    <w:rsid w:val="00802B93"/>
    <w:rsid w:val="00803C75"/>
    <w:rsid w:val="0081030F"/>
    <w:rsid w:val="0082087D"/>
    <w:rsid w:val="00821EB3"/>
    <w:rsid w:val="008244C0"/>
    <w:rsid w:val="008276B1"/>
    <w:rsid w:val="00827BAE"/>
    <w:rsid w:val="00832519"/>
    <w:rsid w:val="00833F46"/>
    <w:rsid w:val="00837E56"/>
    <w:rsid w:val="008406C3"/>
    <w:rsid w:val="008410DC"/>
    <w:rsid w:val="008410EF"/>
    <w:rsid w:val="00841255"/>
    <w:rsid w:val="00841912"/>
    <w:rsid w:val="00841C3F"/>
    <w:rsid w:val="00842933"/>
    <w:rsid w:val="0084404E"/>
    <w:rsid w:val="008468D4"/>
    <w:rsid w:val="00846FA6"/>
    <w:rsid w:val="00847EFC"/>
    <w:rsid w:val="00853ABF"/>
    <w:rsid w:val="0086082C"/>
    <w:rsid w:val="0086157F"/>
    <w:rsid w:val="0086285D"/>
    <w:rsid w:val="00864ADC"/>
    <w:rsid w:val="008674E6"/>
    <w:rsid w:val="00870952"/>
    <w:rsid w:val="00870997"/>
    <w:rsid w:val="0087424F"/>
    <w:rsid w:val="0087466F"/>
    <w:rsid w:val="00880153"/>
    <w:rsid w:val="008807A1"/>
    <w:rsid w:val="00880F97"/>
    <w:rsid w:val="0088133A"/>
    <w:rsid w:val="00881804"/>
    <w:rsid w:val="00882AA9"/>
    <w:rsid w:val="0088323A"/>
    <w:rsid w:val="00883F5C"/>
    <w:rsid w:val="00884173"/>
    <w:rsid w:val="0088495C"/>
    <w:rsid w:val="00886A55"/>
    <w:rsid w:val="0089285E"/>
    <w:rsid w:val="0089359D"/>
    <w:rsid w:val="00893F36"/>
    <w:rsid w:val="0089436C"/>
    <w:rsid w:val="008956CD"/>
    <w:rsid w:val="00896379"/>
    <w:rsid w:val="008A1B59"/>
    <w:rsid w:val="008A6C71"/>
    <w:rsid w:val="008A77C9"/>
    <w:rsid w:val="008B11AA"/>
    <w:rsid w:val="008B15C5"/>
    <w:rsid w:val="008B33C9"/>
    <w:rsid w:val="008B45F0"/>
    <w:rsid w:val="008B6F83"/>
    <w:rsid w:val="008B72B1"/>
    <w:rsid w:val="008C7B98"/>
    <w:rsid w:val="008D05B3"/>
    <w:rsid w:val="008D06E4"/>
    <w:rsid w:val="008D0E95"/>
    <w:rsid w:val="008D172F"/>
    <w:rsid w:val="008D2F3F"/>
    <w:rsid w:val="008D3452"/>
    <w:rsid w:val="008D365C"/>
    <w:rsid w:val="008D612A"/>
    <w:rsid w:val="008E132C"/>
    <w:rsid w:val="008E3618"/>
    <w:rsid w:val="008F195B"/>
    <w:rsid w:val="008F2226"/>
    <w:rsid w:val="008F638F"/>
    <w:rsid w:val="008F681D"/>
    <w:rsid w:val="00900D7F"/>
    <w:rsid w:val="00901E76"/>
    <w:rsid w:val="009030BF"/>
    <w:rsid w:val="00904ADD"/>
    <w:rsid w:val="00906694"/>
    <w:rsid w:val="00911A66"/>
    <w:rsid w:val="00913967"/>
    <w:rsid w:val="00914152"/>
    <w:rsid w:val="00914368"/>
    <w:rsid w:val="009147D1"/>
    <w:rsid w:val="0091689F"/>
    <w:rsid w:val="009205E9"/>
    <w:rsid w:val="009208F9"/>
    <w:rsid w:val="00920E50"/>
    <w:rsid w:val="00923257"/>
    <w:rsid w:val="00923CA9"/>
    <w:rsid w:val="009257D7"/>
    <w:rsid w:val="009262E7"/>
    <w:rsid w:val="00926737"/>
    <w:rsid w:val="009273F8"/>
    <w:rsid w:val="00927930"/>
    <w:rsid w:val="00927F7E"/>
    <w:rsid w:val="0093026C"/>
    <w:rsid w:val="00931076"/>
    <w:rsid w:val="00931612"/>
    <w:rsid w:val="009345D9"/>
    <w:rsid w:val="00934B15"/>
    <w:rsid w:val="00934C3F"/>
    <w:rsid w:val="009376B2"/>
    <w:rsid w:val="009376BE"/>
    <w:rsid w:val="00937D91"/>
    <w:rsid w:val="00941DB9"/>
    <w:rsid w:val="0094263C"/>
    <w:rsid w:val="00942B62"/>
    <w:rsid w:val="00944213"/>
    <w:rsid w:val="0094452E"/>
    <w:rsid w:val="00944872"/>
    <w:rsid w:val="00945E40"/>
    <w:rsid w:val="0094662A"/>
    <w:rsid w:val="009506B1"/>
    <w:rsid w:val="00952CC7"/>
    <w:rsid w:val="009544D6"/>
    <w:rsid w:val="00955A61"/>
    <w:rsid w:val="00956A0C"/>
    <w:rsid w:val="00956BD9"/>
    <w:rsid w:val="00961CD5"/>
    <w:rsid w:val="00961DAB"/>
    <w:rsid w:val="00962300"/>
    <w:rsid w:val="00962489"/>
    <w:rsid w:val="00965D0C"/>
    <w:rsid w:val="00966067"/>
    <w:rsid w:val="009730EC"/>
    <w:rsid w:val="00973203"/>
    <w:rsid w:val="009744A5"/>
    <w:rsid w:val="00985857"/>
    <w:rsid w:val="00990C2C"/>
    <w:rsid w:val="009928E0"/>
    <w:rsid w:val="00993AEE"/>
    <w:rsid w:val="009A175D"/>
    <w:rsid w:val="009A2B81"/>
    <w:rsid w:val="009A4249"/>
    <w:rsid w:val="009A610F"/>
    <w:rsid w:val="009A740F"/>
    <w:rsid w:val="009B249D"/>
    <w:rsid w:val="009B3D80"/>
    <w:rsid w:val="009B405C"/>
    <w:rsid w:val="009B719A"/>
    <w:rsid w:val="009B72C8"/>
    <w:rsid w:val="009C0FC4"/>
    <w:rsid w:val="009C2EC0"/>
    <w:rsid w:val="009C4949"/>
    <w:rsid w:val="009C74B1"/>
    <w:rsid w:val="009D46E6"/>
    <w:rsid w:val="009E18F4"/>
    <w:rsid w:val="009F5385"/>
    <w:rsid w:val="009F696D"/>
    <w:rsid w:val="009F6BC6"/>
    <w:rsid w:val="00A0204E"/>
    <w:rsid w:val="00A041D6"/>
    <w:rsid w:val="00A050F7"/>
    <w:rsid w:val="00A05861"/>
    <w:rsid w:val="00A072B2"/>
    <w:rsid w:val="00A108D2"/>
    <w:rsid w:val="00A119F5"/>
    <w:rsid w:val="00A12C03"/>
    <w:rsid w:val="00A12D4D"/>
    <w:rsid w:val="00A14C13"/>
    <w:rsid w:val="00A17328"/>
    <w:rsid w:val="00A21D67"/>
    <w:rsid w:val="00A23A20"/>
    <w:rsid w:val="00A2517C"/>
    <w:rsid w:val="00A25E90"/>
    <w:rsid w:val="00A26514"/>
    <w:rsid w:val="00A268B9"/>
    <w:rsid w:val="00A2703A"/>
    <w:rsid w:val="00A273A7"/>
    <w:rsid w:val="00A27D7B"/>
    <w:rsid w:val="00A30952"/>
    <w:rsid w:val="00A310EB"/>
    <w:rsid w:val="00A32EAB"/>
    <w:rsid w:val="00A3361B"/>
    <w:rsid w:val="00A33D95"/>
    <w:rsid w:val="00A33DFF"/>
    <w:rsid w:val="00A35115"/>
    <w:rsid w:val="00A361B8"/>
    <w:rsid w:val="00A367E4"/>
    <w:rsid w:val="00A36833"/>
    <w:rsid w:val="00A410B0"/>
    <w:rsid w:val="00A4140C"/>
    <w:rsid w:val="00A42949"/>
    <w:rsid w:val="00A42B16"/>
    <w:rsid w:val="00A43C01"/>
    <w:rsid w:val="00A458A7"/>
    <w:rsid w:val="00A46D86"/>
    <w:rsid w:val="00A47256"/>
    <w:rsid w:val="00A50B78"/>
    <w:rsid w:val="00A54755"/>
    <w:rsid w:val="00A55082"/>
    <w:rsid w:val="00A554AB"/>
    <w:rsid w:val="00A659AF"/>
    <w:rsid w:val="00A67259"/>
    <w:rsid w:val="00A70CCD"/>
    <w:rsid w:val="00A73AF6"/>
    <w:rsid w:val="00A73B87"/>
    <w:rsid w:val="00A75CB6"/>
    <w:rsid w:val="00A82891"/>
    <w:rsid w:val="00A82999"/>
    <w:rsid w:val="00A83ED3"/>
    <w:rsid w:val="00A86E6F"/>
    <w:rsid w:val="00A90A13"/>
    <w:rsid w:val="00A91E1E"/>
    <w:rsid w:val="00A92B53"/>
    <w:rsid w:val="00A93F0A"/>
    <w:rsid w:val="00A94164"/>
    <w:rsid w:val="00A9450C"/>
    <w:rsid w:val="00A94599"/>
    <w:rsid w:val="00A94FA6"/>
    <w:rsid w:val="00AA09BF"/>
    <w:rsid w:val="00AA0B39"/>
    <w:rsid w:val="00AA1585"/>
    <w:rsid w:val="00AA18DE"/>
    <w:rsid w:val="00AA1D33"/>
    <w:rsid w:val="00AA24B8"/>
    <w:rsid w:val="00AA49A0"/>
    <w:rsid w:val="00AA6531"/>
    <w:rsid w:val="00AA6710"/>
    <w:rsid w:val="00AB0681"/>
    <w:rsid w:val="00AB0877"/>
    <w:rsid w:val="00AB0C3B"/>
    <w:rsid w:val="00AB598B"/>
    <w:rsid w:val="00AB7E39"/>
    <w:rsid w:val="00AC43A4"/>
    <w:rsid w:val="00AC7487"/>
    <w:rsid w:val="00AC7ECB"/>
    <w:rsid w:val="00AD0007"/>
    <w:rsid w:val="00AD3F2C"/>
    <w:rsid w:val="00AD7A60"/>
    <w:rsid w:val="00AE1445"/>
    <w:rsid w:val="00AE1A57"/>
    <w:rsid w:val="00AE7783"/>
    <w:rsid w:val="00AF23E5"/>
    <w:rsid w:val="00AF2946"/>
    <w:rsid w:val="00AF5972"/>
    <w:rsid w:val="00B018CB"/>
    <w:rsid w:val="00B052BA"/>
    <w:rsid w:val="00B05325"/>
    <w:rsid w:val="00B05504"/>
    <w:rsid w:val="00B05789"/>
    <w:rsid w:val="00B173E1"/>
    <w:rsid w:val="00B177C7"/>
    <w:rsid w:val="00B2421E"/>
    <w:rsid w:val="00B258AD"/>
    <w:rsid w:val="00B317C2"/>
    <w:rsid w:val="00B369AB"/>
    <w:rsid w:val="00B36BA4"/>
    <w:rsid w:val="00B3738B"/>
    <w:rsid w:val="00B41E27"/>
    <w:rsid w:val="00B424CE"/>
    <w:rsid w:val="00B440AD"/>
    <w:rsid w:val="00B451AF"/>
    <w:rsid w:val="00B5034D"/>
    <w:rsid w:val="00B53E7E"/>
    <w:rsid w:val="00B54C66"/>
    <w:rsid w:val="00B55385"/>
    <w:rsid w:val="00B55F70"/>
    <w:rsid w:val="00B56DBF"/>
    <w:rsid w:val="00B62A6B"/>
    <w:rsid w:val="00B62F73"/>
    <w:rsid w:val="00B63172"/>
    <w:rsid w:val="00B6342E"/>
    <w:rsid w:val="00B635EB"/>
    <w:rsid w:val="00B679D7"/>
    <w:rsid w:val="00B7113F"/>
    <w:rsid w:val="00B7184E"/>
    <w:rsid w:val="00B72006"/>
    <w:rsid w:val="00B731DA"/>
    <w:rsid w:val="00B733A9"/>
    <w:rsid w:val="00B7659C"/>
    <w:rsid w:val="00B76D34"/>
    <w:rsid w:val="00B772AF"/>
    <w:rsid w:val="00B803EF"/>
    <w:rsid w:val="00B83E02"/>
    <w:rsid w:val="00B85DD7"/>
    <w:rsid w:val="00B90190"/>
    <w:rsid w:val="00B92FC6"/>
    <w:rsid w:val="00B95D8E"/>
    <w:rsid w:val="00B967AF"/>
    <w:rsid w:val="00B967FB"/>
    <w:rsid w:val="00BA2DDB"/>
    <w:rsid w:val="00BA671F"/>
    <w:rsid w:val="00BA6EC4"/>
    <w:rsid w:val="00BA726F"/>
    <w:rsid w:val="00BA73B6"/>
    <w:rsid w:val="00BA7709"/>
    <w:rsid w:val="00BA7BAE"/>
    <w:rsid w:val="00BB0C47"/>
    <w:rsid w:val="00BB1BB4"/>
    <w:rsid w:val="00BB4FCD"/>
    <w:rsid w:val="00BC1CC8"/>
    <w:rsid w:val="00BC485F"/>
    <w:rsid w:val="00BC6D9C"/>
    <w:rsid w:val="00BD13EA"/>
    <w:rsid w:val="00BD41A1"/>
    <w:rsid w:val="00BD429D"/>
    <w:rsid w:val="00BD493A"/>
    <w:rsid w:val="00BD65AC"/>
    <w:rsid w:val="00BD66E8"/>
    <w:rsid w:val="00BD7C3F"/>
    <w:rsid w:val="00BE1D15"/>
    <w:rsid w:val="00BE345B"/>
    <w:rsid w:val="00BE3808"/>
    <w:rsid w:val="00BE3E3B"/>
    <w:rsid w:val="00BE6D44"/>
    <w:rsid w:val="00BF453C"/>
    <w:rsid w:val="00C010BE"/>
    <w:rsid w:val="00C03641"/>
    <w:rsid w:val="00C03783"/>
    <w:rsid w:val="00C03EC5"/>
    <w:rsid w:val="00C0415F"/>
    <w:rsid w:val="00C04D41"/>
    <w:rsid w:val="00C050B4"/>
    <w:rsid w:val="00C05A6F"/>
    <w:rsid w:val="00C05EAF"/>
    <w:rsid w:val="00C062E9"/>
    <w:rsid w:val="00C063B4"/>
    <w:rsid w:val="00C07B64"/>
    <w:rsid w:val="00C11810"/>
    <w:rsid w:val="00C1219A"/>
    <w:rsid w:val="00C13721"/>
    <w:rsid w:val="00C13E76"/>
    <w:rsid w:val="00C141FE"/>
    <w:rsid w:val="00C144D1"/>
    <w:rsid w:val="00C170F1"/>
    <w:rsid w:val="00C20135"/>
    <w:rsid w:val="00C20847"/>
    <w:rsid w:val="00C21626"/>
    <w:rsid w:val="00C218AF"/>
    <w:rsid w:val="00C22158"/>
    <w:rsid w:val="00C253AB"/>
    <w:rsid w:val="00C25BAA"/>
    <w:rsid w:val="00C25C21"/>
    <w:rsid w:val="00C27C7E"/>
    <w:rsid w:val="00C3066D"/>
    <w:rsid w:val="00C31EEE"/>
    <w:rsid w:val="00C335BF"/>
    <w:rsid w:val="00C34CC6"/>
    <w:rsid w:val="00C34E51"/>
    <w:rsid w:val="00C36CDE"/>
    <w:rsid w:val="00C37BA0"/>
    <w:rsid w:val="00C4001D"/>
    <w:rsid w:val="00C44A04"/>
    <w:rsid w:val="00C47E90"/>
    <w:rsid w:val="00C505B0"/>
    <w:rsid w:val="00C51B73"/>
    <w:rsid w:val="00C52DE4"/>
    <w:rsid w:val="00C543F4"/>
    <w:rsid w:val="00C61139"/>
    <w:rsid w:val="00C6185E"/>
    <w:rsid w:val="00C6291C"/>
    <w:rsid w:val="00C633CB"/>
    <w:rsid w:val="00C653AC"/>
    <w:rsid w:val="00C661B3"/>
    <w:rsid w:val="00C67F44"/>
    <w:rsid w:val="00C720B8"/>
    <w:rsid w:val="00C737BE"/>
    <w:rsid w:val="00C74279"/>
    <w:rsid w:val="00C760D7"/>
    <w:rsid w:val="00C7636E"/>
    <w:rsid w:val="00C801A6"/>
    <w:rsid w:val="00C83C82"/>
    <w:rsid w:val="00C86983"/>
    <w:rsid w:val="00C8762C"/>
    <w:rsid w:val="00C91460"/>
    <w:rsid w:val="00C97D91"/>
    <w:rsid w:val="00CA00F9"/>
    <w:rsid w:val="00CA0D6A"/>
    <w:rsid w:val="00CA28BE"/>
    <w:rsid w:val="00CA2961"/>
    <w:rsid w:val="00CA589F"/>
    <w:rsid w:val="00CA68AF"/>
    <w:rsid w:val="00CB2022"/>
    <w:rsid w:val="00CB4C57"/>
    <w:rsid w:val="00CB50D7"/>
    <w:rsid w:val="00CB70B5"/>
    <w:rsid w:val="00CB7177"/>
    <w:rsid w:val="00CB74DE"/>
    <w:rsid w:val="00CB7C17"/>
    <w:rsid w:val="00CC0977"/>
    <w:rsid w:val="00CC0CCD"/>
    <w:rsid w:val="00CC0FFD"/>
    <w:rsid w:val="00CC1998"/>
    <w:rsid w:val="00CC4946"/>
    <w:rsid w:val="00CC49D9"/>
    <w:rsid w:val="00CC4A67"/>
    <w:rsid w:val="00CC54A3"/>
    <w:rsid w:val="00CC6C17"/>
    <w:rsid w:val="00CC7BA7"/>
    <w:rsid w:val="00CD52C9"/>
    <w:rsid w:val="00CD5347"/>
    <w:rsid w:val="00CD6A38"/>
    <w:rsid w:val="00CE1A41"/>
    <w:rsid w:val="00CE3F9F"/>
    <w:rsid w:val="00CE51EB"/>
    <w:rsid w:val="00CE5834"/>
    <w:rsid w:val="00CE6379"/>
    <w:rsid w:val="00CE6FDB"/>
    <w:rsid w:val="00CF04C9"/>
    <w:rsid w:val="00CF50E4"/>
    <w:rsid w:val="00CF6FAF"/>
    <w:rsid w:val="00D00D42"/>
    <w:rsid w:val="00D0305E"/>
    <w:rsid w:val="00D0700C"/>
    <w:rsid w:val="00D0796E"/>
    <w:rsid w:val="00D118F4"/>
    <w:rsid w:val="00D1330C"/>
    <w:rsid w:val="00D13F7B"/>
    <w:rsid w:val="00D142DE"/>
    <w:rsid w:val="00D1488B"/>
    <w:rsid w:val="00D1494C"/>
    <w:rsid w:val="00D1603E"/>
    <w:rsid w:val="00D166B5"/>
    <w:rsid w:val="00D202A6"/>
    <w:rsid w:val="00D2374D"/>
    <w:rsid w:val="00D24649"/>
    <w:rsid w:val="00D26C0A"/>
    <w:rsid w:val="00D270A4"/>
    <w:rsid w:val="00D2716E"/>
    <w:rsid w:val="00D27A04"/>
    <w:rsid w:val="00D27C9A"/>
    <w:rsid w:val="00D32585"/>
    <w:rsid w:val="00D32CC1"/>
    <w:rsid w:val="00D34CCC"/>
    <w:rsid w:val="00D34E1B"/>
    <w:rsid w:val="00D34F97"/>
    <w:rsid w:val="00D3621B"/>
    <w:rsid w:val="00D375E2"/>
    <w:rsid w:val="00D376BA"/>
    <w:rsid w:val="00D478AD"/>
    <w:rsid w:val="00D50A71"/>
    <w:rsid w:val="00D5568A"/>
    <w:rsid w:val="00D56491"/>
    <w:rsid w:val="00D57B98"/>
    <w:rsid w:val="00D61CEA"/>
    <w:rsid w:val="00D62CD8"/>
    <w:rsid w:val="00D63229"/>
    <w:rsid w:val="00D63D73"/>
    <w:rsid w:val="00D66443"/>
    <w:rsid w:val="00D66B40"/>
    <w:rsid w:val="00D66E1E"/>
    <w:rsid w:val="00D725E3"/>
    <w:rsid w:val="00D726F8"/>
    <w:rsid w:val="00D7346D"/>
    <w:rsid w:val="00D734E4"/>
    <w:rsid w:val="00D74493"/>
    <w:rsid w:val="00D75722"/>
    <w:rsid w:val="00D7722F"/>
    <w:rsid w:val="00D8387F"/>
    <w:rsid w:val="00D87FCF"/>
    <w:rsid w:val="00D91F3B"/>
    <w:rsid w:val="00D92707"/>
    <w:rsid w:val="00D94732"/>
    <w:rsid w:val="00D967E0"/>
    <w:rsid w:val="00D972C7"/>
    <w:rsid w:val="00D973F8"/>
    <w:rsid w:val="00DA0DAF"/>
    <w:rsid w:val="00DA3101"/>
    <w:rsid w:val="00DA33CA"/>
    <w:rsid w:val="00DA381E"/>
    <w:rsid w:val="00DA4905"/>
    <w:rsid w:val="00DA4EF0"/>
    <w:rsid w:val="00DA4F01"/>
    <w:rsid w:val="00DA5BBA"/>
    <w:rsid w:val="00DA5D20"/>
    <w:rsid w:val="00DB20FC"/>
    <w:rsid w:val="00DB2B11"/>
    <w:rsid w:val="00DB2EA4"/>
    <w:rsid w:val="00DB67C9"/>
    <w:rsid w:val="00DB6A3F"/>
    <w:rsid w:val="00DB6DCF"/>
    <w:rsid w:val="00DB7BA2"/>
    <w:rsid w:val="00DC0A4C"/>
    <w:rsid w:val="00DC0C95"/>
    <w:rsid w:val="00DC2445"/>
    <w:rsid w:val="00DC4615"/>
    <w:rsid w:val="00DC4E0F"/>
    <w:rsid w:val="00DC6375"/>
    <w:rsid w:val="00DC6AD0"/>
    <w:rsid w:val="00DC6F84"/>
    <w:rsid w:val="00DD2686"/>
    <w:rsid w:val="00DD35DF"/>
    <w:rsid w:val="00DD365E"/>
    <w:rsid w:val="00DD6580"/>
    <w:rsid w:val="00DD6C0A"/>
    <w:rsid w:val="00DE331A"/>
    <w:rsid w:val="00DE5A0C"/>
    <w:rsid w:val="00DE659D"/>
    <w:rsid w:val="00DE6D35"/>
    <w:rsid w:val="00DE741C"/>
    <w:rsid w:val="00DF3F46"/>
    <w:rsid w:val="00DF418E"/>
    <w:rsid w:val="00DF7B1C"/>
    <w:rsid w:val="00DF7BCE"/>
    <w:rsid w:val="00E033DE"/>
    <w:rsid w:val="00E05AC4"/>
    <w:rsid w:val="00E10FAC"/>
    <w:rsid w:val="00E110A8"/>
    <w:rsid w:val="00E13372"/>
    <w:rsid w:val="00E17C72"/>
    <w:rsid w:val="00E17E85"/>
    <w:rsid w:val="00E20497"/>
    <w:rsid w:val="00E21FC6"/>
    <w:rsid w:val="00E268F2"/>
    <w:rsid w:val="00E333CD"/>
    <w:rsid w:val="00E3374A"/>
    <w:rsid w:val="00E346DF"/>
    <w:rsid w:val="00E360FF"/>
    <w:rsid w:val="00E36A60"/>
    <w:rsid w:val="00E41766"/>
    <w:rsid w:val="00E43475"/>
    <w:rsid w:val="00E43DC3"/>
    <w:rsid w:val="00E45FE6"/>
    <w:rsid w:val="00E512BB"/>
    <w:rsid w:val="00E52470"/>
    <w:rsid w:val="00E53020"/>
    <w:rsid w:val="00E6086E"/>
    <w:rsid w:val="00E60DF9"/>
    <w:rsid w:val="00E62331"/>
    <w:rsid w:val="00E65093"/>
    <w:rsid w:val="00E669E2"/>
    <w:rsid w:val="00E721E2"/>
    <w:rsid w:val="00E74ED2"/>
    <w:rsid w:val="00E76135"/>
    <w:rsid w:val="00E8167B"/>
    <w:rsid w:val="00E84BC3"/>
    <w:rsid w:val="00E8577A"/>
    <w:rsid w:val="00E8670C"/>
    <w:rsid w:val="00E86795"/>
    <w:rsid w:val="00E86F12"/>
    <w:rsid w:val="00E87609"/>
    <w:rsid w:val="00E90D54"/>
    <w:rsid w:val="00E91B78"/>
    <w:rsid w:val="00E93087"/>
    <w:rsid w:val="00E933A3"/>
    <w:rsid w:val="00E95796"/>
    <w:rsid w:val="00E97E28"/>
    <w:rsid w:val="00EA27F1"/>
    <w:rsid w:val="00EA2E7B"/>
    <w:rsid w:val="00EA635D"/>
    <w:rsid w:val="00EB1775"/>
    <w:rsid w:val="00EB53CC"/>
    <w:rsid w:val="00EB5B8F"/>
    <w:rsid w:val="00EC2844"/>
    <w:rsid w:val="00EC459B"/>
    <w:rsid w:val="00EC6ADD"/>
    <w:rsid w:val="00ED0396"/>
    <w:rsid w:val="00ED4850"/>
    <w:rsid w:val="00ED4A28"/>
    <w:rsid w:val="00ED66E1"/>
    <w:rsid w:val="00ED75D5"/>
    <w:rsid w:val="00ED7679"/>
    <w:rsid w:val="00EE0AFB"/>
    <w:rsid w:val="00EE1C09"/>
    <w:rsid w:val="00EE2399"/>
    <w:rsid w:val="00EE483D"/>
    <w:rsid w:val="00EF6C6C"/>
    <w:rsid w:val="00F0168F"/>
    <w:rsid w:val="00F02228"/>
    <w:rsid w:val="00F048D3"/>
    <w:rsid w:val="00F0517D"/>
    <w:rsid w:val="00F0553D"/>
    <w:rsid w:val="00F056FC"/>
    <w:rsid w:val="00F059DF"/>
    <w:rsid w:val="00F06656"/>
    <w:rsid w:val="00F10476"/>
    <w:rsid w:val="00F135D8"/>
    <w:rsid w:val="00F17008"/>
    <w:rsid w:val="00F20007"/>
    <w:rsid w:val="00F2619B"/>
    <w:rsid w:val="00F30D2A"/>
    <w:rsid w:val="00F31299"/>
    <w:rsid w:val="00F3241C"/>
    <w:rsid w:val="00F3534A"/>
    <w:rsid w:val="00F3684D"/>
    <w:rsid w:val="00F43005"/>
    <w:rsid w:val="00F43BC7"/>
    <w:rsid w:val="00F44AA9"/>
    <w:rsid w:val="00F50665"/>
    <w:rsid w:val="00F554D6"/>
    <w:rsid w:val="00F55920"/>
    <w:rsid w:val="00F560F5"/>
    <w:rsid w:val="00F6022C"/>
    <w:rsid w:val="00F60C5B"/>
    <w:rsid w:val="00F640AD"/>
    <w:rsid w:val="00F64353"/>
    <w:rsid w:val="00F65738"/>
    <w:rsid w:val="00F65788"/>
    <w:rsid w:val="00F657DF"/>
    <w:rsid w:val="00F66327"/>
    <w:rsid w:val="00F714A5"/>
    <w:rsid w:val="00F71AC5"/>
    <w:rsid w:val="00F82D6B"/>
    <w:rsid w:val="00F83D9E"/>
    <w:rsid w:val="00F85325"/>
    <w:rsid w:val="00F901CA"/>
    <w:rsid w:val="00F914DA"/>
    <w:rsid w:val="00F91503"/>
    <w:rsid w:val="00F93C35"/>
    <w:rsid w:val="00F94BC1"/>
    <w:rsid w:val="00FA270A"/>
    <w:rsid w:val="00FA446A"/>
    <w:rsid w:val="00FA4670"/>
    <w:rsid w:val="00FB6787"/>
    <w:rsid w:val="00FC109A"/>
    <w:rsid w:val="00FC3D41"/>
    <w:rsid w:val="00FC608D"/>
    <w:rsid w:val="00FC73D0"/>
    <w:rsid w:val="00FC7A8D"/>
    <w:rsid w:val="00FD1608"/>
    <w:rsid w:val="00FD1771"/>
    <w:rsid w:val="00FD22B1"/>
    <w:rsid w:val="00FD4B90"/>
    <w:rsid w:val="00FD5AE3"/>
    <w:rsid w:val="00FE00B6"/>
    <w:rsid w:val="00FE2F97"/>
    <w:rsid w:val="00FE33CC"/>
    <w:rsid w:val="00FE6D99"/>
    <w:rsid w:val="00FF17D5"/>
    <w:rsid w:val="00FF1A97"/>
    <w:rsid w:val="00FF233C"/>
    <w:rsid w:val="00FF28A7"/>
    <w:rsid w:val="00FF70E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2375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Default Paragraph Font" w:uiPriority="1"/>
    <w:lsdException w:name="Body Text" w:qFormat="1"/>
    <w:lsdException w:name="Subtitle" w:qFormat="1"/>
    <w:lsdException w:name="Hyperlink" w:uiPriority="99"/>
    <w:lsdException w:name="FollowedHyperlink" w:uiPriority="99"/>
    <w:lsdException w:name="Strong"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6756C2"/>
    <w:rPr>
      <w:sz w:val="26"/>
      <w:szCs w:val="24"/>
    </w:rPr>
  </w:style>
  <w:style w:type="paragraph" w:styleId="Heading1">
    <w:name w:val="heading 1"/>
    <w:basedOn w:val="BodyText"/>
    <w:next w:val="BodyText"/>
    <w:rsid w:val="006756C2"/>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6756C2"/>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6756C2"/>
    <w:pPr>
      <w:spacing w:before="560" w:line="320" w:lineRule="exact"/>
      <w:ind w:left="0" w:firstLine="0"/>
      <w:outlineLvl w:val="2"/>
    </w:pPr>
    <w:rPr>
      <w:sz w:val="26"/>
    </w:rPr>
  </w:style>
  <w:style w:type="paragraph" w:styleId="Heading4">
    <w:name w:val="heading 4"/>
    <w:basedOn w:val="Heading3"/>
    <w:next w:val="BodyText"/>
    <w:qFormat/>
    <w:rsid w:val="006756C2"/>
    <w:pPr>
      <w:spacing w:before="480"/>
      <w:outlineLvl w:val="3"/>
    </w:pPr>
    <w:rPr>
      <w:b w:val="0"/>
      <w:i/>
      <w:sz w:val="24"/>
    </w:rPr>
  </w:style>
  <w:style w:type="paragraph" w:styleId="Heading5">
    <w:name w:val="heading 5"/>
    <w:basedOn w:val="Heading4"/>
    <w:next w:val="BodyText"/>
    <w:qFormat/>
    <w:rsid w:val="006756C2"/>
    <w:pPr>
      <w:outlineLvl w:val="4"/>
    </w:pPr>
    <w:rPr>
      <w:rFonts w:ascii="Times New Roman" w:hAnsi="Times New Roman"/>
      <w:sz w:val="26"/>
    </w:rPr>
  </w:style>
  <w:style w:type="paragraph" w:styleId="Heading6">
    <w:name w:val="heading 6"/>
    <w:basedOn w:val="BodyText"/>
    <w:next w:val="BodyText"/>
    <w:rsid w:val="006756C2"/>
    <w:pPr>
      <w:spacing w:after="60"/>
      <w:jc w:val="left"/>
      <w:outlineLvl w:val="5"/>
    </w:pPr>
    <w:rPr>
      <w:i/>
      <w:sz w:val="22"/>
    </w:rPr>
  </w:style>
  <w:style w:type="paragraph" w:styleId="Heading7">
    <w:name w:val="heading 7"/>
    <w:basedOn w:val="BodyText"/>
    <w:next w:val="BodyText"/>
    <w:rsid w:val="006756C2"/>
    <w:pPr>
      <w:spacing w:after="60" w:line="240" w:lineRule="auto"/>
      <w:jc w:val="left"/>
      <w:outlineLvl w:val="6"/>
    </w:pPr>
    <w:rPr>
      <w:rFonts w:ascii="Arial" w:hAnsi="Arial"/>
      <w:sz w:val="20"/>
    </w:rPr>
  </w:style>
  <w:style w:type="paragraph" w:styleId="Heading8">
    <w:name w:val="heading 8"/>
    <w:basedOn w:val="BodyText"/>
    <w:next w:val="BodyText"/>
    <w:rsid w:val="006756C2"/>
    <w:pPr>
      <w:spacing w:after="60" w:line="240" w:lineRule="auto"/>
      <w:jc w:val="left"/>
      <w:outlineLvl w:val="7"/>
    </w:pPr>
    <w:rPr>
      <w:rFonts w:ascii="Arial" w:hAnsi="Arial"/>
      <w:i/>
      <w:sz w:val="20"/>
    </w:rPr>
  </w:style>
  <w:style w:type="paragraph" w:styleId="Heading9">
    <w:name w:val="heading 9"/>
    <w:basedOn w:val="BodyText"/>
    <w:next w:val="BodyText"/>
    <w:rsid w:val="006756C2"/>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rsid w:val="006756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756C2"/>
  </w:style>
  <w:style w:type="paragraph" w:styleId="BodyText">
    <w:name w:val="Body Text"/>
    <w:aliases w:val="new legislation style,Body Text Char1 Char,Body Text Char Char Char,Body Text Char1 Char Char Char,Body Text Char Char Char Char Char1,Body Text Char2 Char1 Char Char Char Char Char,Body Text Char2 Char,new legislation style Char1 Char"/>
    <w:link w:val="BodyTextChar"/>
    <w:qFormat/>
    <w:rsid w:val="006756C2"/>
    <w:pPr>
      <w:spacing w:before="240" w:line="320" w:lineRule="atLeast"/>
      <w:jc w:val="both"/>
    </w:pPr>
    <w:rPr>
      <w:sz w:val="26"/>
    </w:rPr>
  </w:style>
  <w:style w:type="character" w:customStyle="1" w:styleId="BodyTextChar">
    <w:name w:val="Body Text Char"/>
    <w:aliases w:val="new legislation style Char,Body Text Char1 Char Char,Body Text Char Char Char Char,Body Text Char1 Char Char Char Char,Body Text Char Char Char Char Char1 Char,Body Text Char2 Char1 Char Char Char Char Char Char,Body Text Char2 Char Char"/>
    <w:link w:val="BodyText"/>
    <w:rsid w:val="001F39F2"/>
    <w:rPr>
      <w:sz w:val="26"/>
    </w:rPr>
  </w:style>
  <w:style w:type="paragraph" w:customStyle="1" w:styleId="Chapter">
    <w:name w:val="Chapter"/>
    <w:basedOn w:val="Heading1"/>
    <w:next w:val="BodyText"/>
    <w:link w:val="ChapterChar"/>
    <w:semiHidden/>
    <w:rsid w:val="006756C2"/>
    <w:pPr>
      <w:ind w:left="0" w:firstLine="0"/>
      <w:outlineLvl w:val="9"/>
    </w:pPr>
  </w:style>
  <w:style w:type="character" w:customStyle="1" w:styleId="ChapterChar">
    <w:name w:val="Chapter Char"/>
    <w:link w:val="Chapter"/>
    <w:semiHidden/>
    <w:rsid w:val="001F39F2"/>
    <w:rPr>
      <w:sz w:val="52"/>
    </w:rPr>
  </w:style>
  <w:style w:type="paragraph" w:styleId="Footer">
    <w:name w:val="footer"/>
    <w:basedOn w:val="BodyText"/>
    <w:semiHidden/>
    <w:rsid w:val="006756C2"/>
    <w:pPr>
      <w:spacing w:before="80" w:line="200" w:lineRule="exact"/>
      <w:ind w:right="6"/>
      <w:jc w:val="left"/>
    </w:pPr>
    <w:rPr>
      <w:caps/>
      <w:spacing w:val="-4"/>
      <w:sz w:val="16"/>
    </w:rPr>
  </w:style>
  <w:style w:type="paragraph" w:customStyle="1" w:styleId="FooterEnd">
    <w:name w:val="Footer End"/>
    <w:basedOn w:val="Footer"/>
    <w:rsid w:val="006756C2"/>
    <w:pPr>
      <w:spacing w:before="0" w:line="20" w:lineRule="exact"/>
    </w:pPr>
  </w:style>
  <w:style w:type="paragraph" w:styleId="Header">
    <w:name w:val="header"/>
    <w:basedOn w:val="BodyText"/>
    <w:rsid w:val="006756C2"/>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6756C2"/>
    <w:pPr>
      <w:spacing w:line="20" w:lineRule="exact"/>
    </w:pPr>
    <w:rPr>
      <w:sz w:val="16"/>
    </w:rPr>
  </w:style>
  <w:style w:type="paragraph" w:customStyle="1" w:styleId="HeaderEven">
    <w:name w:val="Header Even"/>
    <w:basedOn w:val="Header"/>
    <w:semiHidden/>
    <w:rsid w:val="006756C2"/>
  </w:style>
  <w:style w:type="paragraph" w:customStyle="1" w:styleId="HeaderOdd">
    <w:name w:val="Header Odd"/>
    <w:basedOn w:val="Header"/>
    <w:semiHidden/>
    <w:rsid w:val="006756C2"/>
  </w:style>
  <w:style w:type="character" w:styleId="PageNumber">
    <w:name w:val="page number"/>
    <w:basedOn w:val="DefaultParagraphFont"/>
    <w:rsid w:val="006756C2"/>
    <w:rPr>
      <w:rFonts w:ascii="Arial" w:hAnsi="Arial"/>
      <w:b/>
      <w:sz w:val="16"/>
    </w:rPr>
  </w:style>
  <w:style w:type="paragraph" w:customStyle="1" w:styleId="Abbreviation">
    <w:name w:val="Abbreviation"/>
    <w:basedOn w:val="BodyText"/>
    <w:rsid w:val="006756C2"/>
    <w:pPr>
      <w:spacing w:before="120"/>
      <w:ind w:left="2381" w:hanging="2381"/>
      <w:jc w:val="left"/>
    </w:pPr>
  </w:style>
  <w:style w:type="paragraph" w:customStyle="1" w:styleId="Box">
    <w:name w:val="Box"/>
    <w:basedOn w:val="BodyText"/>
    <w:link w:val="BoxChar"/>
    <w:qFormat/>
    <w:rsid w:val="006756C2"/>
    <w:pPr>
      <w:keepNext/>
      <w:spacing w:before="120" w:line="280" w:lineRule="atLeast"/>
    </w:pPr>
    <w:rPr>
      <w:rFonts w:ascii="Arial" w:hAnsi="Arial"/>
      <w:sz w:val="22"/>
    </w:rPr>
  </w:style>
  <w:style w:type="character" w:customStyle="1" w:styleId="BoxChar">
    <w:name w:val="Box Char"/>
    <w:link w:val="Box"/>
    <w:rsid w:val="001F39F2"/>
    <w:rPr>
      <w:rFonts w:ascii="Arial" w:hAnsi="Arial"/>
      <w:sz w:val="22"/>
    </w:rPr>
  </w:style>
  <w:style w:type="paragraph" w:customStyle="1" w:styleId="BoxContinued">
    <w:name w:val="Box Continued"/>
    <w:basedOn w:val="BodyText"/>
    <w:next w:val="BodyText"/>
    <w:semiHidden/>
    <w:rsid w:val="006756C2"/>
    <w:pPr>
      <w:spacing w:before="180" w:line="220" w:lineRule="exact"/>
      <w:jc w:val="right"/>
    </w:pPr>
    <w:rPr>
      <w:rFonts w:ascii="Arial" w:hAnsi="Arial"/>
      <w:sz w:val="18"/>
    </w:rPr>
  </w:style>
  <w:style w:type="paragraph" w:customStyle="1" w:styleId="BoxHeading1">
    <w:name w:val="Box Heading 1"/>
    <w:basedOn w:val="BodyText"/>
    <w:next w:val="Box"/>
    <w:rsid w:val="006756C2"/>
    <w:pPr>
      <w:keepNext/>
      <w:spacing w:before="200" w:line="280" w:lineRule="atLeast"/>
    </w:pPr>
    <w:rPr>
      <w:rFonts w:ascii="Arial" w:hAnsi="Arial"/>
      <w:b/>
      <w:sz w:val="22"/>
    </w:rPr>
  </w:style>
  <w:style w:type="paragraph" w:customStyle="1" w:styleId="BoxHeading2">
    <w:name w:val="Box Heading 2"/>
    <w:basedOn w:val="BoxHeading1"/>
    <w:next w:val="Normal"/>
    <w:rsid w:val="006756C2"/>
    <w:rPr>
      <w:b w:val="0"/>
      <w:i/>
    </w:rPr>
  </w:style>
  <w:style w:type="paragraph" w:customStyle="1" w:styleId="BoxListBullet">
    <w:name w:val="Box List Bullet"/>
    <w:basedOn w:val="BodyText"/>
    <w:rsid w:val="006756C2"/>
    <w:pPr>
      <w:keepNext/>
      <w:numPr>
        <w:numId w:val="1"/>
      </w:numPr>
      <w:spacing w:before="60" w:line="280" w:lineRule="atLeast"/>
    </w:pPr>
    <w:rPr>
      <w:rFonts w:ascii="Arial" w:hAnsi="Arial"/>
      <w:sz w:val="22"/>
    </w:rPr>
  </w:style>
  <w:style w:type="paragraph" w:customStyle="1" w:styleId="BoxListBullet2">
    <w:name w:val="Box List Bullet 2"/>
    <w:basedOn w:val="BodyText"/>
    <w:rsid w:val="006756C2"/>
    <w:pPr>
      <w:keepNext/>
      <w:numPr>
        <w:numId w:val="2"/>
      </w:numPr>
      <w:spacing w:before="60" w:line="280" w:lineRule="atLeast"/>
    </w:pPr>
    <w:rPr>
      <w:rFonts w:ascii="Arial" w:hAnsi="Arial"/>
      <w:sz w:val="22"/>
    </w:rPr>
  </w:style>
  <w:style w:type="paragraph" w:customStyle="1" w:styleId="BoxListNumber">
    <w:name w:val="Box List Number"/>
    <w:basedOn w:val="BodyText"/>
    <w:rsid w:val="006756C2"/>
    <w:pPr>
      <w:keepNext/>
      <w:numPr>
        <w:numId w:val="14"/>
      </w:numPr>
      <w:spacing w:before="60" w:line="280" w:lineRule="atLeast"/>
    </w:pPr>
    <w:rPr>
      <w:rFonts w:ascii="Arial" w:hAnsi="Arial"/>
      <w:sz w:val="22"/>
    </w:rPr>
  </w:style>
  <w:style w:type="paragraph" w:customStyle="1" w:styleId="BoxListNumber2">
    <w:name w:val="Box List Number 2"/>
    <w:basedOn w:val="BoxListNumber"/>
    <w:rsid w:val="006756C2"/>
    <w:pPr>
      <w:numPr>
        <w:ilvl w:val="1"/>
      </w:numPr>
    </w:pPr>
  </w:style>
  <w:style w:type="paragraph" w:customStyle="1" w:styleId="BoxQuote">
    <w:name w:val="Box Quote"/>
    <w:basedOn w:val="BodyText"/>
    <w:next w:val="Box"/>
    <w:link w:val="BoxQuoteChar"/>
    <w:rsid w:val="006756C2"/>
    <w:pPr>
      <w:keepNext/>
      <w:spacing w:before="60" w:line="260" w:lineRule="exact"/>
      <w:ind w:left="284"/>
    </w:pPr>
    <w:rPr>
      <w:rFonts w:ascii="Arial" w:hAnsi="Arial"/>
      <w:sz w:val="20"/>
    </w:rPr>
  </w:style>
  <w:style w:type="character" w:customStyle="1" w:styleId="BoxQuoteChar">
    <w:name w:val="Box Quote Char"/>
    <w:link w:val="BoxQuote"/>
    <w:rsid w:val="001F39F2"/>
    <w:rPr>
      <w:rFonts w:ascii="Arial" w:hAnsi="Arial"/>
    </w:rPr>
  </w:style>
  <w:style w:type="paragraph" w:customStyle="1" w:styleId="Note">
    <w:name w:val="Note"/>
    <w:basedOn w:val="BodyText"/>
    <w:next w:val="BodyText"/>
    <w:link w:val="NoteChar"/>
    <w:rsid w:val="006756C2"/>
    <w:pPr>
      <w:keepLines/>
      <w:spacing w:before="80" w:line="220" w:lineRule="exact"/>
    </w:pPr>
    <w:rPr>
      <w:rFonts w:ascii="Arial" w:hAnsi="Arial"/>
      <w:sz w:val="18"/>
    </w:rPr>
  </w:style>
  <w:style w:type="character" w:customStyle="1" w:styleId="NoteChar">
    <w:name w:val="Note Char"/>
    <w:link w:val="Note"/>
    <w:rsid w:val="001F39F2"/>
    <w:rPr>
      <w:rFonts w:ascii="Arial" w:hAnsi="Arial"/>
      <w:sz w:val="18"/>
    </w:rPr>
  </w:style>
  <w:style w:type="paragraph" w:customStyle="1" w:styleId="Source">
    <w:name w:val="Source"/>
    <w:basedOn w:val="Note"/>
    <w:next w:val="BodyText"/>
    <w:link w:val="SourceChar"/>
    <w:rsid w:val="006756C2"/>
    <w:pPr>
      <w:spacing w:after="120"/>
    </w:pPr>
  </w:style>
  <w:style w:type="character" w:customStyle="1" w:styleId="SourceChar">
    <w:name w:val="Source Char"/>
    <w:basedOn w:val="NoteChar"/>
    <w:link w:val="Source"/>
    <w:rsid w:val="001F39F2"/>
    <w:rPr>
      <w:rFonts w:ascii="Arial" w:hAnsi="Arial"/>
      <w:sz w:val="18"/>
    </w:rPr>
  </w:style>
  <w:style w:type="paragraph" w:customStyle="1" w:styleId="BoxSource">
    <w:name w:val="Box Source"/>
    <w:basedOn w:val="Source"/>
    <w:next w:val="BodyText"/>
    <w:rsid w:val="006756C2"/>
    <w:pPr>
      <w:spacing w:before="180" w:after="0"/>
    </w:pPr>
  </w:style>
  <w:style w:type="paragraph" w:customStyle="1" w:styleId="BoxSpace">
    <w:name w:val="Box Space"/>
    <w:basedOn w:val="BodyText"/>
    <w:link w:val="BoxSpaceChar"/>
    <w:rsid w:val="00B83E02"/>
    <w:pPr>
      <w:keepNext/>
      <w:spacing w:before="360" w:line="80" w:lineRule="exact"/>
      <w:jc w:val="left"/>
    </w:pPr>
  </w:style>
  <w:style w:type="character" w:customStyle="1" w:styleId="BoxSpaceChar">
    <w:name w:val="Box Space Char"/>
    <w:basedOn w:val="DefaultParagraphFont"/>
    <w:link w:val="BoxSpace"/>
    <w:rsid w:val="00B772AF"/>
    <w:rPr>
      <w:sz w:val="26"/>
    </w:rPr>
  </w:style>
  <w:style w:type="paragraph" w:styleId="Caption">
    <w:name w:val="caption"/>
    <w:basedOn w:val="Normal"/>
    <w:next w:val="BodyText"/>
    <w:rsid w:val="006756C2"/>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6756C2"/>
    <w:pPr>
      <w:spacing w:before="120" w:after="0"/>
      <w:ind w:left="1304" w:hanging="1304"/>
    </w:pPr>
    <w:rPr>
      <w:sz w:val="24"/>
    </w:rPr>
  </w:style>
  <w:style w:type="paragraph" w:customStyle="1" w:styleId="BoxSubtitle">
    <w:name w:val="Box Subtitle"/>
    <w:basedOn w:val="BoxTitle"/>
    <w:next w:val="Normal"/>
    <w:rsid w:val="006756C2"/>
    <w:pPr>
      <w:spacing w:after="80" w:line="200" w:lineRule="exact"/>
      <w:ind w:firstLine="0"/>
    </w:pPr>
    <w:rPr>
      <w:b w:val="0"/>
      <w:sz w:val="20"/>
    </w:rPr>
  </w:style>
  <w:style w:type="character" w:customStyle="1" w:styleId="BoxTitleChar">
    <w:name w:val="Box Title Char"/>
    <w:link w:val="BoxTitle"/>
    <w:rsid w:val="001F39F2"/>
    <w:rPr>
      <w:rFonts w:ascii="Arial" w:hAnsi="Arial"/>
      <w:b/>
      <w:sz w:val="24"/>
      <w:szCs w:val="24"/>
    </w:rPr>
  </w:style>
  <w:style w:type="paragraph" w:customStyle="1" w:styleId="ChapterSummary">
    <w:name w:val="Chapter Summary"/>
    <w:basedOn w:val="BodyText"/>
    <w:rsid w:val="006756C2"/>
    <w:pPr>
      <w:ind w:left="907"/>
    </w:pPr>
    <w:rPr>
      <w:rFonts w:ascii="Arial" w:hAnsi="Arial"/>
      <w:b/>
      <w:sz w:val="22"/>
    </w:rPr>
  </w:style>
  <w:style w:type="character" w:styleId="CommentReference">
    <w:name w:val="annotation reference"/>
    <w:basedOn w:val="DefaultParagraphFont"/>
    <w:semiHidden/>
    <w:rsid w:val="006756C2"/>
    <w:rPr>
      <w:b/>
      <w:vanish/>
      <w:color w:val="FF00FF"/>
      <w:sz w:val="20"/>
    </w:rPr>
  </w:style>
  <w:style w:type="paragraph" w:styleId="CommentText">
    <w:name w:val="annotation text"/>
    <w:basedOn w:val="Normal"/>
    <w:link w:val="CommentTextChar"/>
    <w:semiHidden/>
    <w:rsid w:val="006756C2"/>
    <w:pPr>
      <w:spacing w:before="120" w:line="240" w:lineRule="atLeast"/>
      <w:ind w:left="567" w:hanging="567"/>
    </w:pPr>
    <w:rPr>
      <w:sz w:val="20"/>
    </w:rPr>
  </w:style>
  <w:style w:type="character" w:customStyle="1" w:styleId="CommentTextChar">
    <w:name w:val="Comment Text Char"/>
    <w:basedOn w:val="DefaultParagraphFont"/>
    <w:link w:val="CommentText"/>
    <w:semiHidden/>
    <w:rsid w:val="001F39F2"/>
    <w:rPr>
      <w:szCs w:val="24"/>
    </w:rPr>
  </w:style>
  <w:style w:type="paragraph" w:customStyle="1" w:styleId="Continued">
    <w:name w:val="Continued"/>
    <w:basedOn w:val="BoxContinued"/>
    <w:next w:val="BodyText"/>
    <w:link w:val="ContinuedChar"/>
    <w:rsid w:val="006756C2"/>
  </w:style>
  <w:style w:type="character" w:customStyle="1" w:styleId="ContinuedChar">
    <w:name w:val="Continued Char"/>
    <w:link w:val="Continued"/>
    <w:rsid w:val="001F39F2"/>
    <w:rPr>
      <w:rFonts w:ascii="Arial" w:hAnsi="Arial"/>
      <w:sz w:val="18"/>
    </w:rPr>
  </w:style>
  <w:style w:type="character" w:customStyle="1" w:styleId="DocumentInfo">
    <w:name w:val="Document Info"/>
    <w:basedOn w:val="DefaultParagraphFont"/>
    <w:semiHidden/>
    <w:rsid w:val="006756C2"/>
    <w:rPr>
      <w:rFonts w:ascii="Arial" w:hAnsi="Arial"/>
      <w:sz w:val="14"/>
    </w:rPr>
  </w:style>
  <w:style w:type="character" w:customStyle="1" w:styleId="DraftingNote">
    <w:name w:val="Drafting Note"/>
    <w:basedOn w:val="DefaultParagraphFont"/>
    <w:rsid w:val="006756C2"/>
    <w:rPr>
      <w:b/>
      <w:color w:val="FF0000"/>
      <w:sz w:val="24"/>
      <w:u w:val="dotted"/>
    </w:rPr>
  </w:style>
  <w:style w:type="paragraph" w:customStyle="1" w:styleId="Figure">
    <w:name w:val="Figure"/>
    <w:basedOn w:val="BodyText"/>
    <w:link w:val="FigureChar"/>
    <w:rsid w:val="006756C2"/>
    <w:pPr>
      <w:keepNext/>
      <w:spacing w:before="120" w:after="120" w:line="240" w:lineRule="atLeast"/>
      <w:jc w:val="center"/>
    </w:pPr>
  </w:style>
  <w:style w:type="character" w:customStyle="1" w:styleId="FigureChar">
    <w:name w:val="Figure Char"/>
    <w:link w:val="Figure"/>
    <w:rsid w:val="001F39F2"/>
    <w:rPr>
      <w:sz w:val="26"/>
    </w:rPr>
  </w:style>
  <w:style w:type="paragraph" w:customStyle="1" w:styleId="FigureTitle">
    <w:name w:val="Figure Title"/>
    <w:basedOn w:val="Caption"/>
    <w:next w:val="Subtitle"/>
    <w:link w:val="FigureTitleChar"/>
    <w:rsid w:val="006756C2"/>
    <w:rPr>
      <w:sz w:val="24"/>
    </w:rPr>
  </w:style>
  <w:style w:type="paragraph" w:styleId="Subtitle">
    <w:name w:val="Subtitle"/>
    <w:basedOn w:val="Caption"/>
    <w:link w:val="SubtitleChar"/>
    <w:rsid w:val="006756C2"/>
    <w:pPr>
      <w:spacing w:before="0" w:line="200" w:lineRule="exact"/>
      <w:ind w:firstLine="0"/>
    </w:pPr>
    <w:rPr>
      <w:b w:val="0"/>
      <w:sz w:val="20"/>
    </w:rPr>
  </w:style>
  <w:style w:type="character" w:customStyle="1" w:styleId="SubtitleChar">
    <w:name w:val="Subtitle Char"/>
    <w:basedOn w:val="DefaultParagraphFont"/>
    <w:link w:val="Subtitle"/>
    <w:rsid w:val="006756C2"/>
    <w:rPr>
      <w:rFonts w:ascii="Arial" w:hAnsi="Arial"/>
      <w:szCs w:val="24"/>
    </w:rPr>
  </w:style>
  <w:style w:type="character" w:customStyle="1" w:styleId="FigureTitleChar">
    <w:name w:val="Figure Title Char"/>
    <w:link w:val="FigureTitle"/>
    <w:rsid w:val="001F39F2"/>
    <w:rPr>
      <w:rFonts w:ascii="Arial" w:hAnsi="Arial"/>
      <w:b/>
      <w:sz w:val="24"/>
      <w:szCs w:val="24"/>
    </w:rPr>
  </w:style>
  <w:style w:type="paragraph" w:customStyle="1" w:styleId="Finding">
    <w:name w:val="Finding"/>
    <w:basedOn w:val="BodyText"/>
    <w:rsid w:val="006756C2"/>
    <w:pPr>
      <w:keepLines/>
      <w:spacing w:before="180"/>
    </w:pPr>
    <w:rPr>
      <w:i/>
    </w:rPr>
  </w:style>
  <w:style w:type="paragraph" w:customStyle="1" w:styleId="FindingBullet">
    <w:name w:val="Finding Bullet"/>
    <w:basedOn w:val="Finding"/>
    <w:rsid w:val="006756C2"/>
    <w:pPr>
      <w:numPr>
        <w:numId w:val="3"/>
      </w:numPr>
      <w:spacing w:before="80"/>
    </w:pPr>
  </w:style>
  <w:style w:type="paragraph" w:customStyle="1" w:styleId="FindingNoTitle">
    <w:name w:val="Finding NoTitle"/>
    <w:basedOn w:val="Finding"/>
    <w:rsid w:val="006756C2"/>
    <w:pPr>
      <w:spacing w:before="240"/>
    </w:pPr>
  </w:style>
  <w:style w:type="paragraph" w:customStyle="1" w:styleId="RecTitle">
    <w:name w:val="Rec Title"/>
    <w:basedOn w:val="BodyText"/>
    <w:next w:val="Normal"/>
    <w:rsid w:val="006756C2"/>
    <w:pPr>
      <w:keepNext/>
      <w:keepLines/>
    </w:pPr>
    <w:rPr>
      <w:caps/>
      <w:sz w:val="20"/>
    </w:rPr>
  </w:style>
  <w:style w:type="paragraph" w:customStyle="1" w:styleId="FindingTitle">
    <w:name w:val="Finding Title"/>
    <w:basedOn w:val="RecTitle"/>
    <w:next w:val="Finding"/>
    <w:rsid w:val="006756C2"/>
    <w:pPr>
      <w:framePr w:wrap="notBeside" w:hAnchor="text"/>
    </w:pPr>
  </w:style>
  <w:style w:type="character" w:styleId="FootnoteReference">
    <w:name w:val="footnote reference"/>
    <w:basedOn w:val="DefaultParagraphFont"/>
    <w:rsid w:val="006756C2"/>
    <w:rPr>
      <w:rFonts w:ascii="Times New Roman" w:hAnsi="Times New Roman"/>
      <w:position w:val="6"/>
      <w:sz w:val="22"/>
      <w:vertAlign w:val="baseline"/>
    </w:rPr>
  </w:style>
  <w:style w:type="paragraph" w:styleId="FootnoteText">
    <w:name w:val="footnote text"/>
    <w:basedOn w:val="BodyText"/>
    <w:rsid w:val="006756C2"/>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6756C2"/>
    <w:pPr>
      <w:spacing w:before="360" w:after="120"/>
    </w:pPr>
    <w:rPr>
      <w:rFonts w:ascii="Arial" w:hAnsi="Arial"/>
      <w:sz w:val="24"/>
    </w:rPr>
  </w:style>
  <w:style w:type="paragraph" w:customStyle="1" w:styleId="Jurisdictioncommentsbodytext">
    <w:name w:val="Jurisdiction comments body text"/>
    <w:rsid w:val="006756C2"/>
    <w:pPr>
      <w:spacing w:after="140"/>
      <w:jc w:val="both"/>
    </w:pPr>
    <w:rPr>
      <w:rFonts w:ascii="Arial" w:hAnsi="Arial"/>
      <w:sz w:val="24"/>
      <w:lang w:eastAsia="en-US"/>
    </w:rPr>
  </w:style>
  <w:style w:type="paragraph" w:customStyle="1" w:styleId="Jurisdictioncommentsheading">
    <w:name w:val="Jurisdiction comments heading"/>
    <w:rsid w:val="006756C2"/>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6756C2"/>
    <w:pPr>
      <w:numPr>
        <w:numId w:val="4"/>
      </w:numPr>
      <w:spacing w:after="140"/>
      <w:jc w:val="both"/>
    </w:pPr>
    <w:rPr>
      <w:rFonts w:ascii="Arial" w:hAnsi="Arial"/>
      <w:sz w:val="24"/>
      <w:lang w:eastAsia="en-US"/>
    </w:rPr>
  </w:style>
  <w:style w:type="character" w:customStyle="1" w:styleId="JurisdictioncommentslistbulletChar">
    <w:name w:val="Jurisdiction comments list bullet Char"/>
    <w:link w:val="Jurisdictioncommentslistbullet"/>
    <w:rsid w:val="001F39F2"/>
    <w:rPr>
      <w:rFonts w:ascii="Arial" w:hAnsi="Arial"/>
      <w:sz w:val="24"/>
      <w:lang w:eastAsia="en-US"/>
    </w:rPr>
  </w:style>
  <w:style w:type="paragraph" w:styleId="ListBullet">
    <w:name w:val="List Bullet"/>
    <w:basedOn w:val="BodyText"/>
    <w:link w:val="ListBulletChar"/>
    <w:rsid w:val="006756C2"/>
    <w:pPr>
      <w:numPr>
        <w:numId w:val="5"/>
      </w:numPr>
      <w:spacing w:before="120"/>
    </w:pPr>
  </w:style>
  <w:style w:type="character" w:customStyle="1" w:styleId="ListBulletChar">
    <w:name w:val="List Bullet Char"/>
    <w:link w:val="ListBullet"/>
    <w:rsid w:val="001F39F2"/>
    <w:rPr>
      <w:sz w:val="26"/>
    </w:rPr>
  </w:style>
  <w:style w:type="paragraph" w:styleId="ListBullet2">
    <w:name w:val="List Bullet 2"/>
    <w:basedOn w:val="BodyText"/>
    <w:rsid w:val="006756C2"/>
    <w:pPr>
      <w:numPr>
        <w:numId w:val="6"/>
      </w:numPr>
      <w:spacing w:before="120"/>
    </w:pPr>
  </w:style>
  <w:style w:type="paragraph" w:styleId="ListBullet3">
    <w:name w:val="List Bullet 3"/>
    <w:basedOn w:val="BodyText"/>
    <w:rsid w:val="006756C2"/>
    <w:pPr>
      <w:numPr>
        <w:numId w:val="7"/>
      </w:numPr>
      <w:spacing w:before="120"/>
    </w:pPr>
  </w:style>
  <w:style w:type="paragraph" w:styleId="ListNumber">
    <w:name w:val="List Number"/>
    <w:basedOn w:val="BodyText"/>
    <w:rsid w:val="006756C2"/>
    <w:pPr>
      <w:numPr>
        <w:numId w:val="13"/>
      </w:numPr>
      <w:spacing w:before="120"/>
    </w:pPr>
  </w:style>
  <w:style w:type="paragraph" w:styleId="ListNumber2">
    <w:name w:val="List Number 2"/>
    <w:basedOn w:val="ListNumber"/>
    <w:rsid w:val="006756C2"/>
    <w:pPr>
      <w:numPr>
        <w:ilvl w:val="1"/>
      </w:numPr>
    </w:pPr>
  </w:style>
  <w:style w:type="paragraph" w:styleId="ListNumber3">
    <w:name w:val="List Number 3"/>
    <w:basedOn w:val="ListNumber2"/>
    <w:rsid w:val="006756C2"/>
    <w:pPr>
      <w:numPr>
        <w:ilvl w:val="2"/>
      </w:numPr>
    </w:pPr>
  </w:style>
  <w:style w:type="character" w:customStyle="1" w:styleId="NoteLabel">
    <w:name w:val="Note Label"/>
    <w:basedOn w:val="DefaultParagraphFont"/>
    <w:rsid w:val="006756C2"/>
    <w:rPr>
      <w:rFonts w:ascii="Arial" w:hAnsi="Arial"/>
      <w:b/>
      <w:position w:val="6"/>
      <w:sz w:val="18"/>
    </w:rPr>
  </w:style>
  <w:style w:type="paragraph" w:customStyle="1" w:styleId="PartDivider">
    <w:name w:val="Part Divider"/>
    <w:basedOn w:val="BodyText"/>
    <w:next w:val="BodyText"/>
    <w:semiHidden/>
    <w:rsid w:val="006756C2"/>
    <w:pPr>
      <w:spacing w:before="0" w:line="40" w:lineRule="exact"/>
      <w:jc w:val="right"/>
    </w:pPr>
    <w:rPr>
      <w:smallCaps/>
      <w:sz w:val="16"/>
    </w:rPr>
  </w:style>
  <w:style w:type="paragraph" w:customStyle="1" w:styleId="PartNumber">
    <w:name w:val="Part Number"/>
    <w:basedOn w:val="BodyText"/>
    <w:next w:val="BodyText"/>
    <w:semiHidden/>
    <w:rsid w:val="006756C2"/>
    <w:pPr>
      <w:spacing w:before="4000" w:line="320" w:lineRule="exact"/>
      <w:ind w:left="6634"/>
      <w:jc w:val="right"/>
    </w:pPr>
    <w:rPr>
      <w:smallCaps/>
      <w:spacing w:val="60"/>
      <w:sz w:val="32"/>
    </w:rPr>
  </w:style>
  <w:style w:type="paragraph" w:customStyle="1" w:styleId="PartTitle">
    <w:name w:val="Part Title"/>
    <w:basedOn w:val="BodyText"/>
    <w:semiHidden/>
    <w:rsid w:val="006756C2"/>
    <w:pPr>
      <w:spacing w:before="160" w:after="1360" w:line="520" w:lineRule="exact"/>
      <w:ind w:right="2381"/>
      <w:jc w:val="right"/>
    </w:pPr>
    <w:rPr>
      <w:smallCaps/>
      <w:sz w:val="52"/>
    </w:rPr>
  </w:style>
  <w:style w:type="paragraph" w:styleId="Quote">
    <w:name w:val="Quote"/>
    <w:basedOn w:val="BodyText"/>
    <w:next w:val="BodyText"/>
    <w:qFormat/>
    <w:rsid w:val="006756C2"/>
    <w:pPr>
      <w:spacing w:before="120" w:line="280" w:lineRule="exact"/>
      <w:ind w:left="340"/>
    </w:pPr>
    <w:rPr>
      <w:sz w:val="24"/>
    </w:rPr>
  </w:style>
  <w:style w:type="paragraph" w:customStyle="1" w:styleId="QuoteBullet">
    <w:name w:val="Quote Bullet"/>
    <w:basedOn w:val="Quote"/>
    <w:rsid w:val="006756C2"/>
    <w:pPr>
      <w:numPr>
        <w:numId w:val="8"/>
      </w:numPr>
    </w:pPr>
  </w:style>
  <w:style w:type="paragraph" w:customStyle="1" w:styleId="Rec">
    <w:name w:val="Rec"/>
    <w:basedOn w:val="BodyText"/>
    <w:rsid w:val="006756C2"/>
    <w:pPr>
      <w:keepLines/>
      <w:spacing w:before="180"/>
    </w:pPr>
    <w:rPr>
      <w:b/>
      <w:i/>
    </w:rPr>
  </w:style>
  <w:style w:type="paragraph" w:customStyle="1" w:styleId="RecBullet">
    <w:name w:val="Rec Bullet"/>
    <w:basedOn w:val="Rec"/>
    <w:rsid w:val="006756C2"/>
    <w:pPr>
      <w:numPr>
        <w:numId w:val="9"/>
      </w:numPr>
      <w:spacing w:before="80"/>
    </w:pPr>
  </w:style>
  <w:style w:type="paragraph" w:customStyle="1" w:styleId="RecB">
    <w:name w:val="RecB"/>
    <w:basedOn w:val="Normal"/>
    <w:rsid w:val="006756C2"/>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6756C2"/>
    <w:pPr>
      <w:numPr>
        <w:numId w:val="10"/>
      </w:numPr>
      <w:spacing w:before="80"/>
    </w:pPr>
  </w:style>
  <w:style w:type="paragraph" w:customStyle="1" w:styleId="RecBNoTitle">
    <w:name w:val="RecB NoTitle"/>
    <w:basedOn w:val="RecB"/>
    <w:rsid w:val="006756C2"/>
    <w:pPr>
      <w:spacing w:before="240"/>
    </w:pPr>
  </w:style>
  <w:style w:type="paragraph" w:customStyle="1" w:styleId="Reference">
    <w:name w:val="Reference"/>
    <w:basedOn w:val="BodyText"/>
    <w:rsid w:val="006756C2"/>
    <w:pPr>
      <w:spacing w:before="120"/>
      <w:ind w:left="340" w:hanging="340"/>
    </w:pPr>
  </w:style>
  <w:style w:type="paragraph" w:customStyle="1" w:styleId="SequenceInfo">
    <w:name w:val="Sequence Info"/>
    <w:basedOn w:val="BodyText"/>
    <w:semiHidden/>
    <w:rsid w:val="006756C2"/>
    <w:rPr>
      <w:vanish/>
      <w:sz w:val="16"/>
    </w:rPr>
  </w:style>
  <w:style w:type="paragraph" w:customStyle="1" w:styleId="SideNote">
    <w:name w:val="Side Note"/>
    <w:basedOn w:val="BodyText"/>
    <w:next w:val="BodyText"/>
    <w:semiHidden/>
    <w:rsid w:val="006756C2"/>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6756C2"/>
    <w:pPr>
      <w:framePr w:wrap="around"/>
      <w:numPr>
        <w:numId w:val="11"/>
      </w:numPr>
      <w:tabs>
        <w:tab w:val="left" w:pos="227"/>
      </w:tabs>
    </w:pPr>
  </w:style>
  <w:style w:type="paragraph" w:customStyle="1" w:styleId="SideNoteGraphic">
    <w:name w:val="Side Note Graphic"/>
    <w:basedOn w:val="SideNote"/>
    <w:next w:val="BodyText"/>
    <w:semiHidden/>
    <w:rsid w:val="006756C2"/>
    <w:pPr>
      <w:framePr w:wrap="around"/>
    </w:pPr>
  </w:style>
  <w:style w:type="paragraph" w:customStyle="1" w:styleId="TableBodyText">
    <w:name w:val="Table Body Text"/>
    <w:basedOn w:val="BodyText"/>
    <w:link w:val="TableBodyTextChar"/>
    <w:rsid w:val="006756C2"/>
    <w:pPr>
      <w:keepNext/>
      <w:keepLines/>
      <w:spacing w:before="0" w:after="40" w:line="220" w:lineRule="atLeast"/>
      <w:ind w:left="6" w:right="113"/>
      <w:jc w:val="right"/>
    </w:pPr>
    <w:rPr>
      <w:rFonts w:ascii="Arial" w:hAnsi="Arial"/>
      <w:sz w:val="20"/>
    </w:rPr>
  </w:style>
  <w:style w:type="character" w:customStyle="1" w:styleId="TableBodyTextChar">
    <w:name w:val="Table Body Text Char"/>
    <w:link w:val="TableBodyText"/>
    <w:rsid w:val="001F39F2"/>
    <w:rPr>
      <w:rFonts w:ascii="Arial" w:hAnsi="Arial"/>
    </w:rPr>
  </w:style>
  <w:style w:type="paragraph" w:customStyle="1" w:styleId="TableBullet">
    <w:name w:val="Table Bullet"/>
    <w:basedOn w:val="TableBodyText"/>
    <w:rsid w:val="006756C2"/>
    <w:pPr>
      <w:numPr>
        <w:numId w:val="12"/>
      </w:numPr>
      <w:jc w:val="left"/>
    </w:pPr>
  </w:style>
  <w:style w:type="paragraph" w:customStyle="1" w:styleId="TableColumnHeading">
    <w:name w:val="Table Column Heading"/>
    <w:basedOn w:val="TableBodyText"/>
    <w:link w:val="TableColumnHeadingChar"/>
    <w:rsid w:val="006756C2"/>
    <w:pPr>
      <w:spacing w:before="80" w:after="80"/>
    </w:pPr>
    <w:rPr>
      <w:i/>
    </w:rPr>
  </w:style>
  <w:style w:type="character" w:customStyle="1" w:styleId="TableColumnHeadingChar">
    <w:name w:val="Table Column Heading Char"/>
    <w:basedOn w:val="TableBodyTextChar"/>
    <w:link w:val="TableColumnHeading"/>
    <w:rsid w:val="005E1D0C"/>
    <w:rPr>
      <w:rFonts w:ascii="Arial" w:hAnsi="Arial"/>
      <w:i/>
    </w:rPr>
  </w:style>
  <w:style w:type="paragraph" w:styleId="TOC2">
    <w:name w:val="toc 2"/>
    <w:basedOn w:val="BodyText"/>
    <w:rsid w:val="006756C2"/>
    <w:pPr>
      <w:tabs>
        <w:tab w:val="right" w:pos="8789"/>
      </w:tabs>
      <w:ind w:left="510" w:right="851" w:hanging="510"/>
      <w:jc w:val="left"/>
    </w:pPr>
    <w:rPr>
      <w:b/>
    </w:rPr>
  </w:style>
  <w:style w:type="paragraph" w:styleId="TOC3">
    <w:name w:val="toc 3"/>
    <w:basedOn w:val="TOC2"/>
    <w:semiHidden/>
    <w:rsid w:val="006756C2"/>
    <w:pPr>
      <w:spacing w:before="60"/>
      <w:ind w:left="1190" w:hanging="680"/>
    </w:pPr>
    <w:rPr>
      <w:b w:val="0"/>
    </w:rPr>
  </w:style>
  <w:style w:type="paragraph" w:styleId="TableofFigures">
    <w:name w:val="table of figures"/>
    <w:basedOn w:val="TOC3"/>
    <w:next w:val="BodyText"/>
    <w:semiHidden/>
    <w:rsid w:val="006756C2"/>
    <w:pPr>
      <w:ind w:left="737" w:hanging="737"/>
    </w:pPr>
  </w:style>
  <w:style w:type="paragraph" w:customStyle="1" w:styleId="TableTitle">
    <w:name w:val="Table Title"/>
    <w:basedOn w:val="Caption"/>
    <w:next w:val="Subtitle"/>
    <w:link w:val="TableTitleChar"/>
    <w:rsid w:val="006756C2"/>
    <w:rPr>
      <w:sz w:val="24"/>
    </w:rPr>
  </w:style>
  <w:style w:type="character" w:customStyle="1" w:styleId="TableTitleChar">
    <w:name w:val="Table Title Char"/>
    <w:basedOn w:val="DefaultParagraphFont"/>
    <w:link w:val="TableTitle"/>
    <w:rsid w:val="005E1D0C"/>
    <w:rPr>
      <w:rFonts w:ascii="Arial" w:hAnsi="Arial"/>
      <w:b/>
      <w:sz w:val="24"/>
      <w:szCs w:val="24"/>
    </w:rPr>
  </w:style>
  <w:style w:type="paragraph" w:customStyle="1" w:styleId="TableUnitsRow">
    <w:name w:val="Table Units Row"/>
    <w:basedOn w:val="TableBodyText"/>
    <w:rsid w:val="006756C2"/>
    <w:pPr>
      <w:spacing w:before="80" w:after="80"/>
    </w:pPr>
  </w:style>
  <w:style w:type="paragraph" w:styleId="TOC1">
    <w:name w:val="toc 1"/>
    <w:basedOn w:val="Normal"/>
    <w:next w:val="TOC2"/>
    <w:rsid w:val="006756C2"/>
    <w:pPr>
      <w:tabs>
        <w:tab w:val="right" w:pos="8789"/>
      </w:tabs>
      <w:spacing w:before="480" w:after="60" w:line="320" w:lineRule="exact"/>
      <w:ind w:left="1191" w:right="851" w:hanging="1191"/>
    </w:pPr>
    <w:rPr>
      <w:b/>
      <w:caps/>
    </w:rPr>
  </w:style>
  <w:style w:type="paragraph" w:styleId="TOC4">
    <w:name w:val="toc 4"/>
    <w:basedOn w:val="TOC3"/>
    <w:semiHidden/>
    <w:rsid w:val="006756C2"/>
    <w:pPr>
      <w:ind w:left="1191" w:firstLine="0"/>
    </w:pPr>
  </w:style>
  <w:style w:type="paragraph" w:customStyle="1" w:styleId="RecBBullet2">
    <w:name w:val="RecB Bullet 2"/>
    <w:basedOn w:val="ListBullet2"/>
    <w:rsid w:val="006756C2"/>
    <w:pPr>
      <w:pBdr>
        <w:left w:val="single" w:sz="24" w:space="29" w:color="C0C0C0"/>
      </w:pBdr>
    </w:pPr>
    <w:rPr>
      <w:b/>
      <w:i/>
    </w:rPr>
  </w:style>
  <w:style w:type="paragraph" w:styleId="BalloonText">
    <w:name w:val="Balloon Text"/>
    <w:basedOn w:val="Normal"/>
    <w:link w:val="BalloonTextChar"/>
    <w:rsid w:val="006756C2"/>
    <w:rPr>
      <w:rFonts w:ascii="Tahoma" w:hAnsi="Tahoma" w:cs="Tahoma"/>
      <w:sz w:val="16"/>
      <w:szCs w:val="16"/>
    </w:rPr>
  </w:style>
  <w:style w:type="character" w:customStyle="1" w:styleId="BalloonTextChar">
    <w:name w:val="Balloon Text Char"/>
    <w:basedOn w:val="DefaultParagraphFont"/>
    <w:link w:val="BalloonText"/>
    <w:rsid w:val="006756C2"/>
    <w:rPr>
      <w:rFonts w:ascii="Tahoma" w:hAnsi="Tahoma" w:cs="Tahoma"/>
      <w:sz w:val="16"/>
      <w:szCs w:val="16"/>
    </w:rPr>
  </w:style>
  <w:style w:type="paragraph" w:customStyle="1" w:styleId="BoxListBullet3">
    <w:name w:val="Box List Bullet 3"/>
    <w:basedOn w:val="ListBullet3"/>
    <w:rsid w:val="006756C2"/>
    <w:pPr>
      <w:numPr>
        <w:numId w:val="17"/>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6756C2"/>
    <w:rPr>
      <w:i/>
      <w:iCs/>
    </w:rPr>
  </w:style>
  <w:style w:type="paragraph" w:customStyle="1" w:styleId="SOC">
    <w:name w:val="SOC"/>
    <w:basedOn w:val="Normal"/>
    <w:rsid w:val="001F39F2"/>
    <w:pPr>
      <w:spacing w:after="140"/>
      <w:jc w:val="both"/>
    </w:pPr>
    <w:rPr>
      <w:rFonts w:ascii="Arial" w:hAnsi="Arial"/>
      <w:sz w:val="24"/>
      <w:szCs w:val="20"/>
    </w:rPr>
  </w:style>
  <w:style w:type="character" w:styleId="Hyperlink">
    <w:name w:val="Hyperlink"/>
    <w:uiPriority w:val="99"/>
    <w:rsid w:val="001F39F2"/>
    <w:rPr>
      <w:color w:val="0000FF"/>
      <w:u w:val="single"/>
    </w:rPr>
  </w:style>
  <w:style w:type="table" w:styleId="TableGrid">
    <w:name w:val="Table Grid"/>
    <w:basedOn w:val="TableNormal"/>
    <w:rsid w:val="001F39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qFormat/>
    <w:rsid w:val="001F39F2"/>
    <w:rPr>
      <w:b/>
      <w:bCs/>
    </w:rPr>
  </w:style>
  <w:style w:type="paragraph" w:customStyle="1" w:styleId="DocInfo">
    <w:name w:val="Doc Info"/>
    <w:basedOn w:val="Normal"/>
    <w:next w:val="Normal"/>
    <w:rsid w:val="001F39F2"/>
    <w:pPr>
      <w:jc w:val="center"/>
    </w:pPr>
    <w:rPr>
      <w:rFonts w:ascii="Arial" w:hAnsi="Arial"/>
      <w:sz w:val="14"/>
    </w:rPr>
  </w:style>
  <w:style w:type="paragraph" w:customStyle="1" w:styleId="Heading2NotTOC">
    <w:name w:val="Heading 2 Not TOC"/>
    <w:basedOn w:val="Heading2"/>
    <w:next w:val="Normal"/>
    <w:rsid w:val="001F39F2"/>
    <w:pPr>
      <w:outlineLvl w:val="9"/>
    </w:pPr>
  </w:style>
  <w:style w:type="paragraph" w:customStyle="1" w:styleId="TableFigText">
    <w:name w:val="Table/Fig: Text"/>
    <w:basedOn w:val="Normal"/>
    <w:link w:val="TableFigTextChar"/>
    <w:rsid w:val="001F39F2"/>
    <w:pPr>
      <w:keepLines/>
      <w:tabs>
        <w:tab w:val="left" w:pos="198"/>
      </w:tabs>
      <w:spacing w:before="60" w:after="60" w:line="200" w:lineRule="atLeast"/>
    </w:pPr>
    <w:rPr>
      <w:rFonts w:ascii="Arial" w:hAnsi="Arial"/>
      <w:color w:val="000000"/>
      <w:sz w:val="16"/>
      <w:szCs w:val="20"/>
      <w:lang w:eastAsia="en-US"/>
    </w:rPr>
  </w:style>
  <w:style w:type="character" w:customStyle="1" w:styleId="TableFigTextChar">
    <w:name w:val="Table/Fig: Text Char"/>
    <w:link w:val="TableFigText"/>
    <w:rsid w:val="001F39F2"/>
    <w:rPr>
      <w:rFonts w:ascii="Arial" w:hAnsi="Arial"/>
      <w:color w:val="000000"/>
      <w:sz w:val="16"/>
      <w:lang w:eastAsia="en-US"/>
    </w:rPr>
  </w:style>
  <w:style w:type="table" w:styleId="Table3Deffects1">
    <w:name w:val="Table 3D effects 1"/>
    <w:basedOn w:val="TableNormal"/>
    <w:rsid w:val="001F39F2"/>
    <w:pPr>
      <w:spacing w:before="60" w:after="40" w:line="260" w:lineRule="atLeas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customStyle="1" w:styleId="CharChar1">
    <w:name w:val="Char Char1"/>
    <w:rsid w:val="001F39F2"/>
    <w:rPr>
      <w:sz w:val="26"/>
      <w:lang w:val="en-AU" w:eastAsia="en-AU" w:bidi="ar-SA"/>
    </w:rPr>
  </w:style>
  <w:style w:type="paragraph" w:styleId="DocumentMap">
    <w:name w:val="Document Map"/>
    <w:basedOn w:val="Normal"/>
    <w:link w:val="DocumentMapChar"/>
    <w:rsid w:val="001F39F2"/>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1F39F2"/>
    <w:rPr>
      <w:rFonts w:ascii="Tahoma" w:hAnsi="Tahoma" w:cs="Tahoma"/>
      <w:shd w:val="clear" w:color="auto" w:fill="000080"/>
    </w:rPr>
  </w:style>
  <w:style w:type="paragraph" w:customStyle="1" w:styleId="Pa1">
    <w:name w:val="Pa1"/>
    <w:basedOn w:val="Normal"/>
    <w:next w:val="Normal"/>
    <w:rsid w:val="001F39F2"/>
    <w:pPr>
      <w:autoSpaceDE w:val="0"/>
      <w:autoSpaceDN w:val="0"/>
      <w:adjustRightInd w:val="0"/>
      <w:spacing w:line="241" w:lineRule="atLeast"/>
    </w:pPr>
    <w:rPr>
      <w:rFonts w:ascii="Arial" w:hAnsi="Arial"/>
      <w:sz w:val="24"/>
    </w:rPr>
  </w:style>
  <w:style w:type="paragraph" w:styleId="CommentSubject">
    <w:name w:val="annotation subject"/>
    <w:basedOn w:val="CommentText"/>
    <w:next w:val="CommentText"/>
    <w:link w:val="CommentSubjectChar"/>
    <w:rsid w:val="001F39F2"/>
    <w:pPr>
      <w:spacing w:before="0" w:line="240" w:lineRule="auto"/>
      <w:ind w:left="0" w:firstLine="0"/>
    </w:pPr>
    <w:rPr>
      <w:b/>
      <w:bCs/>
      <w:szCs w:val="20"/>
    </w:rPr>
  </w:style>
  <w:style w:type="character" w:customStyle="1" w:styleId="CommentSubjectChar">
    <w:name w:val="Comment Subject Char"/>
    <w:basedOn w:val="CommentTextChar"/>
    <w:link w:val="CommentSubject"/>
    <w:rsid w:val="001F39F2"/>
    <w:rPr>
      <w:b/>
      <w:bCs/>
      <w:szCs w:val="24"/>
    </w:rPr>
  </w:style>
  <w:style w:type="paragraph" w:customStyle="1" w:styleId="BoxQuoteBullet">
    <w:name w:val="Box Quote Bullet"/>
    <w:basedOn w:val="BoxQuote"/>
    <w:next w:val="Box"/>
    <w:rsid w:val="006756C2"/>
    <w:pPr>
      <w:numPr>
        <w:numId w:val="15"/>
      </w:numPr>
      <w:ind w:left="568" w:hanging="284"/>
    </w:pPr>
  </w:style>
  <w:style w:type="paragraph" w:customStyle="1" w:styleId="InformationRequestBullet">
    <w:name w:val="Information Request Bullet"/>
    <w:basedOn w:val="ListBullet"/>
    <w:next w:val="BodyText"/>
    <w:rsid w:val="006756C2"/>
    <w:pPr>
      <w:numPr>
        <w:numId w:val="16"/>
      </w:numPr>
      <w:ind w:left="340" w:hanging="340"/>
    </w:pPr>
    <w:rPr>
      <w:rFonts w:ascii="Arial" w:hAnsi="Arial"/>
      <w:i/>
      <w:sz w:val="24"/>
    </w:rPr>
  </w:style>
  <w:style w:type="paragraph" w:styleId="NormalWeb">
    <w:name w:val="Normal (Web)"/>
    <w:basedOn w:val="Normal"/>
    <w:uiPriority w:val="99"/>
    <w:unhideWhenUsed/>
    <w:rsid w:val="00710693"/>
    <w:pPr>
      <w:spacing w:before="100" w:beforeAutospacing="1" w:after="100" w:afterAutospacing="1"/>
    </w:pPr>
    <w:rPr>
      <w:sz w:val="24"/>
    </w:rPr>
  </w:style>
  <w:style w:type="paragraph" w:styleId="Revision">
    <w:name w:val="Revision"/>
    <w:hidden/>
    <w:uiPriority w:val="99"/>
    <w:semiHidden/>
    <w:rsid w:val="00FD1608"/>
    <w:rPr>
      <w:sz w:val="26"/>
      <w:szCs w:val="24"/>
    </w:rPr>
  </w:style>
  <w:style w:type="paragraph" w:customStyle="1" w:styleId="BoxSpaceAbove">
    <w:name w:val="Box Space Above"/>
    <w:basedOn w:val="BodyText"/>
    <w:rsid w:val="006756C2"/>
    <w:pPr>
      <w:keepNext/>
      <w:spacing w:before="360" w:line="80" w:lineRule="exact"/>
      <w:jc w:val="left"/>
    </w:pPr>
  </w:style>
  <w:style w:type="paragraph" w:customStyle="1" w:styleId="BoxSpaceBelow">
    <w:name w:val="Box Space Below"/>
    <w:basedOn w:val="Box"/>
    <w:rsid w:val="006756C2"/>
    <w:pPr>
      <w:keepNext w:val="0"/>
      <w:spacing w:before="60" w:after="60" w:line="80" w:lineRule="exact"/>
    </w:pPr>
    <w:rPr>
      <w:sz w:val="14"/>
    </w:rPr>
  </w:style>
  <w:style w:type="paragraph" w:styleId="List">
    <w:name w:val="List"/>
    <w:basedOn w:val="Normal"/>
    <w:rsid w:val="0054638E"/>
    <w:pPr>
      <w:ind w:left="283" w:hanging="283"/>
      <w:contextualSpacing/>
    </w:pPr>
  </w:style>
  <w:style w:type="paragraph" w:customStyle="1" w:styleId="AIHWbodytext">
    <w:name w:val="AIHW body text"/>
    <w:basedOn w:val="Normal"/>
    <w:link w:val="AIHWbodytextChar"/>
    <w:qFormat/>
    <w:rsid w:val="009730EC"/>
    <w:pPr>
      <w:spacing w:before="60" w:after="120" w:line="260" w:lineRule="atLeast"/>
    </w:pPr>
    <w:rPr>
      <w:rFonts w:ascii="Book Antiqua" w:hAnsi="Book Antiqua"/>
      <w:sz w:val="22"/>
      <w:szCs w:val="20"/>
      <w:lang w:eastAsia="en-US"/>
    </w:rPr>
  </w:style>
  <w:style w:type="paragraph" w:customStyle="1" w:styleId="Bullet1">
    <w:name w:val="Bullet 1"/>
    <w:basedOn w:val="AIHWbodytext"/>
    <w:link w:val="Bullet1Char"/>
    <w:qFormat/>
    <w:rsid w:val="009730EC"/>
    <w:pPr>
      <w:numPr>
        <w:numId w:val="18"/>
      </w:numPr>
      <w:spacing w:before="40" w:after="80"/>
    </w:pPr>
  </w:style>
  <w:style w:type="character" w:customStyle="1" w:styleId="AIHWbodytextChar">
    <w:name w:val="AIHW body text Char"/>
    <w:link w:val="AIHWbodytext"/>
    <w:locked/>
    <w:rsid w:val="009730EC"/>
    <w:rPr>
      <w:rFonts w:ascii="Book Antiqua" w:hAnsi="Book Antiqua"/>
      <w:sz w:val="22"/>
      <w:lang w:eastAsia="en-US"/>
    </w:rPr>
  </w:style>
  <w:style w:type="paragraph" w:customStyle="1" w:styleId="AIHWbodytextintable">
    <w:name w:val="AIHW body text in table"/>
    <w:basedOn w:val="AIHWbodytext"/>
    <w:next w:val="AIHWbodytext"/>
    <w:rsid w:val="009730EC"/>
    <w:pPr>
      <w:spacing w:before="80" w:after="80"/>
    </w:pPr>
  </w:style>
  <w:style w:type="character" w:customStyle="1" w:styleId="Bullet1Char">
    <w:name w:val="Bullet 1 Char"/>
    <w:link w:val="Bullet1"/>
    <w:rsid w:val="009730EC"/>
    <w:rPr>
      <w:rFonts w:ascii="Book Antiqua" w:hAnsi="Book Antiqua"/>
      <w:sz w:val="22"/>
      <w:lang w:eastAsia="en-US"/>
    </w:rPr>
  </w:style>
  <w:style w:type="paragraph" w:styleId="ListParagraph">
    <w:name w:val="List Paragraph"/>
    <w:basedOn w:val="Normal"/>
    <w:qFormat/>
    <w:rsid w:val="000F215F"/>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DB6DCF"/>
    <w:pPr>
      <w:autoSpaceDE w:val="0"/>
      <w:autoSpaceDN w:val="0"/>
      <w:adjustRightInd w:val="0"/>
    </w:pPr>
    <w:rPr>
      <w:rFonts w:eastAsiaTheme="minorHAnsi"/>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Default Paragraph Font" w:uiPriority="1"/>
    <w:lsdException w:name="Body Text" w:qFormat="1"/>
    <w:lsdException w:name="Subtitle" w:qFormat="1"/>
    <w:lsdException w:name="Hyperlink" w:uiPriority="99"/>
    <w:lsdException w:name="FollowedHyperlink" w:uiPriority="99"/>
    <w:lsdException w:name="Strong"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6756C2"/>
    <w:rPr>
      <w:sz w:val="26"/>
      <w:szCs w:val="24"/>
    </w:rPr>
  </w:style>
  <w:style w:type="paragraph" w:styleId="Heading1">
    <w:name w:val="heading 1"/>
    <w:basedOn w:val="BodyText"/>
    <w:next w:val="BodyText"/>
    <w:rsid w:val="006756C2"/>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6756C2"/>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6756C2"/>
    <w:pPr>
      <w:spacing w:before="560" w:line="320" w:lineRule="exact"/>
      <w:ind w:left="0" w:firstLine="0"/>
      <w:outlineLvl w:val="2"/>
    </w:pPr>
    <w:rPr>
      <w:sz w:val="26"/>
    </w:rPr>
  </w:style>
  <w:style w:type="paragraph" w:styleId="Heading4">
    <w:name w:val="heading 4"/>
    <w:basedOn w:val="Heading3"/>
    <w:next w:val="BodyText"/>
    <w:qFormat/>
    <w:rsid w:val="006756C2"/>
    <w:pPr>
      <w:spacing w:before="480"/>
      <w:outlineLvl w:val="3"/>
    </w:pPr>
    <w:rPr>
      <w:b w:val="0"/>
      <w:i/>
      <w:sz w:val="24"/>
    </w:rPr>
  </w:style>
  <w:style w:type="paragraph" w:styleId="Heading5">
    <w:name w:val="heading 5"/>
    <w:basedOn w:val="Heading4"/>
    <w:next w:val="BodyText"/>
    <w:qFormat/>
    <w:rsid w:val="006756C2"/>
    <w:pPr>
      <w:outlineLvl w:val="4"/>
    </w:pPr>
    <w:rPr>
      <w:rFonts w:ascii="Times New Roman" w:hAnsi="Times New Roman"/>
      <w:sz w:val="26"/>
    </w:rPr>
  </w:style>
  <w:style w:type="paragraph" w:styleId="Heading6">
    <w:name w:val="heading 6"/>
    <w:basedOn w:val="BodyText"/>
    <w:next w:val="BodyText"/>
    <w:rsid w:val="006756C2"/>
    <w:pPr>
      <w:spacing w:after="60"/>
      <w:jc w:val="left"/>
      <w:outlineLvl w:val="5"/>
    </w:pPr>
    <w:rPr>
      <w:i/>
      <w:sz w:val="22"/>
    </w:rPr>
  </w:style>
  <w:style w:type="paragraph" w:styleId="Heading7">
    <w:name w:val="heading 7"/>
    <w:basedOn w:val="BodyText"/>
    <w:next w:val="BodyText"/>
    <w:rsid w:val="006756C2"/>
    <w:pPr>
      <w:spacing w:after="60" w:line="240" w:lineRule="auto"/>
      <w:jc w:val="left"/>
      <w:outlineLvl w:val="6"/>
    </w:pPr>
    <w:rPr>
      <w:rFonts w:ascii="Arial" w:hAnsi="Arial"/>
      <w:sz w:val="20"/>
    </w:rPr>
  </w:style>
  <w:style w:type="paragraph" w:styleId="Heading8">
    <w:name w:val="heading 8"/>
    <w:basedOn w:val="BodyText"/>
    <w:next w:val="BodyText"/>
    <w:rsid w:val="006756C2"/>
    <w:pPr>
      <w:spacing w:after="60" w:line="240" w:lineRule="auto"/>
      <w:jc w:val="left"/>
      <w:outlineLvl w:val="7"/>
    </w:pPr>
    <w:rPr>
      <w:rFonts w:ascii="Arial" w:hAnsi="Arial"/>
      <w:i/>
      <w:sz w:val="20"/>
    </w:rPr>
  </w:style>
  <w:style w:type="paragraph" w:styleId="Heading9">
    <w:name w:val="heading 9"/>
    <w:basedOn w:val="BodyText"/>
    <w:next w:val="BodyText"/>
    <w:rsid w:val="006756C2"/>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rsid w:val="006756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756C2"/>
  </w:style>
  <w:style w:type="paragraph" w:styleId="BodyText">
    <w:name w:val="Body Text"/>
    <w:aliases w:val="new legislation style,Body Text Char1 Char,Body Text Char Char Char,Body Text Char1 Char Char Char,Body Text Char Char Char Char Char1,Body Text Char2 Char1 Char Char Char Char Char,Body Text Char2 Char,new legislation style Char1 Char"/>
    <w:link w:val="BodyTextChar"/>
    <w:qFormat/>
    <w:rsid w:val="006756C2"/>
    <w:pPr>
      <w:spacing w:before="240" w:line="320" w:lineRule="atLeast"/>
      <w:jc w:val="both"/>
    </w:pPr>
    <w:rPr>
      <w:sz w:val="26"/>
    </w:rPr>
  </w:style>
  <w:style w:type="character" w:customStyle="1" w:styleId="BodyTextChar">
    <w:name w:val="Body Text Char"/>
    <w:aliases w:val="new legislation style Char,Body Text Char1 Char Char,Body Text Char Char Char Char,Body Text Char1 Char Char Char Char,Body Text Char Char Char Char Char1 Char,Body Text Char2 Char1 Char Char Char Char Char Char,Body Text Char2 Char Char"/>
    <w:link w:val="BodyText"/>
    <w:rsid w:val="001F39F2"/>
    <w:rPr>
      <w:sz w:val="26"/>
    </w:rPr>
  </w:style>
  <w:style w:type="paragraph" w:customStyle="1" w:styleId="Chapter">
    <w:name w:val="Chapter"/>
    <w:basedOn w:val="Heading1"/>
    <w:next w:val="BodyText"/>
    <w:link w:val="ChapterChar"/>
    <w:semiHidden/>
    <w:rsid w:val="006756C2"/>
    <w:pPr>
      <w:ind w:left="0" w:firstLine="0"/>
      <w:outlineLvl w:val="9"/>
    </w:pPr>
  </w:style>
  <w:style w:type="character" w:customStyle="1" w:styleId="ChapterChar">
    <w:name w:val="Chapter Char"/>
    <w:link w:val="Chapter"/>
    <w:semiHidden/>
    <w:rsid w:val="001F39F2"/>
    <w:rPr>
      <w:sz w:val="52"/>
    </w:rPr>
  </w:style>
  <w:style w:type="paragraph" w:styleId="Footer">
    <w:name w:val="footer"/>
    <w:basedOn w:val="BodyText"/>
    <w:semiHidden/>
    <w:rsid w:val="006756C2"/>
    <w:pPr>
      <w:spacing w:before="80" w:line="200" w:lineRule="exact"/>
      <w:ind w:right="6"/>
      <w:jc w:val="left"/>
    </w:pPr>
    <w:rPr>
      <w:caps/>
      <w:spacing w:val="-4"/>
      <w:sz w:val="16"/>
    </w:rPr>
  </w:style>
  <w:style w:type="paragraph" w:customStyle="1" w:styleId="FooterEnd">
    <w:name w:val="Footer End"/>
    <w:basedOn w:val="Footer"/>
    <w:rsid w:val="006756C2"/>
    <w:pPr>
      <w:spacing w:before="0" w:line="20" w:lineRule="exact"/>
    </w:pPr>
  </w:style>
  <w:style w:type="paragraph" w:styleId="Header">
    <w:name w:val="header"/>
    <w:basedOn w:val="BodyText"/>
    <w:rsid w:val="006756C2"/>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6756C2"/>
    <w:pPr>
      <w:spacing w:line="20" w:lineRule="exact"/>
    </w:pPr>
    <w:rPr>
      <w:sz w:val="16"/>
    </w:rPr>
  </w:style>
  <w:style w:type="paragraph" w:customStyle="1" w:styleId="HeaderEven">
    <w:name w:val="Header Even"/>
    <w:basedOn w:val="Header"/>
    <w:semiHidden/>
    <w:rsid w:val="006756C2"/>
  </w:style>
  <w:style w:type="paragraph" w:customStyle="1" w:styleId="HeaderOdd">
    <w:name w:val="Header Odd"/>
    <w:basedOn w:val="Header"/>
    <w:semiHidden/>
    <w:rsid w:val="006756C2"/>
  </w:style>
  <w:style w:type="character" w:styleId="PageNumber">
    <w:name w:val="page number"/>
    <w:basedOn w:val="DefaultParagraphFont"/>
    <w:rsid w:val="006756C2"/>
    <w:rPr>
      <w:rFonts w:ascii="Arial" w:hAnsi="Arial"/>
      <w:b/>
      <w:sz w:val="16"/>
    </w:rPr>
  </w:style>
  <w:style w:type="paragraph" w:customStyle="1" w:styleId="Abbreviation">
    <w:name w:val="Abbreviation"/>
    <w:basedOn w:val="BodyText"/>
    <w:rsid w:val="006756C2"/>
    <w:pPr>
      <w:spacing w:before="120"/>
      <w:ind w:left="2381" w:hanging="2381"/>
      <w:jc w:val="left"/>
    </w:pPr>
  </w:style>
  <w:style w:type="paragraph" w:customStyle="1" w:styleId="Box">
    <w:name w:val="Box"/>
    <w:basedOn w:val="BodyText"/>
    <w:link w:val="BoxChar"/>
    <w:qFormat/>
    <w:rsid w:val="006756C2"/>
    <w:pPr>
      <w:keepNext/>
      <w:spacing w:before="120" w:line="280" w:lineRule="atLeast"/>
    </w:pPr>
    <w:rPr>
      <w:rFonts w:ascii="Arial" w:hAnsi="Arial"/>
      <w:sz w:val="22"/>
    </w:rPr>
  </w:style>
  <w:style w:type="character" w:customStyle="1" w:styleId="BoxChar">
    <w:name w:val="Box Char"/>
    <w:link w:val="Box"/>
    <w:rsid w:val="001F39F2"/>
    <w:rPr>
      <w:rFonts w:ascii="Arial" w:hAnsi="Arial"/>
      <w:sz w:val="22"/>
    </w:rPr>
  </w:style>
  <w:style w:type="paragraph" w:customStyle="1" w:styleId="BoxContinued">
    <w:name w:val="Box Continued"/>
    <w:basedOn w:val="BodyText"/>
    <w:next w:val="BodyText"/>
    <w:semiHidden/>
    <w:rsid w:val="006756C2"/>
    <w:pPr>
      <w:spacing w:before="180" w:line="220" w:lineRule="exact"/>
      <w:jc w:val="right"/>
    </w:pPr>
    <w:rPr>
      <w:rFonts w:ascii="Arial" w:hAnsi="Arial"/>
      <w:sz w:val="18"/>
    </w:rPr>
  </w:style>
  <w:style w:type="paragraph" w:customStyle="1" w:styleId="BoxHeading1">
    <w:name w:val="Box Heading 1"/>
    <w:basedOn w:val="BodyText"/>
    <w:next w:val="Box"/>
    <w:rsid w:val="006756C2"/>
    <w:pPr>
      <w:keepNext/>
      <w:spacing w:before="200" w:line="280" w:lineRule="atLeast"/>
    </w:pPr>
    <w:rPr>
      <w:rFonts w:ascii="Arial" w:hAnsi="Arial"/>
      <w:b/>
      <w:sz w:val="22"/>
    </w:rPr>
  </w:style>
  <w:style w:type="paragraph" w:customStyle="1" w:styleId="BoxHeading2">
    <w:name w:val="Box Heading 2"/>
    <w:basedOn w:val="BoxHeading1"/>
    <w:next w:val="Normal"/>
    <w:rsid w:val="006756C2"/>
    <w:rPr>
      <w:b w:val="0"/>
      <w:i/>
    </w:rPr>
  </w:style>
  <w:style w:type="paragraph" w:customStyle="1" w:styleId="BoxListBullet">
    <w:name w:val="Box List Bullet"/>
    <w:basedOn w:val="BodyText"/>
    <w:rsid w:val="006756C2"/>
    <w:pPr>
      <w:keepNext/>
      <w:numPr>
        <w:numId w:val="1"/>
      </w:numPr>
      <w:spacing w:before="60" w:line="280" w:lineRule="atLeast"/>
    </w:pPr>
    <w:rPr>
      <w:rFonts w:ascii="Arial" w:hAnsi="Arial"/>
      <w:sz w:val="22"/>
    </w:rPr>
  </w:style>
  <w:style w:type="paragraph" w:customStyle="1" w:styleId="BoxListBullet2">
    <w:name w:val="Box List Bullet 2"/>
    <w:basedOn w:val="BodyText"/>
    <w:rsid w:val="006756C2"/>
    <w:pPr>
      <w:keepNext/>
      <w:numPr>
        <w:numId w:val="2"/>
      </w:numPr>
      <w:spacing w:before="60" w:line="280" w:lineRule="atLeast"/>
    </w:pPr>
    <w:rPr>
      <w:rFonts w:ascii="Arial" w:hAnsi="Arial"/>
      <w:sz w:val="22"/>
    </w:rPr>
  </w:style>
  <w:style w:type="paragraph" w:customStyle="1" w:styleId="BoxListNumber">
    <w:name w:val="Box List Number"/>
    <w:basedOn w:val="BodyText"/>
    <w:rsid w:val="006756C2"/>
    <w:pPr>
      <w:keepNext/>
      <w:numPr>
        <w:numId w:val="14"/>
      </w:numPr>
      <w:spacing w:before="60" w:line="280" w:lineRule="atLeast"/>
    </w:pPr>
    <w:rPr>
      <w:rFonts w:ascii="Arial" w:hAnsi="Arial"/>
      <w:sz w:val="22"/>
    </w:rPr>
  </w:style>
  <w:style w:type="paragraph" w:customStyle="1" w:styleId="BoxListNumber2">
    <w:name w:val="Box List Number 2"/>
    <w:basedOn w:val="BoxListNumber"/>
    <w:rsid w:val="006756C2"/>
    <w:pPr>
      <w:numPr>
        <w:ilvl w:val="1"/>
      </w:numPr>
    </w:pPr>
  </w:style>
  <w:style w:type="paragraph" w:customStyle="1" w:styleId="BoxQuote">
    <w:name w:val="Box Quote"/>
    <w:basedOn w:val="BodyText"/>
    <w:next w:val="Box"/>
    <w:link w:val="BoxQuoteChar"/>
    <w:rsid w:val="006756C2"/>
    <w:pPr>
      <w:keepNext/>
      <w:spacing w:before="60" w:line="260" w:lineRule="exact"/>
      <w:ind w:left="284"/>
    </w:pPr>
    <w:rPr>
      <w:rFonts w:ascii="Arial" w:hAnsi="Arial"/>
      <w:sz w:val="20"/>
    </w:rPr>
  </w:style>
  <w:style w:type="character" w:customStyle="1" w:styleId="BoxQuoteChar">
    <w:name w:val="Box Quote Char"/>
    <w:link w:val="BoxQuote"/>
    <w:rsid w:val="001F39F2"/>
    <w:rPr>
      <w:rFonts w:ascii="Arial" w:hAnsi="Arial"/>
    </w:rPr>
  </w:style>
  <w:style w:type="paragraph" w:customStyle="1" w:styleId="Note">
    <w:name w:val="Note"/>
    <w:basedOn w:val="BodyText"/>
    <w:next w:val="BodyText"/>
    <w:link w:val="NoteChar"/>
    <w:rsid w:val="006756C2"/>
    <w:pPr>
      <w:keepLines/>
      <w:spacing w:before="80" w:line="220" w:lineRule="exact"/>
    </w:pPr>
    <w:rPr>
      <w:rFonts w:ascii="Arial" w:hAnsi="Arial"/>
      <w:sz w:val="18"/>
    </w:rPr>
  </w:style>
  <w:style w:type="character" w:customStyle="1" w:styleId="NoteChar">
    <w:name w:val="Note Char"/>
    <w:link w:val="Note"/>
    <w:rsid w:val="001F39F2"/>
    <w:rPr>
      <w:rFonts w:ascii="Arial" w:hAnsi="Arial"/>
      <w:sz w:val="18"/>
    </w:rPr>
  </w:style>
  <w:style w:type="paragraph" w:customStyle="1" w:styleId="Source">
    <w:name w:val="Source"/>
    <w:basedOn w:val="Note"/>
    <w:next w:val="BodyText"/>
    <w:link w:val="SourceChar"/>
    <w:rsid w:val="006756C2"/>
    <w:pPr>
      <w:spacing w:after="120"/>
    </w:pPr>
  </w:style>
  <w:style w:type="character" w:customStyle="1" w:styleId="SourceChar">
    <w:name w:val="Source Char"/>
    <w:basedOn w:val="NoteChar"/>
    <w:link w:val="Source"/>
    <w:rsid w:val="001F39F2"/>
    <w:rPr>
      <w:rFonts w:ascii="Arial" w:hAnsi="Arial"/>
      <w:sz w:val="18"/>
    </w:rPr>
  </w:style>
  <w:style w:type="paragraph" w:customStyle="1" w:styleId="BoxSource">
    <w:name w:val="Box Source"/>
    <w:basedOn w:val="Source"/>
    <w:next w:val="BodyText"/>
    <w:rsid w:val="006756C2"/>
    <w:pPr>
      <w:spacing w:before="180" w:after="0"/>
    </w:pPr>
  </w:style>
  <w:style w:type="paragraph" w:customStyle="1" w:styleId="BoxSpace">
    <w:name w:val="Box Space"/>
    <w:basedOn w:val="BodyText"/>
    <w:link w:val="BoxSpaceChar"/>
    <w:rsid w:val="00B83E02"/>
    <w:pPr>
      <w:keepNext/>
      <w:spacing w:before="360" w:line="80" w:lineRule="exact"/>
      <w:jc w:val="left"/>
    </w:pPr>
  </w:style>
  <w:style w:type="character" w:customStyle="1" w:styleId="BoxSpaceChar">
    <w:name w:val="Box Space Char"/>
    <w:basedOn w:val="DefaultParagraphFont"/>
    <w:link w:val="BoxSpace"/>
    <w:rsid w:val="00B772AF"/>
    <w:rPr>
      <w:sz w:val="26"/>
    </w:rPr>
  </w:style>
  <w:style w:type="paragraph" w:styleId="Caption">
    <w:name w:val="caption"/>
    <w:basedOn w:val="Normal"/>
    <w:next w:val="BodyText"/>
    <w:rsid w:val="006756C2"/>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6756C2"/>
    <w:pPr>
      <w:spacing w:before="120" w:after="0"/>
      <w:ind w:left="1304" w:hanging="1304"/>
    </w:pPr>
    <w:rPr>
      <w:sz w:val="24"/>
    </w:rPr>
  </w:style>
  <w:style w:type="paragraph" w:customStyle="1" w:styleId="BoxSubtitle">
    <w:name w:val="Box Subtitle"/>
    <w:basedOn w:val="BoxTitle"/>
    <w:next w:val="Normal"/>
    <w:rsid w:val="006756C2"/>
    <w:pPr>
      <w:spacing w:after="80" w:line="200" w:lineRule="exact"/>
      <w:ind w:firstLine="0"/>
    </w:pPr>
    <w:rPr>
      <w:b w:val="0"/>
      <w:sz w:val="20"/>
    </w:rPr>
  </w:style>
  <w:style w:type="character" w:customStyle="1" w:styleId="BoxTitleChar">
    <w:name w:val="Box Title Char"/>
    <w:link w:val="BoxTitle"/>
    <w:rsid w:val="001F39F2"/>
    <w:rPr>
      <w:rFonts w:ascii="Arial" w:hAnsi="Arial"/>
      <w:b/>
      <w:sz w:val="24"/>
      <w:szCs w:val="24"/>
    </w:rPr>
  </w:style>
  <w:style w:type="paragraph" w:customStyle="1" w:styleId="ChapterSummary">
    <w:name w:val="Chapter Summary"/>
    <w:basedOn w:val="BodyText"/>
    <w:rsid w:val="006756C2"/>
    <w:pPr>
      <w:ind w:left="907"/>
    </w:pPr>
    <w:rPr>
      <w:rFonts w:ascii="Arial" w:hAnsi="Arial"/>
      <w:b/>
      <w:sz w:val="22"/>
    </w:rPr>
  </w:style>
  <w:style w:type="character" w:styleId="CommentReference">
    <w:name w:val="annotation reference"/>
    <w:basedOn w:val="DefaultParagraphFont"/>
    <w:semiHidden/>
    <w:rsid w:val="006756C2"/>
    <w:rPr>
      <w:b/>
      <w:vanish/>
      <w:color w:val="FF00FF"/>
      <w:sz w:val="20"/>
    </w:rPr>
  </w:style>
  <w:style w:type="paragraph" w:styleId="CommentText">
    <w:name w:val="annotation text"/>
    <w:basedOn w:val="Normal"/>
    <w:link w:val="CommentTextChar"/>
    <w:semiHidden/>
    <w:rsid w:val="006756C2"/>
    <w:pPr>
      <w:spacing w:before="120" w:line="240" w:lineRule="atLeast"/>
      <w:ind w:left="567" w:hanging="567"/>
    </w:pPr>
    <w:rPr>
      <w:sz w:val="20"/>
    </w:rPr>
  </w:style>
  <w:style w:type="character" w:customStyle="1" w:styleId="CommentTextChar">
    <w:name w:val="Comment Text Char"/>
    <w:basedOn w:val="DefaultParagraphFont"/>
    <w:link w:val="CommentText"/>
    <w:semiHidden/>
    <w:rsid w:val="001F39F2"/>
    <w:rPr>
      <w:szCs w:val="24"/>
    </w:rPr>
  </w:style>
  <w:style w:type="paragraph" w:customStyle="1" w:styleId="Continued">
    <w:name w:val="Continued"/>
    <w:basedOn w:val="BoxContinued"/>
    <w:next w:val="BodyText"/>
    <w:link w:val="ContinuedChar"/>
    <w:rsid w:val="006756C2"/>
  </w:style>
  <w:style w:type="character" w:customStyle="1" w:styleId="ContinuedChar">
    <w:name w:val="Continued Char"/>
    <w:link w:val="Continued"/>
    <w:rsid w:val="001F39F2"/>
    <w:rPr>
      <w:rFonts w:ascii="Arial" w:hAnsi="Arial"/>
      <w:sz w:val="18"/>
    </w:rPr>
  </w:style>
  <w:style w:type="character" w:customStyle="1" w:styleId="DocumentInfo">
    <w:name w:val="Document Info"/>
    <w:basedOn w:val="DefaultParagraphFont"/>
    <w:semiHidden/>
    <w:rsid w:val="006756C2"/>
    <w:rPr>
      <w:rFonts w:ascii="Arial" w:hAnsi="Arial"/>
      <w:sz w:val="14"/>
    </w:rPr>
  </w:style>
  <w:style w:type="character" w:customStyle="1" w:styleId="DraftingNote">
    <w:name w:val="Drafting Note"/>
    <w:basedOn w:val="DefaultParagraphFont"/>
    <w:rsid w:val="006756C2"/>
    <w:rPr>
      <w:b/>
      <w:color w:val="FF0000"/>
      <w:sz w:val="24"/>
      <w:u w:val="dotted"/>
    </w:rPr>
  </w:style>
  <w:style w:type="paragraph" w:customStyle="1" w:styleId="Figure">
    <w:name w:val="Figure"/>
    <w:basedOn w:val="BodyText"/>
    <w:link w:val="FigureChar"/>
    <w:rsid w:val="006756C2"/>
    <w:pPr>
      <w:keepNext/>
      <w:spacing w:before="120" w:after="120" w:line="240" w:lineRule="atLeast"/>
      <w:jc w:val="center"/>
    </w:pPr>
  </w:style>
  <w:style w:type="character" w:customStyle="1" w:styleId="FigureChar">
    <w:name w:val="Figure Char"/>
    <w:link w:val="Figure"/>
    <w:rsid w:val="001F39F2"/>
    <w:rPr>
      <w:sz w:val="26"/>
    </w:rPr>
  </w:style>
  <w:style w:type="paragraph" w:customStyle="1" w:styleId="FigureTitle">
    <w:name w:val="Figure Title"/>
    <w:basedOn w:val="Caption"/>
    <w:next w:val="Subtitle"/>
    <w:link w:val="FigureTitleChar"/>
    <w:rsid w:val="006756C2"/>
    <w:rPr>
      <w:sz w:val="24"/>
    </w:rPr>
  </w:style>
  <w:style w:type="paragraph" w:styleId="Subtitle">
    <w:name w:val="Subtitle"/>
    <w:basedOn w:val="Caption"/>
    <w:link w:val="SubtitleChar"/>
    <w:rsid w:val="006756C2"/>
    <w:pPr>
      <w:spacing w:before="0" w:line="200" w:lineRule="exact"/>
      <w:ind w:firstLine="0"/>
    </w:pPr>
    <w:rPr>
      <w:b w:val="0"/>
      <w:sz w:val="20"/>
    </w:rPr>
  </w:style>
  <w:style w:type="character" w:customStyle="1" w:styleId="SubtitleChar">
    <w:name w:val="Subtitle Char"/>
    <w:basedOn w:val="DefaultParagraphFont"/>
    <w:link w:val="Subtitle"/>
    <w:rsid w:val="006756C2"/>
    <w:rPr>
      <w:rFonts w:ascii="Arial" w:hAnsi="Arial"/>
      <w:szCs w:val="24"/>
    </w:rPr>
  </w:style>
  <w:style w:type="character" w:customStyle="1" w:styleId="FigureTitleChar">
    <w:name w:val="Figure Title Char"/>
    <w:link w:val="FigureTitle"/>
    <w:rsid w:val="001F39F2"/>
    <w:rPr>
      <w:rFonts w:ascii="Arial" w:hAnsi="Arial"/>
      <w:b/>
      <w:sz w:val="24"/>
      <w:szCs w:val="24"/>
    </w:rPr>
  </w:style>
  <w:style w:type="paragraph" w:customStyle="1" w:styleId="Finding">
    <w:name w:val="Finding"/>
    <w:basedOn w:val="BodyText"/>
    <w:rsid w:val="006756C2"/>
    <w:pPr>
      <w:keepLines/>
      <w:spacing w:before="180"/>
    </w:pPr>
    <w:rPr>
      <w:i/>
    </w:rPr>
  </w:style>
  <w:style w:type="paragraph" w:customStyle="1" w:styleId="FindingBullet">
    <w:name w:val="Finding Bullet"/>
    <w:basedOn w:val="Finding"/>
    <w:rsid w:val="006756C2"/>
    <w:pPr>
      <w:numPr>
        <w:numId w:val="3"/>
      </w:numPr>
      <w:spacing w:before="80"/>
    </w:pPr>
  </w:style>
  <w:style w:type="paragraph" w:customStyle="1" w:styleId="FindingNoTitle">
    <w:name w:val="Finding NoTitle"/>
    <w:basedOn w:val="Finding"/>
    <w:rsid w:val="006756C2"/>
    <w:pPr>
      <w:spacing w:before="240"/>
    </w:pPr>
  </w:style>
  <w:style w:type="paragraph" w:customStyle="1" w:styleId="RecTitle">
    <w:name w:val="Rec Title"/>
    <w:basedOn w:val="BodyText"/>
    <w:next w:val="Normal"/>
    <w:rsid w:val="006756C2"/>
    <w:pPr>
      <w:keepNext/>
      <w:keepLines/>
    </w:pPr>
    <w:rPr>
      <w:caps/>
      <w:sz w:val="20"/>
    </w:rPr>
  </w:style>
  <w:style w:type="paragraph" w:customStyle="1" w:styleId="FindingTitle">
    <w:name w:val="Finding Title"/>
    <w:basedOn w:val="RecTitle"/>
    <w:next w:val="Finding"/>
    <w:rsid w:val="006756C2"/>
    <w:pPr>
      <w:framePr w:wrap="notBeside" w:hAnchor="text"/>
    </w:pPr>
  </w:style>
  <w:style w:type="character" w:styleId="FootnoteReference">
    <w:name w:val="footnote reference"/>
    <w:basedOn w:val="DefaultParagraphFont"/>
    <w:rsid w:val="006756C2"/>
    <w:rPr>
      <w:rFonts w:ascii="Times New Roman" w:hAnsi="Times New Roman"/>
      <w:position w:val="6"/>
      <w:sz w:val="22"/>
      <w:vertAlign w:val="baseline"/>
    </w:rPr>
  </w:style>
  <w:style w:type="paragraph" w:styleId="FootnoteText">
    <w:name w:val="footnote text"/>
    <w:basedOn w:val="BodyText"/>
    <w:rsid w:val="006756C2"/>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6756C2"/>
    <w:pPr>
      <w:spacing w:before="360" w:after="120"/>
    </w:pPr>
    <w:rPr>
      <w:rFonts w:ascii="Arial" w:hAnsi="Arial"/>
      <w:sz w:val="24"/>
    </w:rPr>
  </w:style>
  <w:style w:type="paragraph" w:customStyle="1" w:styleId="Jurisdictioncommentsbodytext">
    <w:name w:val="Jurisdiction comments body text"/>
    <w:rsid w:val="006756C2"/>
    <w:pPr>
      <w:spacing w:after="140"/>
      <w:jc w:val="both"/>
    </w:pPr>
    <w:rPr>
      <w:rFonts w:ascii="Arial" w:hAnsi="Arial"/>
      <w:sz w:val="24"/>
      <w:lang w:eastAsia="en-US"/>
    </w:rPr>
  </w:style>
  <w:style w:type="paragraph" w:customStyle="1" w:styleId="Jurisdictioncommentsheading">
    <w:name w:val="Jurisdiction comments heading"/>
    <w:rsid w:val="006756C2"/>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6756C2"/>
    <w:pPr>
      <w:numPr>
        <w:numId w:val="4"/>
      </w:numPr>
      <w:spacing w:after="140"/>
      <w:jc w:val="both"/>
    </w:pPr>
    <w:rPr>
      <w:rFonts w:ascii="Arial" w:hAnsi="Arial"/>
      <w:sz w:val="24"/>
      <w:lang w:eastAsia="en-US"/>
    </w:rPr>
  </w:style>
  <w:style w:type="character" w:customStyle="1" w:styleId="JurisdictioncommentslistbulletChar">
    <w:name w:val="Jurisdiction comments list bullet Char"/>
    <w:link w:val="Jurisdictioncommentslistbullet"/>
    <w:rsid w:val="001F39F2"/>
    <w:rPr>
      <w:rFonts w:ascii="Arial" w:hAnsi="Arial"/>
      <w:sz w:val="24"/>
      <w:lang w:eastAsia="en-US"/>
    </w:rPr>
  </w:style>
  <w:style w:type="paragraph" w:styleId="ListBullet">
    <w:name w:val="List Bullet"/>
    <w:basedOn w:val="BodyText"/>
    <w:link w:val="ListBulletChar"/>
    <w:rsid w:val="006756C2"/>
    <w:pPr>
      <w:numPr>
        <w:numId w:val="5"/>
      </w:numPr>
      <w:spacing w:before="120"/>
    </w:pPr>
  </w:style>
  <w:style w:type="character" w:customStyle="1" w:styleId="ListBulletChar">
    <w:name w:val="List Bullet Char"/>
    <w:link w:val="ListBullet"/>
    <w:rsid w:val="001F39F2"/>
    <w:rPr>
      <w:sz w:val="26"/>
    </w:rPr>
  </w:style>
  <w:style w:type="paragraph" w:styleId="ListBullet2">
    <w:name w:val="List Bullet 2"/>
    <w:basedOn w:val="BodyText"/>
    <w:rsid w:val="006756C2"/>
    <w:pPr>
      <w:numPr>
        <w:numId w:val="6"/>
      </w:numPr>
      <w:spacing w:before="120"/>
    </w:pPr>
  </w:style>
  <w:style w:type="paragraph" w:styleId="ListBullet3">
    <w:name w:val="List Bullet 3"/>
    <w:basedOn w:val="BodyText"/>
    <w:rsid w:val="006756C2"/>
    <w:pPr>
      <w:numPr>
        <w:numId w:val="7"/>
      </w:numPr>
      <w:spacing w:before="120"/>
    </w:pPr>
  </w:style>
  <w:style w:type="paragraph" w:styleId="ListNumber">
    <w:name w:val="List Number"/>
    <w:basedOn w:val="BodyText"/>
    <w:rsid w:val="006756C2"/>
    <w:pPr>
      <w:numPr>
        <w:numId w:val="13"/>
      </w:numPr>
      <w:spacing w:before="120"/>
    </w:pPr>
  </w:style>
  <w:style w:type="paragraph" w:styleId="ListNumber2">
    <w:name w:val="List Number 2"/>
    <w:basedOn w:val="ListNumber"/>
    <w:rsid w:val="006756C2"/>
    <w:pPr>
      <w:numPr>
        <w:ilvl w:val="1"/>
      </w:numPr>
    </w:pPr>
  </w:style>
  <w:style w:type="paragraph" w:styleId="ListNumber3">
    <w:name w:val="List Number 3"/>
    <w:basedOn w:val="ListNumber2"/>
    <w:rsid w:val="006756C2"/>
    <w:pPr>
      <w:numPr>
        <w:ilvl w:val="2"/>
      </w:numPr>
    </w:pPr>
  </w:style>
  <w:style w:type="character" w:customStyle="1" w:styleId="NoteLabel">
    <w:name w:val="Note Label"/>
    <w:basedOn w:val="DefaultParagraphFont"/>
    <w:rsid w:val="006756C2"/>
    <w:rPr>
      <w:rFonts w:ascii="Arial" w:hAnsi="Arial"/>
      <w:b/>
      <w:position w:val="6"/>
      <w:sz w:val="18"/>
    </w:rPr>
  </w:style>
  <w:style w:type="paragraph" w:customStyle="1" w:styleId="PartDivider">
    <w:name w:val="Part Divider"/>
    <w:basedOn w:val="BodyText"/>
    <w:next w:val="BodyText"/>
    <w:semiHidden/>
    <w:rsid w:val="006756C2"/>
    <w:pPr>
      <w:spacing w:before="0" w:line="40" w:lineRule="exact"/>
      <w:jc w:val="right"/>
    </w:pPr>
    <w:rPr>
      <w:smallCaps/>
      <w:sz w:val="16"/>
    </w:rPr>
  </w:style>
  <w:style w:type="paragraph" w:customStyle="1" w:styleId="PartNumber">
    <w:name w:val="Part Number"/>
    <w:basedOn w:val="BodyText"/>
    <w:next w:val="BodyText"/>
    <w:semiHidden/>
    <w:rsid w:val="006756C2"/>
    <w:pPr>
      <w:spacing w:before="4000" w:line="320" w:lineRule="exact"/>
      <w:ind w:left="6634"/>
      <w:jc w:val="right"/>
    </w:pPr>
    <w:rPr>
      <w:smallCaps/>
      <w:spacing w:val="60"/>
      <w:sz w:val="32"/>
    </w:rPr>
  </w:style>
  <w:style w:type="paragraph" w:customStyle="1" w:styleId="PartTitle">
    <w:name w:val="Part Title"/>
    <w:basedOn w:val="BodyText"/>
    <w:semiHidden/>
    <w:rsid w:val="006756C2"/>
    <w:pPr>
      <w:spacing w:before="160" w:after="1360" w:line="520" w:lineRule="exact"/>
      <w:ind w:right="2381"/>
      <w:jc w:val="right"/>
    </w:pPr>
    <w:rPr>
      <w:smallCaps/>
      <w:sz w:val="52"/>
    </w:rPr>
  </w:style>
  <w:style w:type="paragraph" w:styleId="Quote">
    <w:name w:val="Quote"/>
    <w:basedOn w:val="BodyText"/>
    <w:next w:val="BodyText"/>
    <w:qFormat/>
    <w:rsid w:val="006756C2"/>
    <w:pPr>
      <w:spacing w:before="120" w:line="280" w:lineRule="exact"/>
      <w:ind w:left="340"/>
    </w:pPr>
    <w:rPr>
      <w:sz w:val="24"/>
    </w:rPr>
  </w:style>
  <w:style w:type="paragraph" w:customStyle="1" w:styleId="QuoteBullet">
    <w:name w:val="Quote Bullet"/>
    <w:basedOn w:val="Quote"/>
    <w:rsid w:val="006756C2"/>
    <w:pPr>
      <w:numPr>
        <w:numId w:val="8"/>
      </w:numPr>
    </w:pPr>
  </w:style>
  <w:style w:type="paragraph" w:customStyle="1" w:styleId="Rec">
    <w:name w:val="Rec"/>
    <w:basedOn w:val="BodyText"/>
    <w:rsid w:val="006756C2"/>
    <w:pPr>
      <w:keepLines/>
      <w:spacing w:before="180"/>
    </w:pPr>
    <w:rPr>
      <w:b/>
      <w:i/>
    </w:rPr>
  </w:style>
  <w:style w:type="paragraph" w:customStyle="1" w:styleId="RecBullet">
    <w:name w:val="Rec Bullet"/>
    <w:basedOn w:val="Rec"/>
    <w:rsid w:val="006756C2"/>
    <w:pPr>
      <w:numPr>
        <w:numId w:val="9"/>
      </w:numPr>
      <w:spacing w:before="80"/>
    </w:pPr>
  </w:style>
  <w:style w:type="paragraph" w:customStyle="1" w:styleId="RecB">
    <w:name w:val="RecB"/>
    <w:basedOn w:val="Normal"/>
    <w:rsid w:val="006756C2"/>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6756C2"/>
    <w:pPr>
      <w:numPr>
        <w:numId w:val="10"/>
      </w:numPr>
      <w:spacing w:before="80"/>
    </w:pPr>
  </w:style>
  <w:style w:type="paragraph" w:customStyle="1" w:styleId="RecBNoTitle">
    <w:name w:val="RecB NoTitle"/>
    <w:basedOn w:val="RecB"/>
    <w:rsid w:val="006756C2"/>
    <w:pPr>
      <w:spacing w:before="240"/>
    </w:pPr>
  </w:style>
  <w:style w:type="paragraph" w:customStyle="1" w:styleId="Reference">
    <w:name w:val="Reference"/>
    <w:basedOn w:val="BodyText"/>
    <w:rsid w:val="006756C2"/>
    <w:pPr>
      <w:spacing w:before="120"/>
      <w:ind w:left="340" w:hanging="340"/>
    </w:pPr>
  </w:style>
  <w:style w:type="paragraph" w:customStyle="1" w:styleId="SequenceInfo">
    <w:name w:val="Sequence Info"/>
    <w:basedOn w:val="BodyText"/>
    <w:semiHidden/>
    <w:rsid w:val="006756C2"/>
    <w:rPr>
      <w:vanish/>
      <w:sz w:val="16"/>
    </w:rPr>
  </w:style>
  <w:style w:type="paragraph" w:customStyle="1" w:styleId="SideNote">
    <w:name w:val="Side Note"/>
    <w:basedOn w:val="BodyText"/>
    <w:next w:val="BodyText"/>
    <w:semiHidden/>
    <w:rsid w:val="006756C2"/>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6756C2"/>
    <w:pPr>
      <w:framePr w:wrap="around"/>
      <w:numPr>
        <w:numId w:val="11"/>
      </w:numPr>
      <w:tabs>
        <w:tab w:val="left" w:pos="227"/>
      </w:tabs>
    </w:pPr>
  </w:style>
  <w:style w:type="paragraph" w:customStyle="1" w:styleId="SideNoteGraphic">
    <w:name w:val="Side Note Graphic"/>
    <w:basedOn w:val="SideNote"/>
    <w:next w:val="BodyText"/>
    <w:semiHidden/>
    <w:rsid w:val="006756C2"/>
    <w:pPr>
      <w:framePr w:wrap="around"/>
    </w:pPr>
  </w:style>
  <w:style w:type="paragraph" w:customStyle="1" w:styleId="TableBodyText">
    <w:name w:val="Table Body Text"/>
    <w:basedOn w:val="BodyText"/>
    <w:link w:val="TableBodyTextChar"/>
    <w:rsid w:val="006756C2"/>
    <w:pPr>
      <w:keepNext/>
      <w:keepLines/>
      <w:spacing w:before="0" w:after="40" w:line="220" w:lineRule="atLeast"/>
      <w:ind w:left="6" w:right="113"/>
      <w:jc w:val="right"/>
    </w:pPr>
    <w:rPr>
      <w:rFonts w:ascii="Arial" w:hAnsi="Arial"/>
      <w:sz w:val="20"/>
    </w:rPr>
  </w:style>
  <w:style w:type="character" w:customStyle="1" w:styleId="TableBodyTextChar">
    <w:name w:val="Table Body Text Char"/>
    <w:link w:val="TableBodyText"/>
    <w:rsid w:val="001F39F2"/>
    <w:rPr>
      <w:rFonts w:ascii="Arial" w:hAnsi="Arial"/>
    </w:rPr>
  </w:style>
  <w:style w:type="paragraph" w:customStyle="1" w:styleId="TableBullet">
    <w:name w:val="Table Bullet"/>
    <w:basedOn w:val="TableBodyText"/>
    <w:rsid w:val="006756C2"/>
    <w:pPr>
      <w:numPr>
        <w:numId w:val="12"/>
      </w:numPr>
      <w:jc w:val="left"/>
    </w:pPr>
  </w:style>
  <w:style w:type="paragraph" w:customStyle="1" w:styleId="TableColumnHeading">
    <w:name w:val="Table Column Heading"/>
    <w:basedOn w:val="TableBodyText"/>
    <w:link w:val="TableColumnHeadingChar"/>
    <w:rsid w:val="006756C2"/>
    <w:pPr>
      <w:spacing w:before="80" w:after="80"/>
    </w:pPr>
    <w:rPr>
      <w:i/>
    </w:rPr>
  </w:style>
  <w:style w:type="character" w:customStyle="1" w:styleId="TableColumnHeadingChar">
    <w:name w:val="Table Column Heading Char"/>
    <w:basedOn w:val="TableBodyTextChar"/>
    <w:link w:val="TableColumnHeading"/>
    <w:rsid w:val="005E1D0C"/>
    <w:rPr>
      <w:rFonts w:ascii="Arial" w:hAnsi="Arial"/>
      <w:i/>
    </w:rPr>
  </w:style>
  <w:style w:type="paragraph" w:styleId="TOC2">
    <w:name w:val="toc 2"/>
    <w:basedOn w:val="BodyText"/>
    <w:rsid w:val="006756C2"/>
    <w:pPr>
      <w:tabs>
        <w:tab w:val="right" w:pos="8789"/>
      </w:tabs>
      <w:ind w:left="510" w:right="851" w:hanging="510"/>
      <w:jc w:val="left"/>
    </w:pPr>
    <w:rPr>
      <w:b/>
    </w:rPr>
  </w:style>
  <w:style w:type="paragraph" w:styleId="TOC3">
    <w:name w:val="toc 3"/>
    <w:basedOn w:val="TOC2"/>
    <w:semiHidden/>
    <w:rsid w:val="006756C2"/>
    <w:pPr>
      <w:spacing w:before="60"/>
      <w:ind w:left="1190" w:hanging="680"/>
    </w:pPr>
    <w:rPr>
      <w:b w:val="0"/>
    </w:rPr>
  </w:style>
  <w:style w:type="paragraph" w:styleId="TableofFigures">
    <w:name w:val="table of figures"/>
    <w:basedOn w:val="TOC3"/>
    <w:next w:val="BodyText"/>
    <w:semiHidden/>
    <w:rsid w:val="006756C2"/>
    <w:pPr>
      <w:ind w:left="737" w:hanging="737"/>
    </w:pPr>
  </w:style>
  <w:style w:type="paragraph" w:customStyle="1" w:styleId="TableTitle">
    <w:name w:val="Table Title"/>
    <w:basedOn w:val="Caption"/>
    <w:next w:val="Subtitle"/>
    <w:link w:val="TableTitleChar"/>
    <w:rsid w:val="006756C2"/>
    <w:rPr>
      <w:sz w:val="24"/>
    </w:rPr>
  </w:style>
  <w:style w:type="character" w:customStyle="1" w:styleId="TableTitleChar">
    <w:name w:val="Table Title Char"/>
    <w:basedOn w:val="DefaultParagraphFont"/>
    <w:link w:val="TableTitle"/>
    <w:rsid w:val="005E1D0C"/>
    <w:rPr>
      <w:rFonts w:ascii="Arial" w:hAnsi="Arial"/>
      <w:b/>
      <w:sz w:val="24"/>
      <w:szCs w:val="24"/>
    </w:rPr>
  </w:style>
  <w:style w:type="paragraph" w:customStyle="1" w:styleId="TableUnitsRow">
    <w:name w:val="Table Units Row"/>
    <w:basedOn w:val="TableBodyText"/>
    <w:rsid w:val="006756C2"/>
    <w:pPr>
      <w:spacing w:before="80" w:after="80"/>
    </w:pPr>
  </w:style>
  <w:style w:type="paragraph" w:styleId="TOC1">
    <w:name w:val="toc 1"/>
    <w:basedOn w:val="Normal"/>
    <w:next w:val="TOC2"/>
    <w:rsid w:val="006756C2"/>
    <w:pPr>
      <w:tabs>
        <w:tab w:val="right" w:pos="8789"/>
      </w:tabs>
      <w:spacing w:before="480" w:after="60" w:line="320" w:lineRule="exact"/>
      <w:ind w:left="1191" w:right="851" w:hanging="1191"/>
    </w:pPr>
    <w:rPr>
      <w:b/>
      <w:caps/>
    </w:rPr>
  </w:style>
  <w:style w:type="paragraph" w:styleId="TOC4">
    <w:name w:val="toc 4"/>
    <w:basedOn w:val="TOC3"/>
    <w:semiHidden/>
    <w:rsid w:val="006756C2"/>
    <w:pPr>
      <w:ind w:left="1191" w:firstLine="0"/>
    </w:pPr>
  </w:style>
  <w:style w:type="paragraph" w:customStyle="1" w:styleId="RecBBullet2">
    <w:name w:val="RecB Bullet 2"/>
    <w:basedOn w:val="ListBullet2"/>
    <w:rsid w:val="006756C2"/>
    <w:pPr>
      <w:pBdr>
        <w:left w:val="single" w:sz="24" w:space="29" w:color="C0C0C0"/>
      </w:pBdr>
    </w:pPr>
    <w:rPr>
      <w:b/>
      <w:i/>
    </w:rPr>
  </w:style>
  <w:style w:type="paragraph" w:styleId="BalloonText">
    <w:name w:val="Balloon Text"/>
    <w:basedOn w:val="Normal"/>
    <w:link w:val="BalloonTextChar"/>
    <w:rsid w:val="006756C2"/>
    <w:rPr>
      <w:rFonts w:ascii="Tahoma" w:hAnsi="Tahoma" w:cs="Tahoma"/>
      <w:sz w:val="16"/>
      <w:szCs w:val="16"/>
    </w:rPr>
  </w:style>
  <w:style w:type="character" w:customStyle="1" w:styleId="BalloonTextChar">
    <w:name w:val="Balloon Text Char"/>
    <w:basedOn w:val="DefaultParagraphFont"/>
    <w:link w:val="BalloonText"/>
    <w:rsid w:val="006756C2"/>
    <w:rPr>
      <w:rFonts w:ascii="Tahoma" w:hAnsi="Tahoma" w:cs="Tahoma"/>
      <w:sz w:val="16"/>
      <w:szCs w:val="16"/>
    </w:rPr>
  </w:style>
  <w:style w:type="paragraph" w:customStyle="1" w:styleId="BoxListBullet3">
    <w:name w:val="Box List Bullet 3"/>
    <w:basedOn w:val="ListBullet3"/>
    <w:rsid w:val="006756C2"/>
    <w:pPr>
      <w:numPr>
        <w:numId w:val="17"/>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6756C2"/>
    <w:rPr>
      <w:i/>
      <w:iCs/>
    </w:rPr>
  </w:style>
  <w:style w:type="paragraph" w:customStyle="1" w:styleId="SOC">
    <w:name w:val="SOC"/>
    <w:basedOn w:val="Normal"/>
    <w:rsid w:val="001F39F2"/>
    <w:pPr>
      <w:spacing w:after="140"/>
      <w:jc w:val="both"/>
    </w:pPr>
    <w:rPr>
      <w:rFonts w:ascii="Arial" w:hAnsi="Arial"/>
      <w:sz w:val="24"/>
      <w:szCs w:val="20"/>
    </w:rPr>
  </w:style>
  <w:style w:type="character" w:styleId="Hyperlink">
    <w:name w:val="Hyperlink"/>
    <w:uiPriority w:val="99"/>
    <w:rsid w:val="001F39F2"/>
    <w:rPr>
      <w:color w:val="0000FF"/>
      <w:u w:val="single"/>
    </w:rPr>
  </w:style>
  <w:style w:type="table" w:styleId="TableGrid">
    <w:name w:val="Table Grid"/>
    <w:basedOn w:val="TableNormal"/>
    <w:rsid w:val="001F39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qFormat/>
    <w:rsid w:val="001F39F2"/>
    <w:rPr>
      <w:b/>
      <w:bCs/>
    </w:rPr>
  </w:style>
  <w:style w:type="paragraph" w:customStyle="1" w:styleId="DocInfo">
    <w:name w:val="Doc Info"/>
    <w:basedOn w:val="Normal"/>
    <w:next w:val="Normal"/>
    <w:rsid w:val="001F39F2"/>
    <w:pPr>
      <w:jc w:val="center"/>
    </w:pPr>
    <w:rPr>
      <w:rFonts w:ascii="Arial" w:hAnsi="Arial"/>
      <w:sz w:val="14"/>
    </w:rPr>
  </w:style>
  <w:style w:type="paragraph" w:customStyle="1" w:styleId="Heading2NotTOC">
    <w:name w:val="Heading 2 Not TOC"/>
    <w:basedOn w:val="Heading2"/>
    <w:next w:val="Normal"/>
    <w:rsid w:val="001F39F2"/>
    <w:pPr>
      <w:outlineLvl w:val="9"/>
    </w:pPr>
  </w:style>
  <w:style w:type="paragraph" w:customStyle="1" w:styleId="TableFigText">
    <w:name w:val="Table/Fig: Text"/>
    <w:basedOn w:val="Normal"/>
    <w:link w:val="TableFigTextChar"/>
    <w:rsid w:val="001F39F2"/>
    <w:pPr>
      <w:keepLines/>
      <w:tabs>
        <w:tab w:val="left" w:pos="198"/>
      </w:tabs>
      <w:spacing w:before="60" w:after="60" w:line="200" w:lineRule="atLeast"/>
    </w:pPr>
    <w:rPr>
      <w:rFonts w:ascii="Arial" w:hAnsi="Arial"/>
      <w:color w:val="000000"/>
      <w:sz w:val="16"/>
      <w:szCs w:val="20"/>
      <w:lang w:eastAsia="en-US"/>
    </w:rPr>
  </w:style>
  <w:style w:type="character" w:customStyle="1" w:styleId="TableFigTextChar">
    <w:name w:val="Table/Fig: Text Char"/>
    <w:link w:val="TableFigText"/>
    <w:rsid w:val="001F39F2"/>
    <w:rPr>
      <w:rFonts w:ascii="Arial" w:hAnsi="Arial"/>
      <w:color w:val="000000"/>
      <w:sz w:val="16"/>
      <w:lang w:eastAsia="en-US"/>
    </w:rPr>
  </w:style>
  <w:style w:type="table" w:styleId="Table3Deffects1">
    <w:name w:val="Table 3D effects 1"/>
    <w:basedOn w:val="TableNormal"/>
    <w:rsid w:val="001F39F2"/>
    <w:pPr>
      <w:spacing w:before="60" w:after="40" w:line="260" w:lineRule="atLeas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customStyle="1" w:styleId="CharChar1">
    <w:name w:val="Char Char1"/>
    <w:rsid w:val="001F39F2"/>
    <w:rPr>
      <w:sz w:val="26"/>
      <w:lang w:val="en-AU" w:eastAsia="en-AU" w:bidi="ar-SA"/>
    </w:rPr>
  </w:style>
  <w:style w:type="paragraph" w:styleId="DocumentMap">
    <w:name w:val="Document Map"/>
    <w:basedOn w:val="Normal"/>
    <w:link w:val="DocumentMapChar"/>
    <w:rsid w:val="001F39F2"/>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1F39F2"/>
    <w:rPr>
      <w:rFonts w:ascii="Tahoma" w:hAnsi="Tahoma" w:cs="Tahoma"/>
      <w:shd w:val="clear" w:color="auto" w:fill="000080"/>
    </w:rPr>
  </w:style>
  <w:style w:type="paragraph" w:customStyle="1" w:styleId="Pa1">
    <w:name w:val="Pa1"/>
    <w:basedOn w:val="Normal"/>
    <w:next w:val="Normal"/>
    <w:rsid w:val="001F39F2"/>
    <w:pPr>
      <w:autoSpaceDE w:val="0"/>
      <w:autoSpaceDN w:val="0"/>
      <w:adjustRightInd w:val="0"/>
      <w:spacing w:line="241" w:lineRule="atLeast"/>
    </w:pPr>
    <w:rPr>
      <w:rFonts w:ascii="Arial" w:hAnsi="Arial"/>
      <w:sz w:val="24"/>
    </w:rPr>
  </w:style>
  <w:style w:type="paragraph" w:styleId="CommentSubject">
    <w:name w:val="annotation subject"/>
    <w:basedOn w:val="CommentText"/>
    <w:next w:val="CommentText"/>
    <w:link w:val="CommentSubjectChar"/>
    <w:rsid w:val="001F39F2"/>
    <w:pPr>
      <w:spacing w:before="0" w:line="240" w:lineRule="auto"/>
      <w:ind w:left="0" w:firstLine="0"/>
    </w:pPr>
    <w:rPr>
      <w:b/>
      <w:bCs/>
      <w:szCs w:val="20"/>
    </w:rPr>
  </w:style>
  <w:style w:type="character" w:customStyle="1" w:styleId="CommentSubjectChar">
    <w:name w:val="Comment Subject Char"/>
    <w:basedOn w:val="CommentTextChar"/>
    <w:link w:val="CommentSubject"/>
    <w:rsid w:val="001F39F2"/>
    <w:rPr>
      <w:b/>
      <w:bCs/>
      <w:szCs w:val="24"/>
    </w:rPr>
  </w:style>
  <w:style w:type="paragraph" w:customStyle="1" w:styleId="BoxQuoteBullet">
    <w:name w:val="Box Quote Bullet"/>
    <w:basedOn w:val="BoxQuote"/>
    <w:next w:val="Box"/>
    <w:rsid w:val="006756C2"/>
    <w:pPr>
      <w:numPr>
        <w:numId w:val="15"/>
      </w:numPr>
      <w:ind w:left="568" w:hanging="284"/>
    </w:pPr>
  </w:style>
  <w:style w:type="paragraph" w:customStyle="1" w:styleId="InformationRequestBullet">
    <w:name w:val="Information Request Bullet"/>
    <w:basedOn w:val="ListBullet"/>
    <w:next w:val="BodyText"/>
    <w:rsid w:val="006756C2"/>
    <w:pPr>
      <w:numPr>
        <w:numId w:val="16"/>
      </w:numPr>
      <w:ind w:left="340" w:hanging="340"/>
    </w:pPr>
    <w:rPr>
      <w:rFonts w:ascii="Arial" w:hAnsi="Arial"/>
      <w:i/>
      <w:sz w:val="24"/>
    </w:rPr>
  </w:style>
  <w:style w:type="paragraph" w:styleId="NormalWeb">
    <w:name w:val="Normal (Web)"/>
    <w:basedOn w:val="Normal"/>
    <w:uiPriority w:val="99"/>
    <w:unhideWhenUsed/>
    <w:rsid w:val="00710693"/>
    <w:pPr>
      <w:spacing w:before="100" w:beforeAutospacing="1" w:after="100" w:afterAutospacing="1"/>
    </w:pPr>
    <w:rPr>
      <w:sz w:val="24"/>
    </w:rPr>
  </w:style>
  <w:style w:type="paragraph" w:styleId="Revision">
    <w:name w:val="Revision"/>
    <w:hidden/>
    <w:uiPriority w:val="99"/>
    <w:semiHidden/>
    <w:rsid w:val="00FD1608"/>
    <w:rPr>
      <w:sz w:val="26"/>
      <w:szCs w:val="24"/>
    </w:rPr>
  </w:style>
  <w:style w:type="paragraph" w:customStyle="1" w:styleId="BoxSpaceAbove">
    <w:name w:val="Box Space Above"/>
    <w:basedOn w:val="BodyText"/>
    <w:rsid w:val="006756C2"/>
    <w:pPr>
      <w:keepNext/>
      <w:spacing w:before="360" w:line="80" w:lineRule="exact"/>
      <w:jc w:val="left"/>
    </w:pPr>
  </w:style>
  <w:style w:type="paragraph" w:customStyle="1" w:styleId="BoxSpaceBelow">
    <w:name w:val="Box Space Below"/>
    <w:basedOn w:val="Box"/>
    <w:rsid w:val="006756C2"/>
    <w:pPr>
      <w:keepNext w:val="0"/>
      <w:spacing w:before="60" w:after="60" w:line="80" w:lineRule="exact"/>
    </w:pPr>
    <w:rPr>
      <w:sz w:val="14"/>
    </w:rPr>
  </w:style>
  <w:style w:type="paragraph" w:styleId="List">
    <w:name w:val="List"/>
    <w:basedOn w:val="Normal"/>
    <w:rsid w:val="0054638E"/>
    <w:pPr>
      <w:ind w:left="283" w:hanging="283"/>
      <w:contextualSpacing/>
    </w:pPr>
  </w:style>
  <w:style w:type="paragraph" w:customStyle="1" w:styleId="AIHWbodytext">
    <w:name w:val="AIHW body text"/>
    <w:basedOn w:val="Normal"/>
    <w:link w:val="AIHWbodytextChar"/>
    <w:qFormat/>
    <w:rsid w:val="009730EC"/>
    <w:pPr>
      <w:spacing w:before="60" w:after="120" w:line="260" w:lineRule="atLeast"/>
    </w:pPr>
    <w:rPr>
      <w:rFonts w:ascii="Book Antiqua" w:hAnsi="Book Antiqua"/>
      <w:sz w:val="22"/>
      <w:szCs w:val="20"/>
      <w:lang w:eastAsia="en-US"/>
    </w:rPr>
  </w:style>
  <w:style w:type="paragraph" w:customStyle="1" w:styleId="Bullet1">
    <w:name w:val="Bullet 1"/>
    <w:basedOn w:val="AIHWbodytext"/>
    <w:link w:val="Bullet1Char"/>
    <w:qFormat/>
    <w:rsid w:val="009730EC"/>
    <w:pPr>
      <w:numPr>
        <w:numId w:val="18"/>
      </w:numPr>
      <w:spacing w:before="40" w:after="80"/>
    </w:pPr>
  </w:style>
  <w:style w:type="character" w:customStyle="1" w:styleId="AIHWbodytextChar">
    <w:name w:val="AIHW body text Char"/>
    <w:link w:val="AIHWbodytext"/>
    <w:locked/>
    <w:rsid w:val="009730EC"/>
    <w:rPr>
      <w:rFonts w:ascii="Book Antiqua" w:hAnsi="Book Antiqua"/>
      <w:sz w:val="22"/>
      <w:lang w:eastAsia="en-US"/>
    </w:rPr>
  </w:style>
  <w:style w:type="paragraph" w:customStyle="1" w:styleId="AIHWbodytextintable">
    <w:name w:val="AIHW body text in table"/>
    <w:basedOn w:val="AIHWbodytext"/>
    <w:next w:val="AIHWbodytext"/>
    <w:rsid w:val="009730EC"/>
    <w:pPr>
      <w:spacing w:before="80" w:after="80"/>
    </w:pPr>
  </w:style>
  <w:style w:type="character" w:customStyle="1" w:styleId="Bullet1Char">
    <w:name w:val="Bullet 1 Char"/>
    <w:link w:val="Bullet1"/>
    <w:rsid w:val="009730EC"/>
    <w:rPr>
      <w:rFonts w:ascii="Book Antiqua" w:hAnsi="Book Antiqua"/>
      <w:sz w:val="22"/>
      <w:lang w:eastAsia="en-US"/>
    </w:rPr>
  </w:style>
  <w:style w:type="paragraph" w:styleId="ListParagraph">
    <w:name w:val="List Paragraph"/>
    <w:basedOn w:val="Normal"/>
    <w:qFormat/>
    <w:rsid w:val="000F215F"/>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DB6DCF"/>
    <w:pPr>
      <w:autoSpaceDE w:val="0"/>
      <w:autoSpaceDN w:val="0"/>
      <w:adjustRightInd w:val="0"/>
    </w:pPr>
    <w:rPr>
      <w:rFonts w:eastAsiaTheme="minorHAns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292890">
      <w:bodyDiv w:val="1"/>
      <w:marLeft w:val="0"/>
      <w:marRight w:val="0"/>
      <w:marTop w:val="0"/>
      <w:marBottom w:val="0"/>
      <w:divBdr>
        <w:top w:val="none" w:sz="0" w:space="0" w:color="auto"/>
        <w:left w:val="none" w:sz="0" w:space="0" w:color="auto"/>
        <w:bottom w:val="none" w:sz="0" w:space="0" w:color="auto"/>
        <w:right w:val="none" w:sz="0" w:space="0" w:color="auto"/>
      </w:divBdr>
      <w:divsChild>
        <w:div w:id="2087340224">
          <w:marLeft w:val="0"/>
          <w:marRight w:val="0"/>
          <w:marTop w:val="0"/>
          <w:marBottom w:val="0"/>
          <w:divBdr>
            <w:top w:val="none" w:sz="0" w:space="0" w:color="auto"/>
            <w:left w:val="none" w:sz="0" w:space="0" w:color="auto"/>
            <w:bottom w:val="none" w:sz="0" w:space="0" w:color="auto"/>
            <w:right w:val="none" w:sz="0" w:space="0" w:color="auto"/>
          </w:divBdr>
          <w:divsChild>
            <w:div w:id="274555027">
              <w:marLeft w:val="0"/>
              <w:marRight w:val="0"/>
              <w:marTop w:val="0"/>
              <w:marBottom w:val="0"/>
              <w:divBdr>
                <w:top w:val="none" w:sz="0" w:space="0" w:color="auto"/>
                <w:left w:val="none" w:sz="0" w:space="0" w:color="auto"/>
                <w:bottom w:val="none" w:sz="0" w:space="0" w:color="auto"/>
                <w:right w:val="none" w:sz="0" w:space="0" w:color="auto"/>
              </w:divBdr>
              <w:divsChild>
                <w:div w:id="68651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925831">
      <w:bodyDiv w:val="1"/>
      <w:marLeft w:val="0"/>
      <w:marRight w:val="0"/>
      <w:marTop w:val="0"/>
      <w:marBottom w:val="0"/>
      <w:divBdr>
        <w:top w:val="none" w:sz="0" w:space="0" w:color="auto"/>
        <w:left w:val="none" w:sz="0" w:space="0" w:color="auto"/>
        <w:bottom w:val="none" w:sz="0" w:space="0" w:color="auto"/>
        <w:right w:val="none" w:sz="0" w:space="0" w:color="auto"/>
      </w:divBdr>
      <w:divsChild>
        <w:div w:id="2031686484">
          <w:marLeft w:val="0"/>
          <w:marRight w:val="0"/>
          <w:marTop w:val="0"/>
          <w:marBottom w:val="0"/>
          <w:divBdr>
            <w:top w:val="none" w:sz="0" w:space="0" w:color="auto"/>
            <w:left w:val="none" w:sz="0" w:space="0" w:color="auto"/>
            <w:bottom w:val="none" w:sz="0" w:space="0" w:color="auto"/>
            <w:right w:val="none" w:sz="0" w:space="0" w:color="auto"/>
          </w:divBdr>
          <w:divsChild>
            <w:div w:id="772167586">
              <w:marLeft w:val="0"/>
              <w:marRight w:val="0"/>
              <w:marTop w:val="0"/>
              <w:marBottom w:val="0"/>
              <w:divBdr>
                <w:top w:val="none" w:sz="0" w:space="0" w:color="auto"/>
                <w:left w:val="none" w:sz="0" w:space="0" w:color="auto"/>
                <w:bottom w:val="none" w:sz="0" w:space="0" w:color="auto"/>
                <w:right w:val="none" w:sz="0" w:space="0" w:color="auto"/>
              </w:divBdr>
              <w:divsChild>
                <w:div w:id="67852279">
                  <w:marLeft w:val="0"/>
                  <w:marRight w:val="0"/>
                  <w:marTop w:val="0"/>
                  <w:marBottom w:val="0"/>
                  <w:divBdr>
                    <w:top w:val="none" w:sz="0" w:space="0" w:color="auto"/>
                    <w:left w:val="none" w:sz="0" w:space="0" w:color="auto"/>
                    <w:bottom w:val="none" w:sz="0" w:space="0" w:color="auto"/>
                    <w:right w:val="none" w:sz="0" w:space="0" w:color="auto"/>
                  </w:divBdr>
                  <w:divsChild>
                    <w:div w:id="1608728831">
                      <w:marLeft w:val="0"/>
                      <w:marRight w:val="0"/>
                      <w:marTop w:val="0"/>
                      <w:marBottom w:val="0"/>
                      <w:divBdr>
                        <w:top w:val="none" w:sz="0" w:space="0" w:color="auto"/>
                        <w:left w:val="none" w:sz="0" w:space="0" w:color="auto"/>
                        <w:bottom w:val="none" w:sz="0" w:space="0" w:color="auto"/>
                        <w:right w:val="none" w:sz="0" w:space="0" w:color="auto"/>
                      </w:divBdr>
                      <w:divsChild>
                        <w:div w:id="2137483414">
                          <w:marLeft w:val="0"/>
                          <w:marRight w:val="0"/>
                          <w:marTop w:val="0"/>
                          <w:marBottom w:val="0"/>
                          <w:divBdr>
                            <w:top w:val="none" w:sz="0" w:space="0" w:color="auto"/>
                            <w:left w:val="none" w:sz="0" w:space="0" w:color="auto"/>
                            <w:bottom w:val="none" w:sz="0" w:space="0" w:color="auto"/>
                            <w:right w:val="none" w:sz="0" w:space="0" w:color="auto"/>
                          </w:divBdr>
                          <w:divsChild>
                            <w:div w:id="282613075">
                              <w:marLeft w:val="0"/>
                              <w:marRight w:val="0"/>
                              <w:marTop w:val="0"/>
                              <w:marBottom w:val="0"/>
                              <w:divBdr>
                                <w:top w:val="none" w:sz="0" w:space="0" w:color="auto"/>
                                <w:left w:val="none" w:sz="0" w:space="0" w:color="auto"/>
                                <w:bottom w:val="none" w:sz="0" w:space="0" w:color="auto"/>
                                <w:right w:val="none" w:sz="0" w:space="0" w:color="auto"/>
                              </w:divBdr>
                              <w:divsChild>
                                <w:div w:id="542865670">
                                  <w:marLeft w:val="0"/>
                                  <w:marRight w:val="0"/>
                                  <w:marTop w:val="0"/>
                                  <w:marBottom w:val="0"/>
                                  <w:divBdr>
                                    <w:top w:val="none" w:sz="0" w:space="0" w:color="auto"/>
                                    <w:left w:val="none" w:sz="0" w:space="0" w:color="auto"/>
                                    <w:bottom w:val="none" w:sz="0" w:space="0" w:color="auto"/>
                                    <w:right w:val="none" w:sz="0" w:space="0" w:color="auto"/>
                                  </w:divBdr>
                                  <w:divsChild>
                                    <w:div w:id="783769998">
                                      <w:marLeft w:val="0"/>
                                      <w:marRight w:val="0"/>
                                      <w:marTop w:val="0"/>
                                      <w:marBottom w:val="0"/>
                                      <w:divBdr>
                                        <w:top w:val="none" w:sz="0" w:space="0" w:color="auto"/>
                                        <w:left w:val="none" w:sz="0" w:space="0" w:color="auto"/>
                                        <w:bottom w:val="none" w:sz="0" w:space="0" w:color="auto"/>
                                        <w:right w:val="none" w:sz="0" w:space="0" w:color="auto"/>
                                      </w:divBdr>
                                      <w:divsChild>
                                        <w:div w:id="1743064586">
                                          <w:marLeft w:val="0"/>
                                          <w:marRight w:val="0"/>
                                          <w:marTop w:val="0"/>
                                          <w:marBottom w:val="0"/>
                                          <w:divBdr>
                                            <w:top w:val="none" w:sz="0" w:space="0" w:color="auto"/>
                                            <w:left w:val="none" w:sz="0" w:space="0" w:color="auto"/>
                                            <w:bottom w:val="none" w:sz="0" w:space="0" w:color="auto"/>
                                            <w:right w:val="none" w:sz="0" w:space="0" w:color="auto"/>
                                          </w:divBdr>
                                          <w:divsChild>
                                            <w:div w:id="622999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8047434">
      <w:bodyDiv w:val="1"/>
      <w:marLeft w:val="0"/>
      <w:marRight w:val="0"/>
      <w:marTop w:val="0"/>
      <w:marBottom w:val="0"/>
      <w:divBdr>
        <w:top w:val="none" w:sz="0" w:space="0" w:color="auto"/>
        <w:left w:val="none" w:sz="0" w:space="0" w:color="auto"/>
        <w:bottom w:val="none" w:sz="0" w:space="0" w:color="auto"/>
        <w:right w:val="none" w:sz="0" w:space="0" w:color="auto"/>
      </w:divBdr>
      <w:divsChild>
        <w:div w:id="1857116494">
          <w:marLeft w:val="0"/>
          <w:marRight w:val="0"/>
          <w:marTop w:val="0"/>
          <w:marBottom w:val="0"/>
          <w:divBdr>
            <w:top w:val="none" w:sz="0" w:space="0" w:color="auto"/>
            <w:left w:val="none" w:sz="0" w:space="0" w:color="auto"/>
            <w:bottom w:val="none" w:sz="0" w:space="0" w:color="auto"/>
            <w:right w:val="none" w:sz="0" w:space="0" w:color="auto"/>
          </w:divBdr>
          <w:divsChild>
            <w:div w:id="1005791024">
              <w:marLeft w:val="0"/>
              <w:marRight w:val="0"/>
              <w:marTop w:val="0"/>
              <w:marBottom w:val="0"/>
              <w:divBdr>
                <w:top w:val="none" w:sz="0" w:space="0" w:color="auto"/>
                <w:left w:val="none" w:sz="0" w:space="0" w:color="auto"/>
                <w:bottom w:val="none" w:sz="0" w:space="0" w:color="auto"/>
                <w:right w:val="none" w:sz="0" w:space="0" w:color="auto"/>
              </w:divBdr>
              <w:divsChild>
                <w:div w:id="53674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822737">
      <w:bodyDiv w:val="1"/>
      <w:marLeft w:val="0"/>
      <w:marRight w:val="0"/>
      <w:marTop w:val="0"/>
      <w:marBottom w:val="0"/>
      <w:divBdr>
        <w:top w:val="none" w:sz="0" w:space="0" w:color="auto"/>
        <w:left w:val="none" w:sz="0" w:space="0" w:color="auto"/>
        <w:bottom w:val="none" w:sz="0" w:space="0" w:color="auto"/>
        <w:right w:val="none" w:sz="0" w:space="0" w:color="auto"/>
      </w:divBdr>
    </w:div>
    <w:div w:id="490102270">
      <w:bodyDiv w:val="1"/>
      <w:marLeft w:val="0"/>
      <w:marRight w:val="0"/>
      <w:marTop w:val="0"/>
      <w:marBottom w:val="0"/>
      <w:divBdr>
        <w:top w:val="none" w:sz="0" w:space="0" w:color="auto"/>
        <w:left w:val="none" w:sz="0" w:space="0" w:color="auto"/>
        <w:bottom w:val="none" w:sz="0" w:space="0" w:color="auto"/>
        <w:right w:val="none" w:sz="0" w:space="0" w:color="auto"/>
      </w:divBdr>
    </w:div>
    <w:div w:id="521356022">
      <w:bodyDiv w:val="1"/>
      <w:marLeft w:val="0"/>
      <w:marRight w:val="0"/>
      <w:marTop w:val="0"/>
      <w:marBottom w:val="0"/>
      <w:divBdr>
        <w:top w:val="none" w:sz="0" w:space="0" w:color="auto"/>
        <w:left w:val="none" w:sz="0" w:space="0" w:color="auto"/>
        <w:bottom w:val="none" w:sz="0" w:space="0" w:color="auto"/>
        <w:right w:val="none" w:sz="0" w:space="0" w:color="auto"/>
      </w:divBdr>
    </w:div>
    <w:div w:id="543442032">
      <w:bodyDiv w:val="1"/>
      <w:marLeft w:val="0"/>
      <w:marRight w:val="0"/>
      <w:marTop w:val="0"/>
      <w:marBottom w:val="0"/>
      <w:divBdr>
        <w:top w:val="none" w:sz="0" w:space="0" w:color="auto"/>
        <w:left w:val="none" w:sz="0" w:space="0" w:color="auto"/>
        <w:bottom w:val="none" w:sz="0" w:space="0" w:color="auto"/>
        <w:right w:val="none" w:sz="0" w:space="0" w:color="auto"/>
      </w:divBdr>
      <w:divsChild>
        <w:div w:id="456528751">
          <w:marLeft w:val="0"/>
          <w:marRight w:val="0"/>
          <w:marTop w:val="0"/>
          <w:marBottom w:val="0"/>
          <w:divBdr>
            <w:top w:val="none" w:sz="0" w:space="0" w:color="auto"/>
            <w:left w:val="none" w:sz="0" w:space="0" w:color="auto"/>
            <w:bottom w:val="none" w:sz="0" w:space="0" w:color="auto"/>
            <w:right w:val="none" w:sz="0" w:space="0" w:color="auto"/>
          </w:divBdr>
          <w:divsChild>
            <w:div w:id="39012778">
              <w:marLeft w:val="0"/>
              <w:marRight w:val="0"/>
              <w:marTop w:val="0"/>
              <w:marBottom w:val="0"/>
              <w:divBdr>
                <w:top w:val="none" w:sz="0" w:space="0" w:color="auto"/>
                <w:left w:val="none" w:sz="0" w:space="0" w:color="auto"/>
                <w:bottom w:val="none" w:sz="0" w:space="0" w:color="auto"/>
                <w:right w:val="none" w:sz="0" w:space="0" w:color="auto"/>
              </w:divBdr>
              <w:divsChild>
                <w:div w:id="520701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303377">
      <w:bodyDiv w:val="1"/>
      <w:marLeft w:val="0"/>
      <w:marRight w:val="0"/>
      <w:marTop w:val="0"/>
      <w:marBottom w:val="0"/>
      <w:divBdr>
        <w:top w:val="none" w:sz="0" w:space="0" w:color="auto"/>
        <w:left w:val="none" w:sz="0" w:space="0" w:color="auto"/>
        <w:bottom w:val="none" w:sz="0" w:space="0" w:color="auto"/>
        <w:right w:val="none" w:sz="0" w:space="0" w:color="auto"/>
      </w:divBdr>
    </w:div>
    <w:div w:id="869412116">
      <w:bodyDiv w:val="1"/>
      <w:marLeft w:val="0"/>
      <w:marRight w:val="0"/>
      <w:marTop w:val="0"/>
      <w:marBottom w:val="0"/>
      <w:divBdr>
        <w:top w:val="none" w:sz="0" w:space="0" w:color="auto"/>
        <w:left w:val="none" w:sz="0" w:space="0" w:color="auto"/>
        <w:bottom w:val="none" w:sz="0" w:space="0" w:color="auto"/>
        <w:right w:val="none" w:sz="0" w:space="0" w:color="auto"/>
      </w:divBdr>
      <w:divsChild>
        <w:div w:id="1705131851">
          <w:marLeft w:val="0"/>
          <w:marRight w:val="0"/>
          <w:marTop w:val="0"/>
          <w:marBottom w:val="0"/>
          <w:divBdr>
            <w:top w:val="none" w:sz="0" w:space="0" w:color="auto"/>
            <w:left w:val="none" w:sz="0" w:space="0" w:color="auto"/>
            <w:bottom w:val="none" w:sz="0" w:space="0" w:color="auto"/>
            <w:right w:val="none" w:sz="0" w:space="0" w:color="auto"/>
          </w:divBdr>
          <w:divsChild>
            <w:div w:id="707031144">
              <w:marLeft w:val="0"/>
              <w:marRight w:val="0"/>
              <w:marTop w:val="0"/>
              <w:marBottom w:val="0"/>
              <w:divBdr>
                <w:top w:val="none" w:sz="0" w:space="0" w:color="auto"/>
                <w:left w:val="none" w:sz="0" w:space="0" w:color="auto"/>
                <w:bottom w:val="none" w:sz="0" w:space="0" w:color="auto"/>
                <w:right w:val="none" w:sz="0" w:space="0" w:color="auto"/>
              </w:divBdr>
              <w:divsChild>
                <w:div w:id="1697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276155">
      <w:bodyDiv w:val="1"/>
      <w:marLeft w:val="0"/>
      <w:marRight w:val="0"/>
      <w:marTop w:val="0"/>
      <w:marBottom w:val="0"/>
      <w:divBdr>
        <w:top w:val="none" w:sz="0" w:space="0" w:color="auto"/>
        <w:left w:val="none" w:sz="0" w:space="0" w:color="auto"/>
        <w:bottom w:val="none" w:sz="0" w:space="0" w:color="auto"/>
        <w:right w:val="none" w:sz="0" w:space="0" w:color="auto"/>
      </w:divBdr>
      <w:divsChild>
        <w:div w:id="71707556">
          <w:marLeft w:val="0"/>
          <w:marRight w:val="0"/>
          <w:marTop w:val="0"/>
          <w:marBottom w:val="0"/>
          <w:divBdr>
            <w:top w:val="none" w:sz="0" w:space="0" w:color="auto"/>
            <w:left w:val="none" w:sz="0" w:space="0" w:color="auto"/>
            <w:bottom w:val="none" w:sz="0" w:space="0" w:color="auto"/>
            <w:right w:val="none" w:sz="0" w:space="0" w:color="auto"/>
          </w:divBdr>
          <w:divsChild>
            <w:div w:id="1021005553">
              <w:marLeft w:val="0"/>
              <w:marRight w:val="0"/>
              <w:marTop w:val="0"/>
              <w:marBottom w:val="0"/>
              <w:divBdr>
                <w:top w:val="none" w:sz="0" w:space="0" w:color="auto"/>
                <w:left w:val="none" w:sz="0" w:space="0" w:color="auto"/>
                <w:bottom w:val="none" w:sz="0" w:space="0" w:color="auto"/>
                <w:right w:val="none" w:sz="0" w:space="0" w:color="auto"/>
              </w:divBdr>
              <w:divsChild>
                <w:div w:id="45626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958052">
      <w:bodyDiv w:val="1"/>
      <w:marLeft w:val="0"/>
      <w:marRight w:val="0"/>
      <w:marTop w:val="0"/>
      <w:marBottom w:val="0"/>
      <w:divBdr>
        <w:top w:val="none" w:sz="0" w:space="0" w:color="auto"/>
        <w:left w:val="none" w:sz="0" w:space="0" w:color="auto"/>
        <w:bottom w:val="none" w:sz="0" w:space="0" w:color="auto"/>
        <w:right w:val="none" w:sz="0" w:space="0" w:color="auto"/>
      </w:divBdr>
      <w:divsChild>
        <w:div w:id="842545294">
          <w:marLeft w:val="0"/>
          <w:marRight w:val="0"/>
          <w:marTop w:val="0"/>
          <w:marBottom w:val="0"/>
          <w:divBdr>
            <w:top w:val="none" w:sz="0" w:space="0" w:color="auto"/>
            <w:left w:val="none" w:sz="0" w:space="0" w:color="auto"/>
            <w:bottom w:val="none" w:sz="0" w:space="0" w:color="auto"/>
            <w:right w:val="none" w:sz="0" w:space="0" w:color="auto"/>
          </w:divBdr>
          <w:divsChild>
            <w:div w:id="1541163872">
              <w:marLeft w:val="0"/>
              <w:marRight w:val="0"/>
              <w:marTop w:val="0"/>
              <w:marBottom w:val="0"/>
              <w:divBdr>
                <w:top w:val="none" w:sz="0" w:space="0" w:color="auto"/>
                <w:left w:val="none" w:sz="0" w:space="0" w:color="auto"/>
                <w:bottom w:val="none" w:sz="0" w:space="0" w:color="auto"/>
                <w:right w:val="none" w:sz="0" w:space="0" w:color="auto"/>
              </w:divBdr>
              <w:divsChild>
                <w:div w:id="116662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876624">
      <w:bodyDiv w:val="1"/>
      <w:marLeft w:val="0"/>
      <w:marRight w:val="0"/>
      <w:marTop w:val="0"/>
      <w:marBottom w:val="0"/>
      <w:divBdr>
        <w:top w:val="none" w:sz="0" w:space="0" w:color="auto"/>
        <w:left w:val="none" w:sz="0" w:space="0" w:color="auto"/>
        <w:bottom w:val="none" w:sz="0" w:space="0" w:color="auto"/>
        <w:right w:val="none" w:sz="0" w:space="0" w:color="auto"/>
      </w:divBdr>
    </w:div>
    <w:div w:id="1193761252">
      <w:bodyDiv w:val="1"/>
      <w:marLeft w:val="0"/>
      <w:marRight w:val="0"/>
      <w:marTop w:val="0"/>
      <w:marBottom w:val="0"/>
      <w:divBdr>
        <w:top w:val="none" w:sz="0" w:space="0" w:color="auto"/>
        <w:left w:val="none" w:sz="0" w:space="0" w:color="auto"/>
        <w:bottom w:val="none" w:sz="0" w:space="0" w:color="auto"/>
        <w:right w:val="none" w:sz="0" w:space="0" w:color="auto"/>
      </w:divBdr>
    </w:div>
    <w:div w:id="1364474490">
      <w:bodyDiv w:val="1"/>
      <w:marLeft w:val="0"/>
      <w:marRight w:val="0"/>
      <w:marTop w:val="0"/>
      <w:marBottom w:val="0"/>
      <w:divBdr>
        <w:top w:val="none" w:sz="0" w:space="0" w:color="auto"/>
        <w:left w:val="none" w:sz="0" w:space="0" w:color="auto"/>
        <w:bottom w:val="none" w:sz="0" w:space="0" w:color="auto"/>
        <w:right w:val="none" w:sz="0" w:space="0" w:color="auto"/>
      </w:divBdr>
      <w:divsChild>
        <w:div w:id="1427729858">
          <w:marLeft w:val="0"/>
          <w:marRight w:val="0"/>
          <w:marTop w:val="0"/>
          <w:marBottom w:val="0"/>
          <w:divBdr>
            <w:top w:val="none" w:sz="0" w:space="0" w:color="auto"/>
            <w:left w:val="none" w:sz="0" w:space="0" w:color="auto"/>
            <w:bottom w:val="none" w:sz="0" w:space="0" w:color="auto"/>
            <w:right w:val="none" w:sz="0" w:space="0" w:color="auto"/>
          </w:divBdr>
          <w:divsChild>
            <w:div w:id="1792897344">
              <w:marLeft w:val="0"/>
              <w:marRight w:val="0"/>
              <w:marTop w:val="0"/>
              <w:marBottom w:val="0"/>
              <w:divBdr>
                <w:top w:val="none" w:sz="0" w:space="0" w:color="auto"/>
                <w:left w:val="none" w:sz="0" w:space="0" w:color="auto"/>
                <w:bottom w:val="none" w:sz="0" w:space="0" w:color="auto"/>
                <w:right w:val="none" w:sz="0" w:space="0" w:color="auto"/>
              </w:divBdr>
              <w:divsChild>
                <w:div w:id="72529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8003131">
      <w:bodyDiv w:val="1"/>
      <w:marLeft w:val="0"/>
      <w:marRight w:val="0"/>
      <w:marTop w:val="0"/>
      <w:marBottom w:val="0"/>
      <w:divBdr>
        <w:top w:val="none" w:sz="0" w:space="0" w:color="auto"/>
        <w:left w:val="none" w:sz="0" w:space="0" w:color="auto"/>
        <w:bottom w:val="none" w:sz="0" w:space="0" w:color="auto"/>
        <w:right w:val="none" w:sz="0" w:space="0" w:color="auto"/>
      </w:divBdr>
      <w:divsChild>
        <w:div w:id="179973242">
          <w:marLeft w:val="0"/>
          <w:marRight w:val="0"/>
          <w:marTop w:val="0"/>
          <w:marBottom w:val="0"/>
          <w:divBdr>
            <w:top w:val="none" w:sz="0" w:space="0" w:color="auto"/>
            <w:left w:val="none" w:sz="0" w:space="0" w:color="auto"/>
            <w:bottom w:val="none" w:sz="0" w:space="0" w:color="auto"/>
            <w:right w:val="none" w:sz="0" w:space="0" w:color="auto"/>
          </w:divBdr>
          <w:divsChild>
            <w:div w:id="1760298104">
              <w:marLeft w:val="195"/>
              <w:marRight w:val="0"/>
              <w:marTop w:val="0"/>
              <w:marBottom w:val="0"/>
              <w:divBdr>
                <w:top w:val="none" w:sz="0" w:space="0" w:color="auto"/>
                <w:left w:val="none" w:sz="0" w:space="0" w:color="auto"/>
                <w:bottom w:val="none" w:sz="0" w:space="0" w:color="auto"/>
                <w:right w:val="none" w:sz="0" w:space="0" w:color="auto"/>
              </w:divBdr>
              <w:divsChild>
                <w:div w:id="772671361">
                  <w:marLeft w:val="0"/>
                  <w:marRight w:val="0"/>
                  <w:marTop w:val="0"/>
                  <w:marBottom w:val="0"/>
                  <w:divBdr>
                    <w:top w:val="none" w:sz="0" w:space="0" w:color="auto"/>
                    <w:left w:val="none" w:sz="0" w:space="0" w:color="auto"/>
                    <w:bottom w:val="none" w:sz="0" w:space="0" w:color="auto"/>
                    <w:right w:val="none" w:sz="0" w:space="0" w:color="auto"/>
                  </w:divBdr>
                  <w:divsChild>
                    <w:div w:id="182080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7999967">
      <w:bodyDiv w:val="1"/>
      <w:marLeft w:val="0"/>
      <w:marRight w:val="0"/>
      <w:marTop w:val="0"/>
      <w:marBottom w:val="0"/>
      <w:divBdr>
        <w:top w:val="none" w:sz="0" w:space="0" w:color="auto"/>
        <w:left w:val="none" w:sz="0" w:space="0" w:color="auto"/>
        <w:bottom w:val="none" w:sz="0" w:space="0" w:color="auto"/>
        <w:right w:val="none" w:sz="0" w:space="0" w:color="auto"/>
      </w:divBdr>
      <w:divsChild>
        <w:div w:id="1134954622">
          <w:marLeft w:val="0"/>
          <w:marRight w:val="0"/>
          <w:marTop w:val="0"/>
          <w:marBottom w:val="0"/>
          <w:divBdr>
            <w:top w:val="none" w:sz="0" w:space="0" w:color="auto"/>
            <w:left w:val="none" w:sz="0" w:space="0" w:color="auto"/>
            <w:bottom w:val="none" w:sz="0" w:space="0" w:color="auto"/>
            <w:right w:val="none" w:sz="0" w:space="0" w:color="auto"/>
          </w:divBdr>
          <w:divsChild>
            <w:div w:id="1384062813">
              <w:marLeft w:val="0"/>
              <w:marRight w:val="0"/>
              <w:marTop w:val="0"/>
              <w:marBottom w:val="0"/>
              <w:divBdr>
                <w:top w:val="none" w:sz="0" w:space="0" w:color="auto"/>
                <w:left w:val="none" w:sz="0" w:space="0" w:color="auto"/>
                <w:bottom w:val="none" w:sz="0" w:space="0" w:color="auto"/>
                <w:right w:val="none" w:sz="0" w:space="0" w:color="auto"/>
              </w:divBdr>
              <w:divsChild>
                <w:div w:id="80985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738068">
      <w:bodyDiv w:val="1"/>
      <w:marLeft w:val="0"/>
      <w:marRight w:val="0"/>
      <w:marTop w:val="0"/>
      <w:marBottom w:val="0"/>
      <w:divBdr>
        <w:top w:val="none" w:sz="0" w:space="0" w:color="auto"/>
        <w:left w:val="none" w:sz="0" w:space="0" w:color="auto"/>
        <w:bottom w:val="none" w:sz="0" w:space="0" w:color="auto"/>
        <w:right w:val="none" w:sz="0" w:space="0" w:color="auto"/>
      </w:divBdr>
      <w:divsChild>
        <w:div w:id="1779980464">
          <w:marLeft w:val="0"/>
          <w:marRight w:val="0"/>
          <w:marTop w:val="0"/>
          <w:marBottom w:val="0"/>
          <w:divBdr>
            <w:top w:val="none" w:sz="0" w:space="0" w:color="auto"/>
            <w:left w:val="none" w:sz="0" w:space="0" w:color="auto"/>
            <w:bottom w:val="none" w:sz="0" w:space="0" w:color="auto"/>
            <w:right w:val="none" w:sz="0" w:space="0" w:color="auto"/>
          </w:divBdr>
          <w:divsChild>
            <w:div w:id="1466585019">
              <w:marLeft w:val="0"/>
              <w:marRight w:val="0"/>
              <w:marTop w:val="0"/>
              <w:marBottom w:val="0"/>
              <w:divBdr>
                <w:top w:val="none" w:sz="0" w:space="0" w:color="auto"/>
                <w:left w:val="none" w:sz="0" w:space="0" w:color="auto"/>
                <w:bottom w:val="none" w:sz="0" w:space="0" w:color="auto"/>
                <w:right w:val="none" w:sz="0" w:space="0" w:color="auto"/>
              </w:divBdr>
              <w:divsChild>
                <w:div w:id="130485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744895">
      <w:bodyDiv w:val="1"/>
      <w:marLeft w:val="0"/>
      <w:marRight w:val="0"/>
      <w:marTop w:val="0"/>
      <w:marBottom w:val="0"/>
      <w:divBdr>
        <w:top w:val="none" w:sz="0" w:space="0" w:color="auto"/>
        <w:left w:val="none" w:sz="0" w:space="0" w:color="auto"/>
        <w:bottom w:val="none" w:sz="0" w:space="0" w:color="auto"/>
        <w:right w:val="none" w:sz="0" w:space="0" w:color="auto"/>
      </w:divBdr>
      <w:divsChild>
        <w:div w:id="1783722191">
          <w:marLeft w:val="0"/>
          <w:marRight w:val="0"/>
          <w:marTop w:val="0"/>
          <w:marBottom w:val="0"/>
          <w:divBdr>
            <w:top w:val="none" w:sz="0" w:space="0" w:color="auto"/>
            <w:left w:val="none" w:sz="0" w:space="0" w:color="auto"/>
            <w:bottom w:val="none" w:sz="0" w:space="0" w:color="auto"/>
            <w:right w:val="none" w:sz="0" w:space="0" w:color="auto"/>
          </w:divBdr>
          <w:divsChild>
            <w:div w:id="1613825130">
              <w:marLeft w:val="0"/>
              <w:marRight w:val="0"/>
              <w:marTop w:val="0"/>
              <w:marBottom w:val="0"/>
              <w:divBdr>
                <w:top w:val="none" w:sz="0" w:space="0" w:color="auto"/>
                <w:left w:val="none" w:sz="0" w:space="0" w:color="auto"/>
                <w:bottom w:val="none" w:sz="0" w:space="0" w:color="auto"/>
                <w:right w:val="none" w:sz="0" w:space="0" w:color="auto"/>
              </w:divBdr>
              <w:divsChild>
                <w:div w:id="139546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9807280">
      <w:bodyDiv w:val="1"/>
      <w:marLeft w:val="0"/>
      <w:marRight w:val="0"/>
      <w:marTop w:val="0"/>
      <w:marBottom w:val="0"/>
      <w:divBdr>
        <w:top w:val="none" w:sz="0" w:space="0" w:color="auto"/>
        <w:left w:val="none" w:sz="0" w:space="0" w:color="auto"/>
        <w:bottom w:val="none" w:sz="0" w:space="0" w:color="auto"/>
        <w:right w:val="none" w:sz="0" w:space="0" w:color="auto"/>
      </w:divBdr>
      <w:divsChild>
        <w:div w:id="811484671">
          <w:marLeft w:val="0"/>
          <w:marRight w:val="0"/>
          <w:marTop w:val="0"/>
          <w:marBottom w:val="0"/>
          <w:divBdr>
            <w:top w:val="none" w:sz="0" w:space="0" w:color="auto"/>
            <w:left w:val="none" w:sz="0" w:space="0" w:color="auto"/>
            <w:bottom w:val="none" w:sz="0" w:space="0" w:color="auto"/>
            <w:right w:val="none" w:sz="0" w:space="0" w:color="auto"/>
          </w:divBdr>
          <w:divsChild>
            <w:div w:id="1147286276">
              <w:marLeft w:val="0"/>
              <w:marRight w:val="0"/>
              <w:marTop w:val="0"/>
              <w:marBottom w:val="0"/>
              <w:divBdr>
                <w:top w:val="none" w:sz="0" w:space="0" w:color="auto"/>
                <w:left w:val="none" w:sz="0" w:space="0" w:color="auto"/>
                <w:bottom w:val="none" w:sz="0" w:space="0" w:color="auto"/>
                <w:right w:val="none" w:sz="0" w:space="0" w:color="auto"/>
              </w:divBdr>
              <w:divsChild>
                <w:div w:id="2294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425853">
      <w:bodyDiv w:val="1"/>
      <w:marLeft w:val="0"/>
      <w:marRight w:val="0"/>
      <w:marTop w:val="0"/>
      <w:marBottom w:val="0"/>
      <w:divBdr>
        <w:top w:val="none" w:sz="0" w:space="0" w:color="auto"/>
        <w:left w:val="none" w:sz="0" w:space="0" w:color="auto"/>
        <w:bottom w:val="none" w:sz="0" w:space="0" w:color="auto"/>
        <w:right w:val="none" w:sz="0" w:space="0" w:color="auto"/>
      </w:divBdr>
      <w:divsChild>
        <w:div w:id="522597123">
          <w:marLeft w:val="0"/>
          <w:marRight w:val="0"/>
          <w:marTop w:val="0"/>
          <w:marBottom w:val="0"/>
          <w:divBdr>
            <w:top w:val="none" w:sz="0" w:space="0" w:color="auto"/>
            <w:left w:val="none" w:sz="0" w:space="0" w:color="auto"/>
            <w:bottom w:val="none" w:sz="0" w:space="0" w:color="auto"/>
            <w:right w:val="none" w:sz="0" w:space="0" w:color="auto"/>
          </w:divBdr>
          <w:divsChild>
            <w:div w:id="929583384">
              <w:marLeft w:val="0"/>
              <w:marRight w:val="0"/>
              <w:marTop w:val="0"/>
              <w:marBottom w:val="0"/>
              <w:divBdr>
                <w:top w:val="none" w:sz="0" w:space="0" w:color="auto"/>
                <w:left w:val="none" w:sz="0" w:space="0" w:color="auto"/>
                <w:bottom w:val="none" w:sz="0" w:space="0" w:color="auto"/>
                <w:right w:val="none" w:sz="0" w:space="0" w:color="auto"/>
              </w:divBdr>
              <w:divsChild>
                <w:div w:id="1834252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6.emf"/><Relationship Id="rId39" Type="http://schemas.openxmlformats.org/officeDocument/2006/relationships/image" Target="media/image26.emf"/><Relationship Id="rId21" Type="http://schemas.openxmlformats.org/officeDocument/2006/relationships/image" Target="media/image12.emf"/><Relationship Id="rId34" Type="http://schemas.openxmlformats.org/officeDocument/2006/relationships/chart" Target="charts/chart4.xml"/><Relationship Id="rId42" Type="http://schemas.openxmlformats.org/officeDocument/2006/relationships/image" Target="media/image28.emf"/><Relationship Id="rId47" Type="http://schemas.openxmlformats.org/officeDocument/2006/relationships/image" Target="media/image32.emf"/><Relationship Id="rId50" Type="http://schemas.openxmlformats.org/officeDocument/2006/relationships/chart" Target="charts/chart8.xml"/><Relationship Id="rId55" Type="http://schemas.openxmlformats.org/officeDocument/2006/relationships/image" Target="media/image38.emf"/><Relationship Id="rId63" Type="http://schemas.openxmlformats.org/officeDocument/2006/relationships/image" Target="media/image44.emf"/><Relationship Id="rId68" Type="http://schemas.openxmlformats.org/officeDocument/2006/relationships/image" Target="media/image49.emf"/><Relationship Id="rId76" Type="http://schemas.openxmlformats.org/officeDocument/2006/relationships/image" Target="media/image57.emf"/><Relationship Id="rId7" Type="http://schemas.openxmlformats.org/officeDocument/2006/relationships/footnotes" Target="footnotes.xml"/><Relationship Id="rId71" Type="http://schemas.openxmlformats.org/officeDocument/2006/relationships/image" Target="media/image52.e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chart" Target="charts/chart3.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1.emf"/><Relationship Id="rId37" Type="http://schemas.openxmlformats.org/officeDocument/2006/relationships/image" Target="media/image25.emf"/><Relationship Id="rId40" Type="http://schemas.openxmlformats.org/officeDocument/2006/relationships/image" Target="media/image27.emf"/><Relationship Id="rId45" Type="http://schemas.openxmlformats.org/officeDocument/2006/relationships/image" Target="media/image31.emf"/><Relationship Id="rId53" Type="http://schemas.openxmlformats.org/officeDocument/2006/relationships/chart" Target="charts/chart9.xml"/><Relationship Id="rId58" Type="http://schemas.openxmlformats.org/officeDocument/2006/relationships/chart" Target="charts/chart10.xml"/><Relationship Id="rId66" Type="http://schemas.openxmlformats.org/officeDocument/2006/relationships/image" Target="media/image47.emf"/><Relationship Id="rId74" Type="http://schemas.openxmlformats.org/officeDocument/2006/relationships/image" Target="media/image55.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43.emf"/><Relationship Id="rId82"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image" Target="media/image30.emf"/><Relationship Id="rId52" Type="http://schemas.openxmlformats.org/officeDocument/2006/relationships/image" Target="media/image36.emf"/><Relationship Id="rId60" Type="http://schemas.openxmlformats.org/officeDocument/2006/relationships/image" Target="media/image42.emf"/><Relationship Id="rId65" Type="http://schemas.openxmlformats.org/officeDocument/2006/relationships/image" Target="media/image46.emf"/><Relationship Id="rId73" Type="http://schemas.openxmlformats.org/officeDocument/2006/relationships/image" Target="media/image54.emf"/><Relationship Id="rId78" Type="http://schemas.openxmlformats.org/officeDocument/2006/relationships/header" Target="header1.xml"/><Relationship Id="rId8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image" Target="media/image23.emf"/><Relationship Id="rId43" Type="http://schemas.openxmlformats.org/officeDocument/2006/relationships/image" Target="media/image29.emf"/><Relationship Id="rId48" Type="http://schemas.openxmlformats.org/officeDocument/2006/relationships/image" Target="media/image33.emf"/><Relationship Id="rId56" Type="http://schemas.openxmlformats.org/officeDocument/2006/relationships/image" Target="media/image39.emf"/><Relationship Id="rId64" Type="http://schemas.openxmlformats.org/officeDocument/2006/relationships/image" Target="media/image45.emf"/><Relationship Id="rId69" Type="http://schemas.openxmlformats.org/officeDocument/2006/relationships/image" Target="media/image50.emf"/><Relationship Id="rId77" Type="http://schemas.openxmlformats.org/officeDocument/2006/relationships/image" Target="media/image58.emf"/><Relationship Id="rId8" Type="http://schemas.openxmlformats.org/officeDocument/2006/relationships/endnotes" Target="endnotes.xml"/><Relationship Id="rId51" Type="http://schemas.openxmlformats.org/officeDocument/2006/relationships/image" Target="media/image35.emf"/><Relationship Id="rId72" Type="http://schemas.openxmlformats.org/officeDocument/2006/relationships/image" Target="media/image53.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image" Target="media/image22.emf"/><Relationship Id="rId38" Type="http://schemas.openxmlformats.org/officeDocument/2006/relationships/chart" Target="charts/chart5.xml"/><Relationship Id="rId46" Type="http://schemas.openxmlformats.org/officeDocument/2006/relationships/chart" Target="charts/chart7.xml"/><Relationship Id="rId59" Type="http://schemas.openxmlformats.org/officeDocument/2006/relationships/image" Target="media/image41.emf"/><Relationship Id="rId67" Type="http://schemas.openxmlformats.org/officeDocument/2006/relationships/image" Target="media/image48.emf"/><Relationship Id="rId20" Type="http://schemas.openxmlformats.org/officeDocument/2006/relationships/image" Target="media/image11.emf"/><Relationship Id="rId41" Type="http://schemas.openxmlformats.org/officeDocument/2006/relationships/chart" Target="charts/chart6.xml"/><Relationship Id="rId54" Type="http://schemas.openxmlformats.org/officeDocument/2006/relationships/image" Target="media/image37.emf"/><Relationship Id="rId62" Type="http://schemas.openxmlformats.org/officeDocument/2006/relationships/chart" Target="charts/chart11.xml"/><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chart" Target="charts/chart2.xml"/><Relationship Id="rId28" Type="http://schemas.openxmlformats.org/officeDocument/2006/relationships/image" Target="media/image18.emf"/><Relationship Id="rId36" Type="http://schemas.openxmlformats.org/officeDocument/2006/relationships/image" Target="media/image24.emf"/><Relationship Id="rId49" Type="http://schemas.openxmlformats.org/officeDocument/2006/relationships/image" Target="media/image34.emf"/><Relationship Id="rId57"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si\chapter.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14.2'!$B$10</c:f>
              <c:strCache>
                <c:ptCount val="1"/>
                <c:pt idx="0">
                  <c:v>Indigenous</c:v>
                </c:pt>
              </c:strCache>
            </c:strRef>
          </c:tx>
          <c:spPr>
            <a:solidFill>
              <a:sysClr val="window" lastClr="FFFFFF">
                <a:lumMod val="75000"/>
              </a:sysClr>
            </a:solidFill>
            <a:ln>
              <a:solidFill>
                <a:srgbClr val="000000"/>
              </a:solidFill>
            </a:ln>
          </c:spPr>
          <c:invertIfNegative val="0"/>
          <c:cat>
            <c:strRef>
              <c:f>'fig 14.2'!$C$9:$H$9</c:f>
              <c:strCache>
                <c:ptCount val="6"/>
                <c:pt idx="0">
                  <c:v>18-24</c:v>
                </c:pt>
                <c:pt idx="1">
                  <c:v>25-34</c:v>
                </c:pt>
                <c:pt idx="2">
                  <c:v>35-44</c:v>
                </c:pt>
                <c:pt idx="3">
                  <c:v>45-54</c:v>
                </c:pt>
                <c:pt idx="4">
                  <c:v>55+</c:v>
                </c:pt>
                <c:pt idx="5">
                  <c:v>18+</c:v>
                </c:pt>
              </c:strCache>
            </c:strRef>
          </c:cat>
          <c:val>
            <c:numRef>
              <c:f>'fig 14.2'!$C$10:$H$10</c:f>
              <c:numCache>
                <c:formatCode>General</c:formatCode>
                <c:ptCount val="6"/>
                <c:pt idx="0">
                  <c:v>6.3</c:v>
                </c:pt>
                <c:pt idx="1">
                  <c:v>6.2</c:v>
                </c:pt>
                <c:pt idx="2">
                  <c:v>6.2</c:v>
                </c:pt>
                <c:pt idx="3">
                  <c:v>10.199999999999999</c:v>
                </c:pt>
                <c:pt idx="4">
                  <c:v>17.7</c:v>
                </c:pt>
                <c:pt idx="5">
                  <c:v>10.3</c:v>
                </c:pt>
              </c:numCache>
            </c:numRef>
          </c:val>
        </c:ser>
        <c:ser>
          <c:idx val="1"/>
          <c:order val="1"/>
          <c:tx>
            <c:strRef>
              <c:f>'fig 14.2'!$B$11</c:f>
              <c:strCache>
                <c:ptCount val="1"/>
                <c:pt idx="0">
                  <c:v>Non-Indigenous</c:v>
                </c:pt>
              </c:strCache>
            </c:strRef>
          </c:tx>
          <c:spPr>
            <a:pattFill prst="wdUpDiag">
              <a:fgClr>
                <a:schemeClr val="tx1"/>
              </a:fgClr>
              <a:bgClr>
                <a:schemeClr val="bg1"/>
              </a:bgClr>
            </a:pattFill>
            <a:ln>
              <a:solidFill>
                <a:sysClr val="windowText" lastClr="000000"/>
              </a:solidFill>
            </a:ln>
          </c:spPr>
          <c:invertIfNegative val="0"/>
          <c:cat>
            <c:strRef>
              <c:f>'fig 14.2'!$C$9:$H$9</c:f>
              <c:strCache>
                <c:ptCount val="6"/>
                <c:pt idx="0">
                  <c:v>18-24</c:v>
                </c:pt>
                <c:pt idx="1">
                  <c:v>25-34</c:v>
                </c:pt>
                <c:pt idx="2">
                  <c:v>35-44</c:v>
                </c:pt>
                <c:pt idx="3">
                  <c:v>45-54</c:v>
                </c:pt>
                <c:pt idx="4">
                  <c:v>55+</c:v>
                </c:pt>
                <c:pt idx="5">
                  <c:v>18+</c:v>
                </c:pt>
              </c:strCache>
            </c:strRef>
          </c:cat>
          <c:val>
            <c:numRef>
              <c:f>'fig 14.2'!$C$11:$H$11</c:f>
              <c:numCache>
                <c:formatCode>General</c:formatCode>
                <c:ptCount val="6"/>
                <c:pt idx="0">
                  <c:v>3</c:v>
                </c:pt>
                <c:pt idx="1">
                  <c:v>2.4</c:v>
                </c:pt>
                <c:pt idx="2">
                  <c:v>3</c:v>
                </c:pt>
                <c:pt idx="3">
                  <c:v>4.0999999999999996</c:v>
                </c:pt>
                <c:pt idx="4">
                  <c:v>8.5</c:v>
                </c:pt>
                <c:pt idx="5">
                  <c:v>4.7</c:v>
                </c:pt>
              </c:numCache>
            </c:numRef>
          </c:val>
        </c:ser>
        <c:dLbls>
          <c:showLegendKey val="0"/>
          <c:showVal val="0"/>
          <c:showCatName val="0"/>
          <c:showSerName val="0"/>
          <c:showPercent val="0"/>
          <c:showBubbleSize val="0"/>
        </c:dLbls>
        <c:gapWidth val="150"/>
        <c:axId val="47008000"/>
        <c:axId val="47009792"/>
      </c:barChart>
      <c:catAx>
        <c:axId val="47008000"/>
        <c:scaling>
          <c:orientation val="minMax"/>
        </c:scaling>
        <c:delete val="0"/>
        <c:axPos val="b"/>
        <c:majorTickMark val="out"/>
        <c:minorTickMark val="none"/>
        <c:tickLblPos val="nextTo"/>
        <c:crossAx val="47009792"/>
        <c:crosses val="autoZero"/>
        <c:auto val="1"/>
        <c:lblAlgn val="ctr"/>
        <c:lblOffset val="100"/>
        <c:noMultiLvlLbl val="0"/>
      </c:catAx>
      <c:valAx>
        <c:axId val="47009792"/>
        <c:scaling>
          <c:orientation val="minMax"/>
        </c:scaling>
        <c:delete val="0"/>
        <c:axPos val="l"/>
        <c:majorGridlines/>
        <c:title>
          <c:tx>
            <c:rich>
              <a:bodyPr rot="-5400000" vert="horz"/>
              <a:lstStyle/>
              <a:p>
                <a:pPr>
                  <a:defRPr/>
                </a:pPr>
                <a:r>
                  <a:rPr lang="en-AU"/>
                  <a:t>Per cent</a:t>
                </a:r>
              </a:p>
            </c:rich>
          </c:tx>
          <c:overlay val="0"/>
        </c:title>
        <c:numFmt formatCode="General" sourceLinked="1"/>
        <c:majorTickMark val="out"/>
        <c:minorTickMark val="none"/>
        <c:tickLblPos val="nextTo"/>
        <c:spPr>
          <a:ln>
            <a:solidFill>
              <a:schemeClr val="tx1"/>
            </a:solidFill>
          </a:ln>
        </c:spPr>
        <c:crossAx val="47008000"/>
        <c:crosses val="autoZero"/>
        <c:crossBetween val="between"/>
        <c:majorUnit val="4"/>
      </c:valAx>
      <c:spPr>
        <a:noFill/>
        <a:ln>
          <a:solidFill>
            <a:schemeClr val="tx1"/>
          </a:solid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14A.53'!$J$85</c:f>
              <c:strCache>
                <c:ptCount val="1"/>
                <c:pt idx="0">
                  <c:v>People born in an English speaking country</c:v>
                </c:pt>
              </c:strCache>
            </c:strRef>
          </c:tx>
          <c:spPr>
            <a:solidFill>
              <a:sysClr val="window" lastClr="FFFFFF">
                <a:lumMod val="75000"/>
              </a:sysClr>
            </a:solidFill>
            <a:ln>
              <a:solidFill>
                <a:srgbClr val="000000"/>
              </a:solidFill>
            </a:ln>
          </c:spPr>
          <c:invertIfNegative val="0"/>
          <c:cat>
            <c:strRef>
              <c:f>'Table 14A.53'!$K$84:$L$84</c:f>
              <c:strCache>
                <c:ptCount val="2"/>
                <c:pt idx="0">
                  <c:v>a</c:v>
                </c:pt>
                <c:pt idx="1">
                  <c:v>b</c:v>
                </c:pt>
              </c:strCache>
            </c:strRef>
          </c:cat>
          <c:val>
            <c:numRef>
              <c:f>'Table 14A.53'!$K$85:$L$85</c:f>
              <c:numCache>
                <c:formatCode>General</c:formatCode>
                <c:ptCount val="2"/>
                <c:pt idx="0" formatCode="0.0;\-0.0;&quot;–&quot;">
                  <c:v>1</c:v>
                </c:pt>
                <c:pt idx="1">
                  <c:v>2</c:v>
                </c:pt>
              </c:numCache>
            </c:numRef>
          </c:val>
        </c:ser>
        <c:ser>
          <c:idx val="1"/>
          <c:order val="1"/>
          <c:tx>
            <c:strRef>
              <c:f>'Table 14A.53'!$J$86</c:f>
              <c:strCache>
                <c:ptCount val="1"/>
                <c:pt idx="0">
                  <c:v>People born in a non-English speaking country</c:v>
                </c:pt>
              </c:strCache>
            </c:strRef>
          </c:tx>
          <c:spPr>
            <a:pattFill prst="wdUpDiag">
              <a:fgClr>
                <a:schemeClr val="tx1"/>
              </a:fgClr>
              <a:bgClr>
                <a:schemeClr val="bg1"/>
              </a:bgClr>
            </a:pattFill>
            <a:ln>
              <a:solidFill>
                <a:sysClr val="windowText" lastClr="000000"/>
              </a:solidFill>
            </a:ln>
          </c:spPr>
          <c:invertIfNegative val="0"/>
          <c:cat>
            <c:strRef>
              <c:f>'Table 14A.53'!$K$84:$L$84</c:f>
              <c:strCache>
                <c:ptCount val="2"/>
                <c:pt idx="0">
                  <c:v>a</c:v>
                </c:pt>
                <c:pt idx="1">
                  <c:v>b</c:v>
                </c:pt>
              </c:strCache>
            </c:strRef>
          </c:cat>
          <c:val>
            <c:numRef>
              <c:f>'Table 14A.53'!$K$86:$L$86</c:f>
              <c:numCache>
                <c:formatCode>0.0;\-0.0;"–"</c:formatCode>
                <c:ptCount val="2"/>
                <c:pt idx="0">
                  <c:v>1</c:v>
                </c:pt>
                <c:pt idx="1">
                  <c:v>2</c:v>
                </c:pt>
              </c:numCache>
            </c:numRef>
          </c:val>
        </c:ser>
        <c:dLbls>
          <c:showLegendKey val="0"/>
          <c:showVal val="0"/>
          <c:showCatName val="0"/>
          <c:showSerName val="0"/>
          <c:showPercent val="0"/>
          <c:showBubbleSize val="0"/>
        </c:dLbls>
        <c:gapWidth val="150"/>
        <c:axId val="223710592"/>
        <c:axId val="229250176"/>
      </c:barChart>
      <c:catAx>
        <c:axId val="223710592"/>
        <c:scaling>
          <c:orientation val="minMax"/>
        </c:scaling>
        <c:delete val="1"/>
        <c:axPos val="b"/>
        <c:majorTickMark val="out"/>
        <c:minorTickMark val="none"/>
        <c:tickLblPos val="nextTo"/>
        <c:crossAx val="229250176"/>
        <c:crosses val="autoZero"/>
        <c:auto val="1"/>
        <c:lblAlgn val="ctr"/>
        <c:lblOffset val="100"/>
        <c:noMultiLvlLbl val="0"/>
      </c:catAx>
      <c:valAx>
        <c:axId val="229250176"/>
        <c:scaling>
          <c:orientation val="minMax"/>
          <c:max val="1000"/>
        </c:scaling>
        <c:delete val="1"/>
        <c:axPos val="l"/>
        <c:numFmt formatCode="0.0;\-0.0;&quot;–&quot;" sourceLinked="1"/>
        <c:majorTickMark val="out"/>
        <c:minorTickMark val="none"/>
        <c:tickLblPos val="nextTo"/>
        <c:crossAx val="223710592"/>
        <c:crosses val="autoZero"/>
        <c:crossBetween val="between"/>
      </c:valAx>
      <c:spPr>
        <a:noFill/>
        <a:ln w="25400">
          <a:noFill/>
        </a:ln>
      </c:spPr>
    </c:plotArea>
    <c:legend>
      <c:legendPos val="t"/>
      <c:layout>
        <c:manualLayout>
          <c:xMode val="edge"/>
          <c:yMode val="edge"/>
          <c:x val="1.001851851851852E-2"/>
          <c:y val="2.6458333333333334E-2"/>
          <c:w val="0.97525925925925927"/>
          <c:h val="0.58315458615721572"/>
        </c:manualLayout>
      </c:layout>
      <c:overlay val="0"/>
      <c:spPr>
        <a:ln>
          <a:solidFill>
            <a:schemeClr val="tx1"/>
          </a:solidFill>
        </a:ln>
      </c:spPr>
      <c:txPr>
        <a:bodyPr/>
        <a:lstStyle/>
        <a:p>
          <a:pPr>
            <a:defRPr sz="950" baseline="0"/>
          </a:pPr>
          <a:endParaRPr lang="en-US"/>
        </a:p>
      </c:tx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14A.53'!$J$85</c:f>
              <c:strCache>
                <c:ptCount val="1"/>
                <c:pt idx="0">
                  <c:v>People born in an English speaking country</c:v>
                </c:pt>
              </c:strCache>
            </c:strRef>
          </c:tx>
          <c:spPr>
            <a:solidFill>
              <a:sysClr val="window" lastClr="FFFFFF">
                <a:lumMod val="75000"/>
              </a:sysClr>
            </a:solidFill>
            <a:ln>
              <a:solidFill>
                <a:srgbClr val="000000"/>
              </a:solidFill>
            </a:ln>
          </c:spPr>
          <c:invertIfNegative val="0"/>
          <c:cat>
            <c:strRef>
              <c:f>'Table 14A.53'!$K$84:$L$84</c:f>
              <c:strCache>
                <c:ptCount val="2"/>
                <c:pt idx="0">
                  <c:v>a</c:v>
                </c:pt>
                <c:pt idx="1">
                  <c:v>b</c:v>
                </c:pt>
              </c:strCache>
            </c:strRef>
          </c:cat>
          <c:val>
            <c:numRef>
              <c:f>'Table 14A.53'!$K$85:$L$85</c:f>
              <c:numCache>
                <c:formatCode>General</c:formatCode>
                <c:ptCount val="2"/>
                <c:pt idx="0" formatCode="0.0;\-0.0;&quot;–&quot;">
                  <c:v>1</c:v>
                </c:pt>
                <c:pt idx="1">
                  <c:v>2</c:v>
                </c:pt>
              </c:numCache>
            </c:numRef>
          </c:val>
        </c:ser>
        <c:ser>
          <c:idx val="1"/>
          <c:order val="1"/>
          <c:tx>
            <c:strRef>
              <c:f>'Table 14A.53'!$J$86</c:f>
              <c:strCache>
                <c:ptCount val="1"/>
                <c:pt idx="0">
                  <c:v>People born in a non-English speaking country</c:v>
                </c:pt>
              </c:strCache>
            </c:strRef>
          </c:tx>
          <c:spPr>
            <a:pattFill prst="wdUpDiag">
              <a:fgClr>
                <a:schemeClr val="tx1"/>
              </a:fgClr>
              <a:bgClr>
                <a:schemeClr val="bg1"/>
              </a:bgClr>
            </a:pattFill>
            <a:ln>
              <a:solidFill>
                <a:sysClr val="windowText" lastClr="000000"/>
              </a:solidFill>
            </a:ln>
          </c:spPr>
          <c:invertIfNegative val="0"/>
          <c:cat>
            <c:strRef>
              <c:f>'Table 14A.53'!$K$84:$L$84</c:f>
              <c:strCache>
                <c:ptCount val="2"/>
                <c:pt idx="0">
                  <c:v>a</c:v>
                </c:pt>
                <c:pt idx="1">
                  <c:v>b</c:v>
                </c:pt>
              </c:strCache>
            </c:strRef>
          </c:cat>
          <c:val>
            <c:numRef>
              <c:f>'Table 14A.53'!$K$86:$L$86</c:f>
              <c:numCache>
                <c:formatCode>0.0;\-0.0;"–"</c:formatCode>
                <c:ptCount val="2"/>
                <c:pt idx="0">
                  <c:v>1</c:v>
                </c:pt>
                <c:pt idx="1">
                  <c:v>2</c:v>
                </c:pt>
              </c:numCache>
            </c:numRef>
          </c:val>
        </c:ser>
        <c:dLbls>
          <c:showLegendKey val="0"/>
          <c:showVal val="0"/>
          <c:showCatName val="0"/>
          <c:showSerName val="0"/>
          <c:showPercent val="0"/>
          <c:showBubbleSize val="0"/>
        </c:dLbls>
        <c:gapWidth val="150"/>
        <c:axId val="229296384"/>
        <c:axId val="229298176"/>
      </c:barChart>
      <c:catAx>
        <c:axId val="229296384"/>
        <c:scaling>
          <c:orientation val="minMax"/>
        </c:scaling>
        <c:delete val="1"/>
        <c:axPos val="b"/>
        <c:majorTickMark val="out"/>
        <c:minorTickMark val="none"/>
        <c:tickLblPos val="nextTo"/>
        <c:crossAx val="229298176"/>
        <c:crosses val="autoZero"/>
        <c:auto val="1"/>
        <c:lblAlgn val="ctr"/>
        <c:lblOffset val="100"/>
        <c:noMultiLvlLbl val="0"/>
      </c:catAx>
      <c:valAx>
        <c:axId val="229298176"/>
        <c:scaling>
          <c:orientation val="minMax"/>
          <c:max val="1000"/>
        </c:scaling>
        <c:delete val="1"/>
        <c:axPos val="l"/>
        <c:numFmt formatCode="0.0;\-0.0;&quot;–&quot;" sourceLinked="1"/>
        <c:majorTickMark val="out"/>
        <c:minorTickMark val="none"/>
        <c:tickLblPos val="nextTo"/>
        <c:crossAx val="229296384"/>
        <c:crosses val="autoZero"/>
        <c:crossBetween val="between"/>
      </c:valAx>
      <c:spPr>
        <a:noFill/>
        <a:ln w="25400">
          <a:noFill/>
        </a:ln>
      </c:spPr>
    </c:plotArea>
    <c:legend>
      <c:legendPos val="t"/>
      <c:layout>
        <c:manualLayout>
          <c:xMode val="edge"/>
          <c:yMode val="edge"/>
          <c:x val="1.001851851851852E-2"/>
          <c:y val="2.6458333333333334E-2"/>
          <c:w val="0.97525925925925927"/>
          <c:h val="0.58315458615721572"/>
        </c:manualLayout>
      </c:layout>
      <c:overlay val="0"/>
      <c:spPr>
        <a:ln>
          <a:solidFill>
            <a:schemeClr val="tx1"/>
          </a:solidFill>
        </a:ln>
      </c:spPr>
      <c:txPr>
        <a:bodyPr/>
        <a:lstStyle/>
        <a:p>
          <a:pPr>
            <a:defRPr sz="950" baseline="0"/>
          </a:pPr>
          <a:endParaRPr lang="en-US"/>
        </a:p>
      </c:tx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'Table 14A.29'!$R$97</c:f>
              <c:strCache>
                <c:ptCount val="1"/>
                <c:pt idx="0">
                  <c:v>Need help with ADL</c:v>
                </c:pt>
              </c:strCache>
            </c:strRef>
          </c:tx>
          <c:spPr>
            <a:solidFill>
              <a:sysClr val="window" lastClr="FFFFFF">
                <a:lumMod val="75000"/>
              </a:sysClr>
            </a:solidFill>
            <a:ln>
              <a:solidFill>
                <a:srgbClr val="000000"/>
              </a:solidFill>
            </a:ln>
          </c:spPr>
          <c:invertIfNegative val="0"/>
          <c:cat>
            <c:strRef>
              <c:f>'Table 14A.29'!$T$96:$AB$96</c:f>
              <c:strCache>
                <c:ptCount val="9"/>
                <c:pt idx="0">
                  <c:v>NSW</c:v>
                </c:pt>
                <c:pt idx="1">
                  <c:v>Vic</c:v>
                </c:pt>
                <c:pt idx="2">
                  <c:v>Qld</c:v>
                </c:pt>
                <c:pt idx="3">
                  <c:v>WA </c:v>
                </c:pt>
                <c:pt idx="4">
                  <c:v>SA</c:v>
                </c:pt>
                <c:pt idx="5">
                  <c:v>Tas</c:v>
                </c:pt>
                <c:pt idx="6">
                  <c:v>ACT</c:v>
                </c:pt>
                <c:pt idx="7">
                  <c:v>NT</c:v>
                </c:pt>
                <c:pt idx="8">
                  <c:v>Aust</c:v>
                </c:pt>
              </c:strCache>
            </c:strRef>
          </c:cat>
          <c:val>
            <c:numRef>
              <c:f>'Table 14A.29'!$T$97:$AB$97</c:f>
              <c:numCache>
                <c:formatCode>0.0;\-0.0;"–"</c:formatCode>
                <c:ptCount val="9"/>
                <c:pt idx="0">
                  <c:v>84.157267840201996</c:v>
                </c:pt>
                <c:pt idx="1">
                  <c:v>66.420530202155007</c:v>
                </c:pt>
                <c:pt idx="2">
                  <c:v>89.155304811158004</c:v>
                </c:pt>
                <c:pt idx="3">
                  <c:v>96.100362756953004</c:v>
                </c:pt>
                <c:pt idx="4">
                  <c:v>79.224579370884996</c:v>
                </c:pt>
                <c:pt idx="5">
                  <c:v>89.53125</c:v>
                </c:pt>
                <c:pt idx="6">
                  <c:v>89.647577092511</c:v>
                </c:pt>
                <c:pt idx="7">
                  <c:v>87.203791469194002</c:v>
                </c:pt>
                <c:pt idx="8">
                  <c:v>81.511567828234007</c:v>
                </c:pt>
              </c:numCache>
            </c:numRef>
          </c:val>
        </c:ser>
        <c:ser>
          <c:idx val="1"/>
          <c:order val="1"/>
          <c:tx>
            <c:strRef>
              <c:f>'Table 14A.29'!$R$98</c:f>
              <c:strCache>
                <c:ptCount val="1"/>
                <c:pt idx="0">
                  <c:v>Need help with AIL or AWEC</c:v>
                </c:pt>
              </c:strCache>
            </c:strRef>
          </c:tx>
          <c:spPr>
            <a:pattFill prst="wdUpDiag">
              <a:fgClr>
                <a:schemeClr val="tx1"/>
              </a:fgClr>
              <a:bgClr>
                <a:schemeClr val="bg1"/>
              </a:bgClr>
            </a:pattFill>
            <a:ln>
              <a:solidFill>
                <a:sysClr val="windowText" lastClr="000000"/>
              </a:solidFill>
            </a:ln>
          </c:spPr>
          <c:invertIfNegative val="0"/>
          <c:cat>
            <c:strRef>
              <c:f>'Table 14A.29'!$T$96:$AB$96</c:f>
              <c:strCache>
                <c:ptCount val="9"/>
                <c:pt idx="0">
                  <c:v>NSW</c:v>
                </c:pt>
                <c:pt idx="1">
                  <c:v>Vic</c:v>
                </c:pt>
                <c:pt idx="2">
                  <c:v>Qld</c:v>
                </c:pt>
                <c:pt idx="3">
                  <c:v>WA </c:v>
                </c:pt>
                <c:pt idx="4">
                  <c:v>SA</c:v>
                </c:pt>
                <c:pt idx="5">
                  <c:v>Tas</c:v>
                </c:pt>
                <c:pt idx="6">
                  <c:v>ACT</c:v>
                </c:pt>
                <c:pt idx="7">
                  <c:v>NT</c:v>
                </c:pt>
                <c:pt idx="8">
                  <c:v>Aust</c:v>
                </c:pt>
              </c:strCache>
            </c:strRef>
          </c:cat>
          <c:val>
            <c:numRef>
              <c:f>'Table 14A.29'!$T$98:$AB$98</c:f>
              <c:numCache>
                <c:formatCode>0.0;\-0.0;"–"</c:formatCode>
                <c:ptCount val="9"/>
                <c:pt idx="0">
                  <c:v>9.9820807420680993</c:v>
                </c:pt>
                <c:pt idx="1">
                  <c:v>8.7761772182544</c:v>
                </c:pt>
                <c:pt idx="2">
                  <c:v>9.1521705061903003</c:v>
                </c:pt>
                <c:pt idx="3">
                  <c:v>1.5417170495768</c:v>
                </c:pt>
                <c:pt idx="4">
                  <c:v>11.777615215800999</c:v>
                </c:pt>
                <c:pt idx="5">
                  <c:v>9.296875</c:v>
                </c:pt>
                <c:pt idx="6">
                  <c:v>8.8105726872247008</c:v>
                </c:pt>
                <c:pt idx="7">
                  <c:v>12.796208530806</c:v>
                </c:pt>
                <c:pt idx="8">
                  <c:v>9.0016648487283994</c:v>
                </c:pt>
              </c:numCache>
            </c:numRef>
          </c:val>
        </c:ser>
        <c:ser>
          <c:idx val="2"/>
          <c:order val="2"/>
          <c:tx>
            <c:strRef>
              <c:f>'Table 14A.29'!$R$99</c:f>
              <c:strCache>
                <c:ptCount val="1"/>
                <c:pt idx="0">
                  <c:v>Do not need help</c:v>
                </c:pt>
              </c:strCache>
            </c:strRef>
          </c:tx>
          <c:spPr>
            <a:solidFill>
              <a:schemeClr val="bg1">
                <a:lumMod val="50000"/>
              </a:schemeClr>
            </a:solidFill>
            <a:ln>
              <a:solidFill>
                <a:sysClr val="windowText" lastClr="000000"/>
              </a:solidFill>
            </a:ln>
          </c:spPr>
          <c:invertIfNegative val="0"/>
          <c:cat>
            <c:strRef>
              <c:f>'Table 14A.29'!$T$96:$AB$96</c:f>
              <c:strCache>
                <c:ptCount val="9"/>
                <c:pt idx="0">
                  <c:v>NSW</c:v>
                </c:pt>
                <c:pt idx="1">
                  <c:v>Vic</c:v>
                </c:pt>
                <c:pt idx="2">
                  <c:v>Qld</c:v>
                </c:pt>
                <c:pt idx="3">
                  <c:v>WA </c:v>
                </c:pt>
                <c:pt idx="4">
                  <c:v>SA</c:v>
                </c:pt>
                <c:pt idx="5">
                  <c:v>Tas</c:v>
                </c:pt>
                <c:pt idx="6">
                  <c:v>ACT</c:v>
                </c:pt>
                <c:pt idx="7">
                  <c:v>NT</c:v>
                </c:pt>
                <c:pt idx="8">
                  <c:v>Aust</c:v>
                </c:pt>
              </c:strCache>
            </c:strRef>
          </c:cat>
          <c:val>
            <c:numRef>
              <c:f>'Table 14A.29'!$T$99:$AB$99</c:f>
              <c:numCache>
                <c:formatCode>0.0;\-0.0;"–"</c:formatCode>
                <c:ptCount val="9"/>
                <c:pt idx="0">
                  <c:v>0.88542215663540003</c:v>
                </c:pt>
                <c:pt idx="1">
                  <c:v>0.85946011378770004</c:v>
                </c:pt>
                <c:pt idx="2">
                  <c:v>0.48581727002039998</c:v>
                </c:pt>
                <c:pt idx="3">
                  <c:v>0.2720677146312</c:v>
                </c:pt>
                <c:pt idx="4">
                  <c:v>8.5771762984637991</c:v>
                </c:pt>
                <c:pt idx="5">
                  <c:v>1.171875</c:v>
                </c:pt>
                <c:pt idx="6">
                  <c:v>0.66079295154189999</c:v>
                </c:pt>
                <c:pt idx="7">
                  <c:v>0</c:v>
                </c:pt>
                <c:pt idx="8">
                  <c:v>1.9576324702911001</c:v>
                </c:pt>
              </c:numCache>
            </c:numRef>
          </c:val>
        </c:ser>
        <c:ser>
          <c:idx val="3"/>
          <c:order val="3"/>
          <c:tx>
            <c:strRef>
              <c:f>'Table 14A.29'!$R$100</c:f>
              <c:strCache>
                <c:ptCount val="1"/>
                <c:pt idx="0">
                  <c:v>Not stated/not collected</c:v>
                </c:pt>
              </c:strCache>
            </c:strRef>
          </c:tx>
          <c:spPr>
            <a:pattFill prst="openDmnd">
              <a:fgClr>
                <a:schemeClr val="tx1"/>
              </a:fgClr>
              <a:bgClr>
                <a:schemeClr val="bg1"/>
              </a:bgClr>
            </a:pattFill>
            <a:ln>
              <a:solidFill>
                <a:sysClr val="windowText" lastClr="000000"/>
              </a:solidFill>
            </a:ln>
          </c:spPr>
          <c:invertIfNegative val="0"/>
          <c:cat>
            <c:strRef>
              <c:f>'Table 14A.29'!$T$96:$AB$96</c:f>
              <c:strCache>
                <c:ptCount val="9"/>
                <c:pt idx="0">
                  <c:v>NSW</c:v>
                </c:pt>
                <c:pt idx="1">
                  <c:v>Vic</c:v>
                </c:pt>
                <c:pt idx="2">
                  <c:v>Qld</c:v>
                </c:pt>
                <c:pt idx="3">
                  <c:v>WA </c:v>
                </c:pt>
                <c:pt idx="4">
                  <c:v>SA</c:v>
                </c:pt>
                <c:pt idx="5">
                  <c:v>Tas</c:v>
                </c:pt>
                <c:pt idx="6">
                  <c:v>ACT</c:v>
                </c:pt>
                <c:pt idx="7">
                  <c:v>NT</c:v>
                </c:pt>
                <c:pt idx="8">
                  <c:v>Aust</c:v>
                </c:pt>
              </c:strCache>
            </c:strRef>
          </c:cat>
          <c:val>
            <c:numRef>
              <c:f>'Table 14A.29'!$T$100:$AB$100</c:f>
              <c:numCache>
                <c:formatCode>0.0;\-0.0;"–"</c:formatCode>
                <c:ptCount val="9"/>
                <c:pt idx="0">
                  <c:v>4.9752292610940998</c:v>
                </c:pt>
                <c:pt idx="1">
                  <c:v>23.943832465802998</c:v>
                </c:pt>
                <c:pt idx="2">
                  <c:v>1.2067074126312001</c:v>
                </c:pt>
                <c:pt idx="3">
                  <c:v>2.0858524788391999</c:v>
                </c:pt>
                <c:pt idx="4">
                  <c:v>0.42062911484999999</c:v>
                </c:pt>
                <c:pt idx="5">
                  <c:v>0</c:v>
                </c:pt>
                <c:pt idx="6">
                  <c:v>0.88105726872250001</c:v>
                </c:pt>
                <c:pt idx="7">
                  <c:v>0</c:v>
                </c:pt>
                <c:pt idx="8">
                  <c:v>7.5291348527470001</c:v>
                </c:pt>
              </c:numCache>
            </c:numRef>
          </c:val>
        </c:ser>
        <c:dLbls>
          <c:showLegendKey val="0"/>
          <c:showVal val="0"/>
          <c:showCatName val="0"/>
          <c:showSerName val="0"/>
          <c:showPercent val="0"/>
          <c:showBubbleSize val="0"/>
        </c:dLbls>
        <c:gapWidth val="150"/>
        <c:overlap val="100"/>
        <c:axId val="209205888"/>
        <c:axId val="209207680"/>
      </c:barChart>
      <c:catAx>
        <c:axId val="209205888"/>
        <c:scaling>
          <c:orientation val="minMax"/>
        </c:scaling>
        <c:delete val="0"/>
        <c:axPos val="b"/>
        <c:majorTickMark val="out"/>
        <c:minorTickMark val="none"/>
        <c:tickLblPos val="nextTo"/>
        <c:crossAx val="209207680"/>
        <c:crosses val="autoZero"/>
        <c:auto val="1"/>
        <c:lblAlgn val="ctr"/>
        <c:lblOffset val="100"/>
        <c:noMultiLvlLbl val="0"/>
      </c:catAx>
      <c:valAx>
        <c:axId val="209207680"/>
        <c:scaling>
          <c:orientation val="minMax"/>
          <c:max val="10000"/>
        </c:scaling>
        <c:delete val="1"/>
        <c:axPos val="l"/>
        <c:numFmt formatCode="General" sourceLinked="0"/>
        <c:majorTickMark val="out"/>
        <c:minorTickMark val="none"/>
        <c:tickLblPos val="nextTo"/>
        <c:crossAx val="209205888"/>
        <c:crosses val="autoZero"/>
        <c:crossBetween val="between"/>
        <c:majorUnit val="20"/>
      </c:valAx>
      <c:spPr>
        <a:noFill/>
        <a:ln>
          <a:solidFill>
            <a:schemeClr val="tx1"/>
          </a:solidFill>
        </a:ln>
      </c:spPr>
    </c:plotArea>
    <c:legend>
      <c:legendPos val="t"/>
      <c:layout>
        <c:manualLayout>
          <c:xMode val="edge"/>
          <c:yMode val="edge"/>
          <c:x val="6.3830366494085911E-2"/>
          <c:y val="0.13683010262257697"/>
          <c:w val="0.88877390326209227"/>
          <c:h val="0.74404690291706699"/>
        </c:manualLayout>
      </c:layout>
      <c:overlay val="0"/>
      <c:spPr>
        <a:ln>
          <a:solidFill>
            <a:schemeClr val="tx1"/>
          </a:solidFill>
        </a:ln>
      </c:spPr>
    </c:legend>
    <c:plotVisOnly val="1"/>
    <c:dispBlanksAs val="gap"/>
    <c:showDLblsOverMax val="0"/>
  </c:chart>
  <c:spPr>
    <a:noFill/>
    <a:ln>
      <a:noFill/>
    </a:ln>
  </c:spPr>
  <c:txPr>
    <a:bodyPr/>
    <a:lstStyle/>
    <a:p>
      <a:pPr>
        <a:defRPr baseline="0">
          <a:latin typeface="Arial" pitchFamily="3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14A.40'!$M$371</c:f>
              <c:strCache>
                <c:ptCount val="1"/>
                <c:pt idx="0">
                  <c:v>Major cities and inner regional</c:v>
                </c:pt>
              </c:strCache>
            </c:strRef>
          </c:tx>
          <c:spPr>
            <a:solidFill>
              <a:sysClr val="window" lastClr="FFFFFF">
                <a:lumMod val="75000"/>
              </a:sysClr>
            </a:solidFill>
            <a:ln>
              <a:solidFill>
                <a:srgbClr val="000000"/>
              </a:solidFill>
            </a:ln>
          </c:spPr>
          <c:invertIfNegative val="0"/>
          <c:cat>
            <c:strRef>
              <c:f>'Table 14A.40'!$N$370:$O$370</c:f>
              <c:strCache>
                <c:ptCount val="2"/>
                <c:pt idx="0">
                  <c:v>a</c:v>
                </c:pt>
                <c:pt idx="1">
                  <c:v>b</c:v>
                </c:pt>
              </c:strCache>
            </c:strRef>
          </c:cat>
          <c:val>
            <c:numRef>
              <c:f>'Table 14A.40'!$N$371:$O$371</c:f>
              <c:numCache>
                <c:formatCode>General</c:formatCode>
                <c:ptCount val="2"/>
                <c:pt idx="0">
                  <c:v>1</c:v>
                </c:pt>
                <c:pt idx="1">
                  <c:v>2</c:v>
                </c:pt>
              </c:numCache>
            </c:numRef>
          </c:val>
        </c:ser>
        <c:ser>
          <c:idx val="1"/>
          <c:order val="1"/>
          <c:tx>
            <c:strRef>
              <c:f>'Table 14A.40'!$M$372</c:f>
              <c:strCache>
                <c:ptCount val="1"/>
                <c:pt idx="0">
                  <c:v>Outer regional and remote/very remote</c:v>
                </c:pt>
              </c:strCache>
            </c:strRef>
          </c:tx>
          <c:spPr>
            <a:pattFill prst="wdUpDiag">
              <a:fgClr>
                <a:schemeClr val="tx1"/>
              </a:fgClr>
              <a:bgClr>
                <a:schemeClr val="bg1"/>
              </a:bgClr>
            </a:pattFill>
            <a:ln>
              <a:solidFill>
                <a:sysClr val="windowText" lastClr="000000"/>
              </a:solidFill>
            </a:ln>
          </c:spPr>
          <c:invertIfNegative val="0"/>
          <c:cat>
            <c:strRef>
              <c:f>'Table 14A.40'!$N$370:$O$370</c:f>
              <c:strCache>
                <c:ptCount val="2"/>
                <c:pt idx="0">
                  <c:v>a</c:v>
                </c:pt>
                <c:pt idx="1">
                  <c:v>b</c:v>
                </c:pt>
              </c:strCache>
            </c:strRef>
          </c:cat>
          <c:val>
            <c:numRef>
              <c:f>'Table 14A.40'!$N$372:$O$372</c:f>
              <c:numCache>
                <c:formatCode>General</c:formatCode>
                <c:ptCount val="2"/>
                <c:pt idx="0">
                  <c:v>1</c:v>
                </c:pt>
                <c:pt idx="1">
                  <c:v>2</c:v>
                </c:pt>
              </c:numCache>
            </c:numRef>
          </c:val>
        </c:ser>
        <c:dLbls>
          <c:showLegendKey val="0"/>
          <c:showVal val="0"/>
          <c:showCatName val="0"/>
          <c:showSerName val="0"/>
          <c:showPercent val="0"/>
          <c:showBubbleSize val="0"/>
        </c:dLbls>
        <c:gapWidth val="150"/>
        <c:axId val="46870912"/>
        <c:axId val="46872448"/>
      </c:barChart>
      <c:catAx>
        <c:axId val="46870912"/>
        <c:scaling>
          <c:orientation val="minMax"/>
        </c:scaling>
        <c:delete val="1"/>
        <c:axPos val="b"/>
        <c:majorTickMark val="out"/>
        <c:minorTickMark val="none"/>
        <c:tickLblPos val="nextTo"/>
        <c:crossAx val="46872448"/>
        <c:crosses val="autoZero"/>
        <c:auto val="1"/>
        <c:lblAlgn val="ctr"/>
        <c:lblOffset val="100"/>
        <c:noMultiLvlLbl val="0"/>
      </c:catAx>
      <c:valAx>
        <c:axId val="46872448"/>
        <c:scaling>
          <c:orientation val="minMax"/>
          <c:max val="10000"/>
        </c:scaling>
        <c:delete val="1"/>
        <c:axPos val="l"/>
        <c:numFmt formatCode="General" sourceLinked="1"/>
        <c:majorTickMark val="out"/>
        <c:minorTickMark val="none"/>
        <c:tickLblPos val="nextTo"/>
        <c:crossAx val="46870912"/>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14A.40'!$M$371</c:f>
              <c:strCache>
                <c:ptCount val="1"/>
                <c:pt idx="0">
                  <c:v>Major cities and inner regional</c:v>
                </c:pt>
              </c:strCache>
            </c:strRef>
          </c:tx>
          <c:spPr>
            <a:solidFill>
              <a:sysClr val="window" lastClr="FFFFFF">
                <a:lumMod val="75000"/>
              </a:sysClr>
            </a:solidFill>
            <a:ln>
              <a:solidFill>
                <a:srgbClr val="000000"/>
              </a:solidFill>
            </a:ln>
          </c:spPr>
          <c:invertIfNegative val="0"/>
          <c:cat>
            <c:strRef>
              <c:f>'Table 14A.40'!$N$370:$O$370</c:f>
              <c:strCache>
                <c:ptCount val="2"/>
                <c:pt idx="0">
                  <c:v>a</c:v>
                </c:pt>
                <c:pt idx="1">
                  <c:v>b</c:v>
                </c:pt>
              </c:strCache>
            </c:strRef>
          </c:cat>
          <c:val>
            <c:numRef>
              <c:f>'Table 14A.40'!$N$371:$O$371</c:f>
              <c:numCache>
                <c:formatCode>General</c:formatCode>
                <c:ptCount val="2"/>
                <c:pt idx="0">
                  <c:v>1</c:v>
                </c:pt>
                <c:pt idx="1">
                  <c:v>2</c:v>
                </c:pt>
              </c:numCache>
            </c:numRef>
          </c:val>
        </c:ser>
        <c:ser>
          <c:idx val="1"/>
          <c:order val="1"/>
          <c:tx>
            <c:strRef>
              <c:f>'Table 14A.40'!$M$372</c:f>
              <c:strCache>
                <c:ptCount val="1"/>
                <c:pt idx="0">
                  <c:v>Outer regional and remote/very remote</c:v>
                </c:pt>
              </c:strCache>
            </c:strRef>
          </c:tx>
          <c:spPr>
            <a:pattFill prst="wdUpDiag">
              <a:fgClr>
                <a:schemeClr val="tx1"/>
              </a:fgClr>
              <a:bgClr>
                <a:schemeClr val="bg1"/>
              </a:bgClr>
            </a:pattFill>
            <a:ln>
              <a:solidFill>
                <a:sysClr val="windowText" lastClr="000000"/>
              </a:solidFill>
            </a:ln>
          </c:spPr>
          <c:invertIfNegative val="0"/>
          <c:cat>
            <c:strRef>
              <c:f>'Table 14A.40'!$N$370:$O$370</c:f>
              <c:strCache>
                <c:ptCount val="2"/>
                <c:pt idx="0">
                  <c:v>a</c:v>
                </c:pt>
                <c:pt idx="1">
                  <c:v>b</c:v>
                </c:pt>
              </c:strCache>
            </c:strRef>
          </c:cat>
          <c:val>
            <c:numRef>
              <c:f>'Table 14A.40'!$N$372:$O$372</c:f>
              <c:numCache>
                <c:formatCode>General</c:formatCode>
                <c:ptCount val="2"/>
                <c:pt idx="0">
                  <c:v>1</c:v>
                </c:pt>
                <c:pt idx="1">
                  <c:v>2</c:v>
                </c:pt>
              </c:numCache>
            </c:numRef>
          </c:val>
        </c:ser>
        <c:dLbls>
          <c:showLegendKey val="0"/>
          <c:showVal val="0"/>
          <c:showCatName val="0"/>
          <c:showSerName val="0"/>
          <c:showPercent val="0"/>
          <c:showBubbleSize val="0"/>
        </c:dLbls>
        <c:gapWidth val="150"/>
        <c:axId val="46901504"/>
        <c:axId val="209469440"/>
      </c:barChart>
      <c:catAx>
        <c:axId val="46901504"/>
        <c:scaling>
          <c:orientation val="minMax"/>
        </c:scaling>
        <c:delete val="1"/>
        <c:axPos val="b"/>
        <c:majorTickMark val="out"/>
        <c:minorTickMark val="none"/>
        <c:tickLblPos val="nextTo"/>
        <c:crossAx val="209469440"/>
        <c:crosses val="autoZero"/>
        <c:auto val="1"/>
        <c:lblAlgn val="ctr"/>
        <c:lblOffset val="100"/>
        <c:noMultiLvlLbl val="0"/>
      </c:catAx>
      <c:valAx>
        <c:axId val="209469440"/>
        <c:scaling>
          <c:orientation val="minMax"/>
          <c:max val="10000"/>
        </c:scaling>
        <c:delete val="1"/>
        <c:axPos val="l"/>
        <c:numFmt formatCode="General" sourceLinked="1"/>
        <c:majorTickMark val="out"/>
        <c:minorTickMark val="none"/>
        <c:tickLblPos val="nextTo"/>
        <c:crossAx val="46901504"/>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14A.40'!$M$371</c:f>
              <c:strCache>
                <c:ptCount val="1"/>
                <c:pt idx="0">
                  <c:v>Major cities and inner regional</c:v>
                </c:pt>
              </c:strCache>
            </c:strRef>
          </c:tx>
          <c:spPr>
            <a:solidFill>
              <a:sysClr val="window" lastClr="FFFFFF">
                <a:lumMod val="75000"/>
              </a:sysClr>
            </a:solidFill>
            <a:ln>
              <a:solidFill>
                <a:srgbClr val="000000"/>
              </a:solidFill>
            </a:ln>
          </c:spPr>
          <c:invertIfNegative val="0"/>
          <c:cat>
            <c:strRef>
              <c:f>'Table 14A.40'!$N$370:$O$370</c:f>
              <c:strCache>
                <c:ptCount val="2"/>
                <c:pt idx="0">
                  <c:v>a</c:v>
                </c:pt>
                <c:pt idx="1">
                  <c:v>b</c:v>
                </c:pt>
              </c:strCache>
            </c:strRef>
          </c:cat>
          <c:val>
            <c:numRef>
              <c:f>'Table 14A.40'!$N$371:$O$371</c:f>
              <c:numCache>
                <c:formatCode>General</c:formatCode>
                <c:ptCount val="2"/>
                <c:pt idx="0">
                  <c:v>1</c:v>
                </c:pt>
                <c:pt idx="1">
                  <c:v>2</c:v>
                </c:pt>
              </c:numCache>
            </c:numRef>
          </c:val>
        </c:ser>
        <c:ser>
          <c:idx val="1"/>
          <c:order val="1"/>
          <c:tx>
            <c:strRef>
              <c:f>'Table 14A.40'!$M$372</c:f>
              <c:strCache>
                <c:ptCount val="1"/>
                <c:pt idx="0">
                  <c:v>Outer regional and remote/very remote</c:v>
                </c:pt>
              </c:strCache>
            </c:strRef>
          </c:tx>
          <c:spPr>
            <a:pattFill prst="wdUpDiag">
              <a:fgClr>
                <a:schemeClr val="tx1"/>
              </a:fgClr>
              <a:bgClr>
                <a:schemeClr val="bg1"/>
              </a:bgClr>
            </a:pattFill>
            <a:ln>
              <a:solidFill>
                <a:sysClr val="windowText" lastClr="000000"/>
              </a:solidFill>
            </a:ln>
          </c:spPr>
          <c:invertIfNegative val="0"/>
          <c:cat>
            <c:strRef>
              <c:f>'Table 14A.40'!$N$370:$O$370</c:f>
              <c:strCache>
                <c:ptCount val="2"/>
                <c:pt idx="0">
                  <c:v>a</c:v>
                </c:pt>
                <c:pt idx="1">
                  <c:v>b</c:v>
                </c:pt>
              </c:strCache>
            </c:strRef>
          </c:cat>
          <c:val>
            <c:numRef>
              <c:f>'Table 14A.40'!$N$372:$O$372</c:f>
              <c:numCache>
                <c:formatCode>General</c:formatCode>
                <c:ptCount val="2"/>
                <c:pt idx="0">
                  <c:v>1</c:v>
                </c:pt>
                <c:pt idx="1">
                  <c:v>2</c:v>
                </c:pt>
              </c:numCache>
            </c:numRef>
          </c:val>
        </c:ser>
        <c:dLbls>
          <c:showLegendKey val="0"/>
          <c:showVal val="0"/>
          <c:showCatName val="0"/>
          <c:showSerName val="0"/>
          <c:showPercent val="0"/>
          <c:showBubbleSize val="0"/>
        </c:dLbls>
        <c:gapWidth val="150"/>
        <c:axId val="209498496"/>
        <c:axId val="209500032"/>
      </c:barChart>
      <c:catAx>
        <c:axId val="209498496"/>
        <c:scaling>
          <c:orientation val="minMax"/>
        </c:scaling>
        <c:delete val="1"/>
        <c:axPos val="b"/>
        <c:majorTickMark val="out"/>
        <c:minorTickMark val="none"/>
        <c:tickLblPos val="nextTo"/>
        <c:crossAx val="209500032"/>
        <c:crosses val="autoZero"/>
        <c:auto val="1"/>
        <c:lblAlgn val="ctr"/>
        <c:lblOffset val="100"/>
        <c:noMultiLvlLbl val="0"/>
      </c:catAx>
      <c:valAx>
        <c:axId val="209500032"/>
        <c:scaling>
          <c:orientation val="minMax"/>
          <c:max val="10000"/>
        </c:scaling>
        <c:delete val="1"/>
        <c:axPos val="l"/>
        <c:numFmt formatCode="General" sourceLinked="1"/>
        <c:majorTickMark val="out"/>
        <c:minorTickMark val="none"/>
        <c:tickLblPos val="nextTo"/>
        <c:crossAx val="209498496"/>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213311488"/>
        <c:axId val="213313024"/>
      </c:barChart>
      <c:catAx>
        <c:axId val="213311488"/>
        <c:scaling>
          <c:orientation val="minMax"/>
        </c:scaling>
        <c:delete val="1"/>
        <c:axPos val="b"/>
        <c:majorTickMark val="out"/>
        <c:minorTickMark val="none"/>
        <c:tickLblPos val="nextTo"/>
        <c:crossAx val="213313024"/>
        <c:crosses val="autoZero"/>
        <c:auto val="1"/>
        <c:lblAlgn val="ctr"/>
        <c:lblOffset val="100"/>
        <c:noMultiLvlLbl val="0"/>
      </c:catAx>
      <c:valAx>
        <c:axId val="213313024"/>
        <c:scaling>
          <c:orientation val="minMax"/>
          <c:max val="1000"/>
        </c:scaling>
        <c:delete val="1"/>
        <c:axPos val="l"/>
        <c:numFmt formatCode="0.0;\-0.0;&quot;–&quot;" sourceLinked="1"/>
        <c:majorTickMark val="out"/>
        <c:minorTickMark val="none"/>
        <c:tickLblPos val="nextTo"/>
        <c:crossAx val="213311488"/>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223631232"/>
        <c:axId val="223632768"/>
      </c:barChart>
      <c:catAx>
        <c:axId val="223631232"/>
        <c:scaling>
          <c:orientation val="minMax"/>
        </c:scaling>
        <c:delete val="1"/>
        <c:axPos val="b"/>
        <c:majorTickMark val="out"/>
        <c:minorTickMark val="none"/>
        <c:tickLblPos val="nextTo"/>
        <c:crossAx val="223632768"/>
        <c:crosses val="autoZero"/>
        <c:auto val="1"/>
        <c:lblAlgn val="ctr"/>
        <c:lblOffset val="100"/>
        <c:noMultiLvlLbl val="0"/>
      </c:catAx>
      <c:valAx>
        <c:axId val="223632768"/>
        <c:scaling>
          <c:orientation val="minMax"/>
          <c:max val="1000"/>
        </c:scaling>
        <c:delete val="1"/>
        <c:axPos val="l"/>
        <c:numFmt formatCode="0.0;\-0.0;&quot;–&quot;" sourceLinked="1"/>
        <c:majorTickMark val="out"/>
        <c:minorTickMark val="none"/>
        <c:tickLblPos val="nextTo"/>
        <c:crossAx val="223631232"/>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223669632"/>
        <c:axId val="223671424"/>
      </c:barChart>
      <c:catAx>
        <c:axId val="223669632"/>
        <c:scaling>
          <c:orientation val="minMax"/>
        </c:scaling>
        <c:delete val="1"/>
        <c:axPos val="b"/>
        <c:majorTickMark val="out"/>
        <c:minorTickMark val="none"/>
        <c:tickLblPos val="nextTo"/>
        <c:crossAx val="223671424"/>
        <c:crosses val="autoZero"/>
        <c:auto val="1"/>
        <c:lblAlgn val="ctr"/>
        <c:lblOffset val="100"/>
        <c:noMultiLvlLbl val="0"/>
      </c:catAx>
      <c:valAx>
        <c:axId val="223671424"/>
        <c:scaling>
          <c:orientation val="minMax"/>
          <c:max val="1000"/>
        </c:scaling>
        <c:delete val="1"/>
        <c:axPos val="l"/>
        <c:numFmt formatCode="0.0;\-0.0;&quot;–&quot;" sourceLinked="1"/>
        <c:majorTickMark val="out"/>
        <c:minorTickMark val="none"/>
        <c:tickLblPos val="nextTo"/>
        <c:crossAx val="223669632"/>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14A.53'!$J$85</c:f>
              <c:strCache>
                <c:ptCount val="1"/>
                <c:pt idx="0">
                  <c:v>People born in an English speaking country</c:v>
                </c:pt>
              </c:strCache>
            </c:strRef>
          </c:tx>
          <c:spPr>
            <a:solidFill>
              <a:sysClr val="window" lastClr="FFFFFF">
                <a:lumMod val="75000"/>
              </a:sysClr>
            </a:solidFill>
            <a:ln>
              <a:solidFill>
                <a:srgbClr val="000000"/>
              </a:solidFill>
            </a:ln>
          </c:spPr>
          <c:invertIfNegative val="0"/>
          <c:cat>
            <c:strRef>
              <c:f>'Table 14A.53'!$K$84:$L$84</c:f>
              <c:strCache>
                <c:ptCount val="2"/>
                <c:pt idx="0">
                  <c:v>a</c:v>
                </c:pt>
                <c:pt idx="1">
                  <c:v>b</c:v>
                </c:pt>
              </c:strCache>
            </c:strRef>
          </c:cat>
          <c:val>
            <c:numRef>
              <c:f>'Table 14A.53'!$K$85:$L$85</c:f>
              <c:numCache>
                <c:formatCode>General</c:formatCode>
                <c:ptCount val="2"/>
                <c:pt idx="0" formatCode="0.0;\-0.0;&quot;–&quot;">
                  <c:v>1</c:v>
                </c:pt>
                <c:pt idx="1">
                  <c:v>2</c:v>
                </c:pt>
              </c:numCache>
            </c:numRef>
          </c:val>
        </c:ser>
        <c:ser>
          <c:idx val="1"/>
          <c:order val="1"/>
          <c:tx>
            <c:strRef>
              <c:f>'Table 14A.53'!$J$86</c:f>
              <c:strCache>
                <c:ptCount val="1"/>
                <c:pt idx="0">
                  <c:v>People born in a non-English speaking country</c:v>
                </c:pt>
              </c:strCache>
            </c:strRef>
          </c:tx>
          <c:spPr>
            <a:pattFill prst="wdUpDiag">
              <a:fgClr>
                <a:schemeClr val="tx1"/>
              </a:fgClr>
              <a:bgClr>
                <a:schemeClr val="bg1"/>
              </a:bgClr>
            </a:pattFill>
            <a:ln>
              <a:solidFill>
                <a:sysClr val="windowText" lastClr="000000"/>
              </a:solidFill>
            </a:ln>
          </c:spPr>
          <c:invertIfNegative val="0"/>
          <c:cat>
            <c:strRef>
              <c:f>'Table 14A.53'!$K$84:$L$84</c:f>
              <c:strCache>
                <c:ptCount val="2"/>
                <c:pt idx="0">
                  <c:v>a</c:v>
                </c:pt>
                <c:pt idx="1">
                  <c:v>b</c:v>
                </c:pt>
              </c:strCache>
            </c:strRef>
          </c:cat>
          <c:val>
            <c:numRef>
              <c:f>'Table 14A.53'!$K$86:$L$86</c:f>
              <c:numCache>
                <c:formatCode>0.0;\-0.0;"–"</c:formatCode>
                <c:ptCount val="2"/>
                <c:pt idx="0">
                  <c:v>1</c:v>
                </c:pt>
                <c:pt idx="1">
                  <c:v>2</c:v>
                </c:pt>
              </c:numCache>
            </c:numRef>
          </c:val>
        </c:ser>
        <c:dLbls>
          <c:showLegendKey val="0"/>
          <c:showVal val="0"/>
          <c:showCatName val="0"/>
          <c:showSerName val="0"/>
          <c:showPercent val="0"/>
          <c:showBubbleSize val="0"/>
        </c:dLbls>
        <c:gapWidth val="150"/>
        <c:axId val="223684864"/>
        <c:axId val="223690752"/>
      </c:barChart>
      <c:catAx>
        <c:axId val="223684864"/>
        <c:scaling>
          <c:orientation val="minMax"/>
        </c:scaling>
        <c:delete val="1"/>
        <c:axPos val="b"/>
        <c:majorTickMark val="out"/>
        <c:minorTickMark val="none"/>
        <c:tickLblPos val="nextTo"/>
        <c:crossAx val="223690752"/>
        <c:crosses val="autoZero"/>
        <c:auto val="1"/>
        <c:lblAlgn val="ctr"/>
        <c:lblOffset val="100"/>
        <c:noMultiLvlLbl val="0"/>
      </c:catAx>
      <c:valAx>
        <c:axId val="223690752"/>
        <c:scaling>
          <c:orientation val="minMax"/>
          <c:max val="1000"/>
        </c:scaling>
        <c:delete val="1"/>
        <c:axPos val="l"/>
        <c:numFmt formatCode="0.0;\-0.0;&quot;–&quot;" sourceLinked="1"/>
        <c:majorTickMark val="out"/>
        <c:minorTickMark val="none"/>
        <c:tickLblPos val="nextTo"/>
        <c:crossAx val="223684864"/>
        <c:crosses val="autoZero"/>
        <c:crossBetween val="between"/>
      </c:valAx>
      <c:spPr>
        <a:noFill/>
        <a:ln w="25400">
          <a:noFill/>
        </a:ln>
      </c:spPr>
    </c:plotArea>
    <c:legend>
      <c:legendPos val="t"/>
      <c:layout>
        <c:manualLayout>
          <c:xMode val="edge"/>
          <c:yMode val="edge"/>
          <c:x val="1.001851851851852E-2"/>
          <c:y val="2.6458333333333334E-2"/>
          <c:w val="0.97525925925925927"/>
          <c:h val="0.84982152230971131"/>
        </c:manualLayout>
      </c:layout>
      <c:overlay val="0"/>
      <c:spPr>
        <a:ln>
          <a:solidFill>
            <a:schemeClr val="tx1"/>
          </a:solidFill>
        </a:ln>
      </c:spPr>
      <c:txPr>
        <a:bodyPr/>
        <a:lstStyle/>
        <a:p>
          <a:pPr>
            <a:defRPr sz="950" baseline="0"/>
          </a:pPr>
          <a:endParaRPr lang="en-US"/>
        </a:p>
      </c:tx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A03B61-48B4-4AAB-9CB8-BF547F26C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131</TotalTime>
  <Pages>115</Pages>
  <Words>33415</Words>
  <Characters>192885</Characters>
  <Application>Microsoft Office Word</Application>
  <DocSecurity>0</DocSecurity>
  <Lines>1607</Lines>
  <Paragraphs>451</Paragraphs>
  <ScaleCrop>false</ScaleCrop>
  <HeadingPairs>
    <vt:vector size="2" baseType="variant">
      <vt:variant>
        <vt:lpstr>Title</vt:lpstr>
      </vt:variant>
      <vt:variant>
        <vt:i4>1</vt:i4>
      </vt:variant>
    </vt:vector>
  </HeadingPairs>
  <TitlesOfParts>
    <vt:vector size="1" baseType="lpstr">
      <vt:lpstr>Services for people with disability</vt:lpstr>
    </vt:vector>
  </TitlesOfParts>
  <Company>Productivity Commission</Company>
  <LinksUpToDate>false</LinksUpToDate>
  <CharactersWithSpaces>225849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Services for people with disability</dc:title>
  <dc:subject>REPORT ON GOVERNMENT SERVICES 2014</dc:subject>
  <dc:creator>Steering Committee for the Review of Government Service Provision</dc:creator>
  <dc:description>14.</dc:description>
  <cp:lastModifiedBy>Frech, Tanya</cp:lastModifiedBy>
  <cp:revision>11</cp:revision>
  <cp:lastPrinted>2014-01-10T03:35:00Z</cp:lastPrinted>
  <dcterms:created xsi:type="dcterms:W3CDTF">2014-01-10T03:55:00Z</dcterms:created>
  <dcterms:modified xsi:type="dcterms:W3CDTF">2014-01-21T01:53:00Z</dcterms:modified>
</cp:coreProperties>
</file>